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91776" w14:paraId="2891776" w:rsidRDefault="00B9728A" w:rsidP="00B9728A" w:rsidR="00B9728A" w:rsidRPr="008F77E5">
      <w:pPr>
        <w:ind w:firstLine="708"/>
        <w15:collapsed w:val="false"/>
      </w:pPr>
      <w:bookmarkStart w:name="_GoBack" w:id="0"/>
      <w:bookmarkEnd w:id="0"/>
      <w:r>
        <w:rPr>
          <w:noProof/>
        </w:rPr>
        <w:t xml:space="preserve">     </w:t>
      </w:r>
      <w:r>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B9728A" w:rsidP="00B9728A" w:rsidR="00B9728A">
      <w:pPr>
        <w:rPr>
          <w:rFonts w:eastAsia="MS Mincho"/>
        </w:rPr>
      </w:pPr>
    </w:p>
    <w:p w:rsidRDefault="00B9728A" w:rsidP="00B9728A" w:rsidR="00B9728A" w:rsidRPr="008F77E5">
      <w:r>
        <w:rPr>
          <w:rFonts w:eastAsia="MS Mincho"/>
        </w:rPr>
        <w:t xml:space="preserve">  </w:t>
      </w:r>
      <w:r w:rsidRPr="008F77E5">
        <w:rPr>
          <w:rFonts w:eastAsia="MS Mincho"/>
        </w:rPr>
        <w:t>REPUBLIKA HRVATSKA</w:t>
      </w:r>
    </w:p>
    <w:p w:rsidRDefault="00B9728A" w:rsidP="00B9728A" w:rsidR="00B9728A">
      <w:r w:rsidRPr="008F77E5">
        <w:rPr>
          <w:rFonts w:eastAsia="MS Mincho"/>
        </w:rPr>
        <w:t>TRGOVAČKI SUD U RIJECI</w:t>
      </w:r>
    </w:p>
    <w:p w:rsidRDefault="00B9728A" w:rsidP="00B9728A" w:rsidR="00B9728A" w:rsidRPr="008F77E5">
      <w:r>
        <w:rPr>
          <w:rFonts w:eastAsia="MS Mincho"/>
        </w:rPr>
        <w:t xml:space="preserve">      </w:t>
      </w:r>
      <w:r w:rsidRPr="008F77E5">
        <w:rPr>
          <w:rFonts w:eastAsia="MS Mincho"/>
        </w:rPr>
        <w:t>Rijeka, Zadarska 1 i 3</w:t>
      </w:r>
    </w:p>
    <w:p w:rsidRDefault="00B9728A" w:rsidP="00B9728A" w:rsidR="00B9728A">
      <w:pPr>
        <w:jc w:val="center"/>
        <w:rPr>
          <w:rFonts w:eastAsia="MS Mincho"/>
        </w:rPr>
      </w:pPr>
    </w:p>
    <w:p w:rsidRDefault="007A251B" w:rsidP="00CC292F" w:rsidR="007A251B" w:rsidRPr="000E5F12">
      <w:pPr>
        <w:pStyle w:val="Obinitekst"/>
        <w:jc w:val="center"/>
        <w:rPr>
          <w:rFonts w:cs="Times New Roman" w:eastAsia="MS Mincho" w:hAnsi="Times New Roman" w:ascii="Times New Roman"/>
          <w:sz w:val="24"/>
          <w:szCs w:val="24"/>
        </w:rPr>
      </w:pPr>
    </w:p>
    <w:p w:rsidRDefault="000E5F12" w:rsidP="00D44178" w:rsidR="000E5F12" w:rsidRPr="00AD346C">
      <w:pPr>
        <w:pStyle w:val="Obinitekst"/>
        <w:jc w:val="center"/>
        <w:rPr>
          <w:rFonts w:cs="Times New Roman" w:eastAsia="MS Mincho" w:hAnsi="Times New Roman" w:ascii="Times New Roman"/>
          <w:sz w:val="24"/>
          <w:szCs w:val="24"/>
        </w:rPr>
      </w:pPr>
      <w:r>
        <w:rPr>
          <w:rFonts w:cs="Times New Roman" w:eastAsia="MS Mincho" w:hAnsi="Times New Roman" w:ascii="Times New Roman"/>
          <w:sz w:val="24"/>
          <w:szCs w:val="24"/>
        </w:rPr>
        <w:t xml:space="preserve">U    I M E    </w:t>
      </w:r>
      <w:r w:rsidRPr="00AD346C">
        <w:rPr>
          <w:rFonts w:cs="Times New Roman" w:eastAsia="MS Mincho" w:hAnsi="Times New Roman" w:ascii="Times New Roman"/>
          <w:sz w:val="24"/>
          <w:szCs w:val="24"/>
        </w:rPr>
        <w:t>R</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E</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P</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U</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B</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L</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I</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K</w:t>
      </w:r>
      <w:r>
        <w:rPr>
          <w:rFonts w:cs="Times New Roman" w:eastAsia="MS Mincho" w:hAnsi="Times New Roman" w:ascii="Times New Roman"/>
          <w:sz w:val="24"/>
          <w:szCs w:val="24"/>
        </w:rPr>
        <w:t xml:space="preserve"> E   </w:t>
      </w:r>
      <w:r w:rsidRPr="00AD346C">
        <w:rPr>
          <w:rFonts w:cs="Times New Roman" w:eastAsia="MS Mincho" w:hAnsi="Times New Roman" w:ascii="Times New Roman"/>
          <w:sz w:val="24"/>
          <w:szCs w:val="24"/>
        </w:rPr>
        <w:t>H</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R</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V</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A</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T</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S</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K</w:t>
      </w:r>
      <w:r>
        <w:rPr>
          <w:rFonts w:cs="Times New Roman" w:eastAsia="MS Mincho" w:hAnsi="Times New Roman" w:ascii="Times New Roman"/>
          <w:sz w:val="24"/>
          <w:szCs w:val="24"/>
        </w:rPr>
        <w:t xml:space="preserve"> E</w:t>
      </w:r>
    </w:p>
    <w:p w:rsidRDefault="000E5F12" w:rsidP="00D44178" w:rsidR="000E5F12" w:rsidRPr="00AD346C">
      <w:pPr>
        <w:pStyle w:val="Obinitekst"/>
        <w:jc w:val="both"/>
        <w:rPr>
          <w:rFonts w:cs="Times New Roman" w:eastAsia="MS Mincho" w:hAnsi="Times New Roman" w:ascii="Times New Roman"/>
          <w:sz w:val="24"/>
          <w:szCs w:val="24"/>
        </w:rPr>
      </w:pPr>
      <w:r w:rsidRPr="00AD346C">
        <w:rPr>
          <w:rFonts w:cs="Times New Roman" w:eastAsia="MS Mincho" w:hAnsi="Times New Roman" w:ascii="Times New Roman"/>
          <w:sz w:val="24"/>
          <w:szCs w:val="24"/>
        </w:rPr>
        <w:t xml:space="preserve"> </w:t>
      </w:r>
    </w:p>
    <w:p w:rsidRDefault="000E5F12" w:rsidP="00D44178" w:rsidR="000E5F12" w:rsidRPr="00AD346C">
      <w:pPr>
        <w:jc w:val="center"/>
      </w:pPr>
      <w:r w:rsidRPr="00AD346C">
        <w:t>R J E Š E N J E</w:t>
      </w:r>
    </w:p>
    <w:p w:rsidRDefault="008A1AF8" w:rsidP="00CC292F" w:rsidR="008A1AF8">
      <w:pPr>
        <w:pStyle w:val="Obinitekst"/>
        <w:jc w:val="center"/>
        <w:rPr>
          <w:rFonts w:cs="Times New Roman" w:eastAsia="MS Mincho" w:hAnsi="Times New Roman" w:ascii="Times New Roman"/>
          <w:sz w:val="24"/>
          <w:szCs w:val="24"/>
        </w:rPr>
      </w:pPr>
    </w:p>
    <w:p w:rsidRDefault="00381B00" w:rsidP="00CC292F" w:rsidR="00381B00" w:rsidRPr="000E5F12">
      <w:pPr>
        <w:pStyle w:val="Obinitekst"/>
        <w:jc w:val="center"/>
        <w:rPr>
          <w:rFonts w:cs="Times New Roman" w:eastAsia="MS Mincho" w:hAnsi="Times New Roman" w:ascii="Times New Roman"/>
          <w:sz w:val="24"/>
          <w:szCs w:val="24"/>
        </w:rPr>
      </w:pPr>
    </w:p>
    <w:p w:rsidRDefault="00CC292F" w:rsidP="00232081" w:rsidR="00CC292F" w:rsidRPr="000E5F12">
      <w:pPr>
        <w:jc w:val="both"/>
        <w:rPr>
          <w:lang w:val="de-DE"/>
        </w:rPr>
      </w:pPr>
      <w:r w:rsidRPr="000E5F12">
        <w:rPr>
          <w:lang w:val="de-DE"/>
        </w:rPr>
        <w:tab/>
      </w:r>
      <w:proofErr w:type="spellStart"/>
      <w:r w:rsidR="004F1C9A" w:rsidRPr="004F1C9A">
        <w:rPr>
          <w:lang w:val="de-DE"/>
        </w:rPr>
        <w:t>Trgovački</w:t>
      </w:r>
      <w:proofErr w:type="spellEnd"/>
      <w:r w:rsidR="004F1C9A" w:rsidRPr="004F1C9A">
        <w:rPr>
          <w:lang w:val="de-DE"/>
        </w:rPr>
        <w:t xml:space="preserve"> </w:t>
      </w:r>
      <w:proofErr w:type="spellStart"/>
      <w:r w:rsidR="004F1C9A" w:rsidRPr="004F1C9A">
        <w:rPr>
          <w:lang w:val="de-DE"/>
        </w:rPr>
        <w:t>sud</w:t>
      </w:r>
      <w:proofErr w:type="spellEnd"/>
      <w:r w:rsidR="004F1C9A" w:rsidRPr="004F1C9A">
        <w:rPr>
          <w:lang w:val="de-DE"/>
        </w:rPr>
        <w:t xml:space="preserve"> u </w:t>
      </w:r>
      <w:proofErr w:type="spellStart"/>
      <w:r w:rsidR="004F1C9A" w:rsidRPr="004F1C9A">
        <w:rPr>
          <w:lang w:val="de-DE"/>
        </w:rPr>
        <w:t>Rijeci</w:t>
      </w:r>
      <w:proofErr w:type="spellEnd"/>
      <w:r w:rsidR="004F1C9A" w:rsidRPr="004F1C9A">
        <w:rPr>
          <w:lang w:val="de-DE"/>
        </w:rPr>
        <w:t xml:space="preserve">, </w:t>
      </w:r>
      <w:proofErr w:type="spellStart"/>
      <w:r w:rsidR="004F1C9A" w:rsidRPr="004F1C9A">
        <w:rPr>
          <w:lang w:val="de-DE"/>
        </w:rPr>
        <w:t>po</w:t>
      </w:r>
      <w:proofErr w:type="spellEnd"/>
      <w:r w:rsidR="004F1C9A" w:rsidRPr="004F1C9A">
        <w:rPr>
          <w:lang w:val="de-DE"/>
        </w:rPr>
        <w:t xml:space="preserve"> </w:t>
      </w:r>
      <w:proofErr w:type="spellStart"/>
      <w:r w:rsidR="00D138B8">
        <w:rPr>
          <w:lang w:val="de-DE"/>
        </w:rPr>
        <w:t>suc</w:t>
      </w:r>
      <w:r w:rsidR="004F1C9A" w:rsidRPr="004F1C9A">
        <w:rPr>
          <w:lang w:val="de-DE"/>
        </w:rPr>
        <w:t>u</w:t>
      </w:r>
      <w:proofErr w:type="spellEnd"/>
      <w:r w:rsidR="004F1C9A" w:rsidRPr="004F1C9A">
        <w:rPr>
          <w:lang w:val="de-DE"/>
        </w:rPr>
        <w:t xml:space="preserve"> </w:t>
      </w:r>
      <w:proofErr w:type="spellStart"/>
      <w:r w:rsidR="004F1C9A" w:rsidRPr="004F1C9A">
        <w:rPr>
          <w:lang w:val="de-DE"/>
        </w:rPr>
        <w:t>Liljani</w:t>
      </w:r>
      <w:proofErr w:type="spellEnd"/>
      <w:r w:rsidR="004F1C9A" w:rsidRPr="004F1C9A">
        <w:rPr>
          <w:lang w:val="de-DE"/>
        </w:rPr>
        <w:t xml:space="preserve"> Ugrin, </w:t>
      </w:r>
      <w:proofErr w:type="spellStart"/>
      <w:r w:rsidR="004F1C9A" w:rsidRPr="004F1C9A">
        <w:rPr>
          <w:lang w:val="de-DE"/>
        </w:rPr>
        <w:t>kao</w:t>
      </w:r>
      <w:proofErr w:type="spellEnd"/>
      <w:r w:rsidR="004F1C9A" w:rsidRPr="004F1C9A">
        <w:rPr>
          <w:lang w:val="de-DE"/>
        </w:rPr>
        <w:t xml:space="preserve"> </w:t>
      </w:r>
      <w:proofErr w:type="spellStart"/>
      <w:r w:rsidR="004F1C9A" w:rsidRPr="004F1C9A">
        <w:rPr>
          <w:lang w:val="de-DE"/>
        </w:rPr>
        <w:t>stečajnom</w:t>
      </w:r>
      <w:proofErr w:type="spellEnd"/>
      <w:r w:rsidR="004F1C9A" w:rsidRPr="004F1C9A">
        <w:rPr>
          <w:lang w:val="de-DE"/>
        </w:rPr>
        <w:t xml:space="preserve"> </w:t>
      </w:r>
      <w:proofErr w:type="spellStart"/>
      <w:r w:rsidR="004F1C9A" w:rsidRPr="004F1C9A">
        <w:rPr>
          <w:lang w:val="de-DE"/>
        </w:rPr>
        <w:t>su</w:t>
      </w:r>
      <w:r w:rsidR="00D138B8">
        <w:rPr>
          <w:lang w:val="de-DE"/>
        </w:rPr>
        <w:t>c</w:t>
      </w:r>
      <w:r w:rsidR="004F1C9A" w:rsidRPr="004F1C9A">
        <w:rPr>
          <w:lang w:val="de-DE"/>
        </w:rPr>
        <w:t>u</w:t>
      </w:r>
      <w:proofErr w:type="spellEnd"/>
      <w:r w:rsidR="004F1C9A" w:rsidRPr="004F1C9A">
        <w:rPr>
          <w:lang w:val="de-DE"/>
        </w:rPr>
        <w:t xml:space="preserve">, u </w:t>
      </w:r>
      <w:proofErr w:type="spellStart"/>
      <w:r w:rsidR="004F1C9A" w:rsidRPr="004F1C9A">
        <w:rPr>
          <w:lang w:val="de-DE"/>
        </w:rPr>
        <w:t>postupku</w:t>
      </w:r>
      <w:proofErr w:type="spellEnd"/>
      <w:r w:rsidR="004F1C9A" w:rsidRPr="004F1C9A">
        <w:rPr>
          <w:lang w:val="de-DE"/>
        </w:rPr>
        <w:t xml:space="preserve"> </w:t>
      </w:r>
      <w:proofErr w:type="spellStart"/>
      <w:r w:rsidR="004F1C9A" w:rsidRPr="004F1C9A">
        <w:rPr>
          <w:lang w:val="de-DE"/>
        </w:rPr>
        <w:t>provođenja</w:t>
      </w:r>
      <w:proofErr w:type="spellEnd"/>
      <w:r w:rsidR="004F1C9A" w:rsidRPr="004F1C9A">
        <w:rPr>
          <w:lang w:val="de-DE"/>
        </w:rPr>
        <w:t xml:space="preserve"> </w:t>
      </w:r>
      <w:proofErr w:type="spellStart"/>
      <w:r w:rsidR="004F1C9A" w:rsidRPr="004F1C9A">
        <w:rPr>
          <w:lang w:val="de-DE"/>
        </w:rPr>
        <w:t>stečajnog</w:t>
      </w:r>
      <w:proofErr w:type="spellEnd"/>
      <w:r w:rsidR="004F1C9A" w:rsidRPr="004F1C9A">
        <w:rPr>
          <w:lang w:val="de-DE"/>
        </w:rPr>
        <w:t xml:space="preserve"> </w:t>
      </w:r>
      <w:proofErr w:type="spellStart"/>
      <w:r w:rsidR="004F1C9A" w:rsidRPr="004F1C9A">
        <w:rPr>
          <w:lang w:val="de-DE"/>
        </w:rPr>
        <w:t>postupka</w:t>
      </w:r>
      <w:proofErr w:type="spellEnd"/>
      <w:r w:rsidR="004F1C9A" w:rsidRPr="004F1C9A">
        <w:rPr>
          <w:lang w:val="de-DE"/>
        </w:rPr>
        <w:t xml:space="preserve"> </w:t>
      </w:r>
      <w:proofErr w:type="spellStart"/>
      <w:r w:rsidR="004F1C9A" w:rsidRPr="004F1C9A">
        <w:rPr>
          <w:lang w:val="de-DE"/>
        </w:rPr>
        <w:t>nad</w:t>
      </w:r>
      <w:proofErr w:type="spellEnd"/>
      <w:r w:rsidR="004F1C9A" w:rsidRPr="004F1C9A">
        <w:rPr>
          <w:lang w:val="de-DE"/>
        </w:rPr>
        <w:t xml:space="preserve"> </w:t>
      </w:r>
      <w:proofErr w:type="spellStart"/>
      <w:r w:rsidR="004F1C9A" w:rsidRPr="004F1C9A">
        <w:rPr>
          <w:lang w:val="de-DE"/>
        </w:rPr>
        <w:t>dužnikom</w:t>
      </w:r>
      <w:proofErr w:type="spellEnd"/>
      <w:r w:rsidR="004F1C9A" w:rsidRPr="004F1C9A">
        <w:rPr>
          <w:lang w:val="de-DE"/>
        </w:rPr>
        <w:t xml:space="preserve">  </w:t>
      </w:r>
      <w:r w:rsidR="00052C35" w:rsidRPr="00052C35">
        <w:rPr>
          <w:lang w:val="de-DE"/>
        </w:rPr>
        <w:t xml:space="preserve">PURIS - PERADARSTVO </w:t>
      </w:r>
      <w:proofErr w:type="spellStart"/>
      <w:r w:rsidR="00052C35" w:rsidRPr="00052C35">
        <w:rPr>
          <w:lang w:val="de-DE"/>
        </w:rPr>
        <w:t>d.o.o</w:t>
      </w:r>
      <w:proofErr w:type="spellEnd"/>
      <w:r w:rsidR="00052C35" w:rsidRPr="00052C35">
        <w:rPr>
          <w:lang w:val="de-DE"/>
        </w:rPr>
        <w:t xml:space="preserve">. u </w:t>
      </w:r>
      <w:proofErr w:type="spellStart"/>
      <w:r w:rsidR="00052C35" w:rsidRPr="00052C35">
        <w:rPr>
          <w:lang w:val="de-DE"/>
        </w:rPr>
        <w:t>stečaju</w:t>
      </w:r>
      <w:proofErr w:type="spellEnd"/>
      <w:r w:rsidR="00052C35" w:rsidRPr="00052C35">
        <w:rPr>
          <w:lang w:val="de-DE"/>
        </w:rPr>
        <w:t xml:space="preserve"> </w:t>
      </w:r>
      <w:proofErr w:type="spellStart"/>
      <w:r w:rsidR="00052C35" w:rsidRPr="00052C35">
        <w:rPr>
          <w:lang w:val="de-DE"/>
        </w:rPr>
        <w:t>Pazin</w:t>
      </w:r>
      <w:proofErr w:type="spellEnd"/>
      <w:r w:rsidR="00052C35" w:rsidRPr="00052C35">
        <w:rPr>
          <w:lang w:val="de-DE"/>
        </w:rPr>
        <w:t xml:space="preserve">, Grad </w:t>
      </w:r>
      <w:proofErr w:type="spellStart"/>
      <w:r w:rsidR="00052C35" w:rsidRPr="00052C35">
        <w:rPr>
          <w:lang w:val="de-DE"/>
        </w:rPr>
        <w:t>Pazin</w:t>
      </w:r>
      <w:proofErr w:type="spellEnd"/>
      <w:r w:rsidR="00052C35" w:rsidRPr="00052C35">
        <w:rPr>
          <w:lang w:val="de-DE"/>
        </w:rPr>
        <w:t xml:space="preserve">, </w:t>
      </w:r>
      <w:proofErr w:type="spellStart"/>
      <w:r w:rsidR="00052C35" w:rsidRPr="00052C35">
        <w:rPr>
          <w:lang w:val="de-DE"/>
        </w:rPr>
        <w:t>Hrvatskog</w:t>
      </w:r>
      <w:proofErr w:type="spellEnd"/>
      <w:r w:rsidR="00052C35" w:rsidRPr="00052C35">
        <w:rPr>
          <w:lang w:val="de-DE"/>
        </w:rPr>
        <w:t xml:space="preserve"> </w:t>
      </w:r>
      <w:proofErr w:type="spellStart"/>
      <w:r w:rsidR="00052C35" w:rsidRPr="00052C35">
        <w:rPr>
          <w:lang w:val="de-DE"/>
        </w:rPr>
        <w:t>narodnog</w:t>
      </w:r>
      <w:proofErr w:type="spellEnd"/>
      <w:r w:rsidR="00052C35" w:rsidRPr="00052C35">
        <w:rPr>
          <w:lang w:val="de-DE"/>
        </w:rPr>
        <w:t xml:space="preserve"> </w:t>
      </w:r>
      <w:proofErr w:type="spellStart"/>
      <w:r w:rsidR="00052C35" w:rsidRPr="00052C35">
        <w:rPr>
          <w:lang w:val="de-DE"/>
        </w:rPr>
        <w:t>preporoda</w:t>
      </w:r>
      <w:proofErr w:type="spellEnd"/>
      <w:r w:rsidR="00052C35" w:rsidRPr="00052C35">
        <w:rPr>
          <w:lang w:val="de-DE"/>
        </w:rPr>
        <w:t xml:space="preserve"> 2 ( MBS: 130041523 - OIB: 62871156393 )</w:t>
      </w:r>
      <w:r w:rsidR="004F1C9A" w:rsidRPr="004F1C9A">
        <w:rPr>
          <w:lang w:val="de-DE"/>
        </w:rPr>
        <w:t xml:space="preserve"> </w:t>
      </w:r>
      <w:proofErr w:type="spellStart"/>
      <w:r w:rsidR="004F1C9A" w:rsidRPr="004F1C9A">
        <w:rPr>
          <w:lang w:val="de-DE"/>
        </w:rPr>
        <w:t>dana</w:t>
      </w:r>
      <w:proofErr w:type="spellEnd"/>
      <w:r w:rsidR="004F1C9A" w:rsidRPr="004F1C9A">
        <w:rPr>
          <w:lang w:val="de-DE"/>
        </w:rPr>
        <w:t xml:space="preserve"> </w:t>
      </w:r>
      <w:r w:rsidR="00762526">
        <w:rPr>
          <w:lang w:val="de-DE"/>
        </w:rPr>
        <w:t>2</w:t>
      </w:r>
      <w:r w:rsidR="00052C35">
        <w:rPr>
          <w:lang w:val="de-DE"/>
        </w:rPr>
        <w:t>8</w:t>
      </w:r>
      <w:r w:rsidR="004F1C9A" w:rsidRPr="004F1C9A">
        <w:rPr>
          <w:lang w:val="de-DE"/>
        </w:rPr>
        <w:t xml:space="preserve">. </w:t>
      </w:r>
      <w:proofErr w:type="spellStart"/>
      <w:r w:rsidR="00762526">
        <w:rPr>
          <w:lang w:val="de-DE"/>
        </w:rPr>
        <w:t>lipnja</w:t>
      </w:r>
      <w:proofErr w:type="spellEnd"/>
      <w:r w:rsidR="00762526">
        <w:rPr>
          <w:lang w:val="de-DE"/>
        </w:rPr>
        <w:t xml:space="preserve"> </w:t>
      </w:r>
      <w:r w:rsidR="004F1C9A" w:rsidRPr="004F1C9A">
        <w:rPr>
          <w:lang w:val="de-DE"/>
        </w:rPr>
        <w:t>2017.</w:t>
      </w:r>
      <w:r w:rsidRPr="000E5F12">
        <w:rPr>
          <w:lang w:val="de-DE"/>
        </w:rPr>
        <w:t xml:space="preserve"> </w:t>
      </w:r>
      <w:r w:rsidR="00CE47F1" w:rsidRPr="000E5F12">
        <w:rPr>
          <w:lang w:val="de-DE"/>
        </w:rPr>
        <w:t xml:space="preserve"> </w:t>
      </w:r>
      <w:r w:rsidR="00232081" w:rsidRPr="000E5F12">
        <w:rPr>
          <w:lang w:val="de-DE"/>
        </w:rPr>
        <w:t xml:space="preserve"> </w:t>
      </w:r>
    </w:p>
    <w:p w:rsidRDefault="00272782" w:rsidP="00305D5C" w:rsidR="00272782">
      <w:pPr>
        <w:pStyle w:val="Obinitekst"/>
        <w:jc w:val="center"/>
        <w:rPr>
          <w:rFonts w:cs="Times New Roman" w:eastAsia="MS Mincho" w:hAnsi="Times New Roman" w:ascii="Times New Roman"/>
          <w:sz w:val="24"/>
          <w:szCs w:val="24"/>
        </w:rPr>
      </w:pPr>
    </w:p>
    <w:p w:rsidRDefault="008C332C" w:rsidP="00305D5C" w:rsidR="008C332C" w:rsidRPr="000E5F12">
      <w:pPr>
        <w:pStyle w:val="Obinitekst"/>
        <w:jc w:val="center"/>
        <w:rPr>
          <w:rFonts w:cs="Times New Roman" w:eastAsia="MS Mincho" w:hAnsi="Times New Roman" w:ascii="Times New Roman"/>
          <w:sz w:val="24"/>
          <w:szCs w:val="24"/>
        </w:rPr>
      </w:pPr>
      <w:r w:rsidRPr="000E5F12">
        <w:rPr>
          <w:rFonts w:cs="Times New Roman" w:eastAsia="MS Mincho" w:hAnsi="Times New Roman" w:ascii="Times New Roman"/>
          <w:sz w:val="24"/>
          <w:szCs w:val="24"/>
        </w:rPr>
        <w:t xml:space="preserve">r i j e š i o </w:t>
      </w:r>
      <w:r w:rsidR="00305D5C" w:rsidRPr="000E5F12">
        <w:rPr>
          <w:rFonts w:cs="Times New Roman" w:eastAsia="MS Mincho" w:hAnsi="Times New Roman" w:ascii="Times New Roman"/>
          <w:sz w:val="24"/>
          <w:szCs w:val="24"/>
        </w:rPr>
        <w:t xml:space="preserve">   </w:t>
      </w:r>
      <w:r w:rsidRPr="000E5F12">
        <w:rPr>
          <w:rFonts w:cs="Times New Roman" w:eastAsia="MS Mincho" w:hAnsi="Times New Roman" w:ascii="Times New Roman"/>
          <w:sz w:val="24"/>
          <w:szCs w:val="24"/>
        </w:rPr>
        <w:t xml:space="preserve"> j e</w:t>
      </w:r>
    </w:p>
    <w:p w:rsidRDefault="008C332C" w:rsidR="008C332C">
      <w:pPr>
        <w:pStyle w:val="Obinitekst"/>
        <w:jc w:val="both"/>
        <w:rPr>
          <w:rFonts w:cs="Times New Roman" w:eastAsia="MS Mincho" w:hAnsi="Times New Roman" w:ascii="Times New Roman"/>
          <w:sz w:val="24"/>
          <w:szCs w:val="24"/>
        </w:rPr>
      </w:pPr>
    </w:p>
    <w:p w:rsidRDefault="00272782" w:rsidR="00272782" w:rsidRPr="000E5F12">
      <w:pPr>
        <w:pStyle w:val="Obinitekst"/>
        <w:jc w:val="both"/>
        <w:rPr>
          <w:rFonts w:cs="Times New Roman" w:eastAsia="MS Mincho" w:hAnsi="Times New Roman" w:ascii="Times New Roman"/>
          <w:sz w:val="24"/>
          <w:szCs w:val="24"/>
        </w:rPr>
      </w:pPr>
    </w:p>
    <w:p w:rsidRDefault="00803C44" w:rsidP="00097531" w:rsidR="0097510C" w:rsidRPr="000E5F12">
      <w:pPr>
        <w:jc w:val="both"/>
      </w:pPr>
      <w:r w:rsidRPr="000E5F12">
        <w:t>I.</w:t>
      </w:r>
      <w:r w:rsidRPr="000E5F12">
        <w:tab/>
      </w:r>
      <w:r w:rsidR="0097510C" w:rsidRPr="000E5F12">
        <w:t>Z</w:t>
      </w:r>
      <w:r w:rsidRPr="000E5F12">
        <w:t xml:space="preserve"> a k l j u č u j e </w:t>
      </w:r>
      <w:r w:rsidR="00B73AFB" w:rsidRPr="000E5F12">
        <w:t xml:space="preserve">  </w:t>
      </w:r>
      <w:r w:rsidR="0097510C" w:rsidRPr="000E5F12">
        <w:t>s</w:t>
      </w:r>
      <w:r w:rsidR="00B73AFB" w:rsidRPr="000E5F12">
        <w:t xml:space="preserve"> </w:t>
      </w:r>
      <w:r w:rsidR="0097510C" w:rsidRPr="000E5F12">
        <w:t>e</w:t>
      </w:r>
      <w:r w:rsidRPr="000E5F12">
        <w:t xml:space="preserve"> </w:t>
      </w:r>
      <w:r w:rsidR="00B73AFB" w:rsidRPr="000E5F12">
        <w:t xml:space="preserve">  </w:t>
      </w:r>
      <w:r w:rsidRPr="000E5F12">
        <w:t>stečajni postupak nad dužnikom</w:t>
      </w:r>
      <w:r w:rsidR="008C332C" w:rsidRPr="000E5F12">
        <w:rPr>
          <w:rFonts w:eastAsia="MS Mincho"/>
        </w:rPr>
        <w:t xml:space="preserve"> </w:t>
      </w:r>
      <w:r w:rsidR="00052C35" w:rsidRPr="00052C35">
        <w:rPr>
          <w:lang w:val="de-DE"/>
        </w:rPr>
        <w:t xml:space="preserve">PURIS - PERADARSTVO </w:t>
      </w:r>
      <w:proofErr w:type="spellStart"/>
      <w:r w:rsidR="00052C35" w:rsidRPr="00052C35">
        <w:rPr>
          <w:lang w:val="de-DE"/>
        </w:rPr>
        <w:t>d.o.o</w:t>
      </w:r>
      <w:proofErr w:type="spellEnd"/>
      <w:r w:rsidR="00052C35" w:rsidRPr="00052C35">
        <w:rPr>
          <w:lang w:val="de-DE"/>
        </w:rPr>
        <w:t xml:space="preserve">. u </w:t>
      </w:r>
      <w:proofErr w:type="spellStart"/>
      <w:r w:rsidR="00052C35" w:rsidRPr="00052C35">
        <w:rPr>
          <w:lang w:val="de-DE"/>
        </w:rPr>
        <w:t>stečaju</w:t>
      </w:r>
      <w:proofErr w:type="spellEnd"/>
      <w:r w:rsidR="00052C35" w:rsidRPr="00052C35">
        <w:rPr>
          <w:lang w:val="de-DE"/>
        </w:rPr>
        <w:t xml:space="preserve"> </w:t>
      </w:r>
      <w:proofErr w:type="spellStart"/>
      <w:r w:rsidR="00052C35" w:rsidRPr="00052C35">
        <w:rPr>
          <w:lang w:val="de-DE"/>
        </w:rPr>
        <w:t>Pazin</w:t>
      </w:r>
      <w:proofErr w:type="spellEnd"/>
      <w:r w:rsidR="00052C35" w:rsidRPr="00052C35">
        <w:rPr>
          <w:lang w:val="de-DE"/>
        </w:rPr>
        <w:t xml:space="preserve">, Grad </w:t>
      </w:r>
      <w:proofErr w:type="spellStart"/>
      <w:r w:rsidR="00052C35" w:rsidRPr="00052C35">
        <w:rPr>
          <w:lang w:val="de-DE"/>
        </w:rPr>
        <w:t>Pazin</w:t>
      </w:r>
      <w:proofErr w:type="spellEnd"/>
      <w:r w:rsidR="00052C35" w:rsidRPr="00052C35">
        <w:rPr>
          <w:lang w:val="de-DE"/>
        </w:rPr>
        <w:t xml:space="preserve">, </w:t>
      </w:r>
      <w:proofErr w:type="spellStart"/>
      <w:r w:rsidR="00052C35" w:rsidRPr="00052C35">
        <w:rPr>
          <w:lang w:val="de-DE"/>
        </w:rPr>
        <w:t>Hrvatskog</w:t>
      </w:r>
      <w:proofErr w:type="spellEnd"/>
      <w:r w:rsidR="00052C35" w:rsidRPr="00052C35">
        <w:rPr>
          <w:lang w:val="de-DE"/>
        </w:rPr>
        <w:t xml:space="preserve"> </w:t>
      </w:r>
      <w:proofErr w:type="spellStart"/>
      <w:r w:rsidR="00052C35" w:rsidRPr="00052C35">
        <w:rPr>
          <w:lang w:val="de-DE"/>
        </w:rPr>
        <w:t>narodnog</w:t>
      </w:r>
      <w:proofErr w:type="spellEnd"/>
      <w:r w:rsidR="00052C35" w:rsidRPr="00052C35">
        <w:rPr>
          <w:lang w:val="de-DE"/>
        </w:rPr>
        <w:t xml:space="preserve"> </w:t>
      </w:r>
      <w:proofErr w:type="spellStart"/>
      <w:r w:rsidR="00052C35" w:rsidRPr="00052C35">
        <w:rPr>
          <w:lang w:val="de-DE"/>
        </w:rPr>
        <w:t>preporoda</w:t>
      </w:r>
      <w:proofErr w:type="spellEnd"/>
      <w:r w:rsidR="00052C35" w:rsidRPr="00052C35">
        <w:rPr>
          <w:lang w:val="de-DE"/>
        </w:rPr>
        <w:t xml:space="preserve"> 2 </w:t>
      </w:r>
      <w:proofErr w:type="gramStart"/>
      <w:r w:rsidR="00052C35" w:rsidRPr="00052C35">
        <w:rPr>
          <w:lang w:val="de-DE"/>
        </w:rPr>
        <w:t>( MBS</w:t>
      </w:r>
      <w:proofErr w:type="gramEnd"/>
      <w:r w:rsidR="00052C35" w:rsidRPr="00052C35">
        <w:rPr>
          <w:lang w:val="de-DE"/>
        </w:rPr>
        <w:t>: 130041523 - OIB: 62871156393 )</w:t>
      </w:r>
      <w:r w:rsidR="0097510C" w:rsidRPr="000E5F12">
        <w:t>.</w:t>
      </w:r>
    </w:p>
    <w:p w:rsidRDefault="00857A91" w:rsidP="00857A91" w:rsidR="00857A91" w:rsidRPr="000E5F12">
      <w:pPr>
        <w:jc w:val="both"/>
        <w:rPr>
          <w:rFonts w:eastAsia="MS Mincho"/>
        </w:rPr>
      </w:pPr>
    </w:p>
    <w:p w:rsidRDefault="00803C44" w:rsidP="00803C44" w:rsidR="00803C44" w:rsidRPr="000E5F12">
      <w:pPr>
        <w:jc w:val="both"/>
        <w:rPr>
          <w:rFonts w:eastAsia="MS Mincho"/>
        </w:rPr>
      </w:pPr>
      <w:r w:rsidRPr="000E5F12">
        <w:rPr>
          <w:rFonts w:eastAsia="MS Mincho"/>
        </w:rPr>
        <w:t>II.</w:t>
      </w:r>
      <w:r w:rsidRPr="000E5F12">
        <w:rPr>
          <w:rFonts w:eastAsia="MS Mincho"/>
        </w:rPr>
        <w:tab/>
        <w:t xml:space="preserve">Ovo rješenje objavit će se </w:t>
      </w:r>
      <w:r w:rsidR="001D0467">
        <w:rPr>
          <w:rFonts w:eastAsia="MS Mincho"/>
        </w:rPr>
        <w:t>na mrežnoj stranici e-oglasne ploče suda</w:t>
      </w:r>
      <w:r w:rsidRPr="000E5F12">
        <w:rPr>
          <w:rFonts w:eastAsia="MS Mincho"/>
        </w:rPr>
        <w:t>.</w:t>
      </w:r>
    </w:p>
    <w:p w:rsidRDefault="00803C44" w:rsidP="00803C44" w:rsidR="00803C44" w:rsidRPr="000E5F12">
      <w:pPr>
        <w:jc w:val="both"/>
      </w:pPr>
    </w:p>
    <w:p w:rsidRDefault="00803C44" w:rsidP="00803C44" w:rsidR="00803C44" w:rsidRPr="000E5F12">
      <w:pPr>
        <w:jc w:val="both"/>
      </w:pPr>
      <w:r w:rsidRPr="000E5F12">
        <w:t>III.</w:t>
      </w:r>
      <w:r w:rsidRPr="000E5F12">
        <w:tab/>
        <w:t>Po pravomoćnosti rješenja o zaključenju postupka stečajni dužnik će se brisati iz sudskog registra.</w:t>
      </w:r>
    </w:p>
    <w:p w:rsidRDefault="008C332C" w:rsidR="008C332C" w:rsidRPr="000E5F12">
      <w:pPr>
        <w:pStyle w:val="Obinitekst"/>
        <w:jc w:val="both"/>
        <w:rPr>
          <w:rFonts w:cs="Times New Roman" w:eastAsia="MS Mincho" w:hAnsi="Times New Roman" w:ascii="Times New Roman"/>
          <w:sz w:val="24"/>
          <w:szCs w:val="24"/>
        </w:rPr>
      </w:pPr>
    </w:p>
    <w:p w:rsidRDefault="008C332C" w:rsidR="008C332C" w:rsidRPr="000E5F12">
      <w:pPr>
        <w:pStyle w:val="Obinitekst"/>
        <w:jc w:val="center"/>
        <w:rPr>
          <w:rFonts w:cs="Times New Roman" w:eastAsia="MS Mincho" w:hAnsi="Times New Roman" w:ascii="Times New Roman"/>
          <w:sz w:val="24"/>
          <w:szCs w:val="24"/>
        </w:rPr>
      </w:pPr>
      <w:r w:rsidRPr="000E5F12">
        <w:rPr>
          <w:rFonts w:cs="Times New Roman" w:eastAsia="MS Mincho" w:hAnsi="Times New Roman" w:ascii="Times New Roman"/>
          <w:sz w:val="24"/>
          <w:szCs w:val="24"/>
        </w:rPr>
        <w:t>Obrazloženje</w:t>
      </w:r>
    </w:p>
    <w:p w:rsidRDefault="008C332C" w:rsidR="008C332C" w:rsidRPr="000E5F12">
      <w:pPr>
        <w:pStyle w:val="Obinitekst"/>
        <w:jc w:val="both"/>
        <w:rPr>
          <w:rFonts w:cs="Times New Roman" w:eastAsia="MS Mincho" w:hAnsi="Times New Roman" w:ascii="Times New Roman"/>
          <w:sz w:val="24"/>
          <w:szCs w:val="24"/>
        </w:rPr>
      </w:pPr>
    </w:p>
    <w:p w:rsidRDefault="00097531" w:rsidP="00097531" w:rsidR="00097531" w:rsidRPr="000E5F12">
      <w:pPr>
        <w:ind w:firstLine="708"/>
        <w:jc w:val="both"/>
      </w:pPr>
    </w:p>
    <w:p w:rsidRDefault="00717DC4" w:rsidP="009D459F" w:rsidR="00717DC4">
      <w:pPr>
        <w:ind w:firstLine="720"/>
        <w:jc w:val="both"/>
      </w:pPr>
      <w:r w:rsidRPr="00717DC4">
        <w:t xml:space="preserve">Stečajni upravitelj je u svom izvješću podnijetom sudu dana </w:t>
      </w:r>
      <w:r>
        <w:t>27. lipnja 2017</w:t>
      </w:r>
      <w:r w:rsidRPr="00717DC4">
        <w:t>. naveo da je okončana završna dioba i o tome dostavio dokaze.</w:t>
      </w:r>
    </w:p>
    <w:p w:rsidRDefault="00717DC4" w:rsidP="00717DC4" w:rsidR="00717DC4">
      <w:pPr>
        <w:ind w:firstLine="720"/>
        <w:jc w:val="both"/>
      </w:pPr>
      <w:r>
        <w:t>Uvidom u spis utvrđeno je da je tijekom stečajnog postupka stečajni upravitelj doveo u red očevidnik knjigovodstvenih podataka do dana otvaranja stečajnoga postupka, da je sastavio  predračun troškova stečajnoga postupka, kojeg je odobrio stečajni sudac, da je na osnovu popisa imovine povjerenstva za popis imovine, sastavio početno stanje imovine</w:t>
      </w:r>
      <w:r w:rsidR="00743781">
        <w:t>, te je dovršena proizvodnja</w:t>
      </w:r>
      <w:r>
        <w:t>.</w:t>
      </w:r>
    </w:p>
    <w:p w:rsidRDefault="00160529" w:rsidP="00717DC4" w:rsidR="00160529">
      <w:pPr>
        <w:ind w:firstLine="720"/>
        <w:jc w:val="both"/>
      </w:pPr>
      <w:r>
        <w:t xml:space="preserve">Prema početnom stanju dužnik je nije imao dugotrajne imovine već samo zalihe </w:t>
      </w:r>
      <w:r w:rsidR="00973F78">
        <w:t xml:space="preserve">evidentirane vrijednosti </w:t>
      </w:r>
      <w:r>
        <w:t xml:space="preserve">od 4.544.420,00 kn i potraživanja u iznosu od 876.792,00 kn. </w:t>
      </w:r>
    </w:p>
    <w:p w:rsidRDefault="00717DC4" w:rsidP="00717DC4" w:rsidR="00C4106F">
      <w:pPr>
        <w:ind w:firstLine="720"/>
        <w:jc w:val="both"/>
      </w:pPr>
      <w:r>
        <w:t>Tijekom postupka na ispitnom i posebnim ročištima utvrđeno je tražbina vjerovnika prvog višeg isplatnog reda u iznosu od 2.</w:t>
      </w:r>
      <w:r w:rsidR="00A905A5">
        <w:t>699.795,88</w:t>
      </w:r>
      <w:r>
        <w:t xml:space="preserve"> kn,</w:t>
      </w:r>
      <w:r w:rsidR="00EC399B">
        <w:t xml:space="preserve"> </w:t>
      </w:r>
      <w:r>
        <w:t>te tražbina drugog višeg isplatnog reda u iznosu od 21.92</w:t>
      </w:r>
      <w:r w:rsidR="00A905A5">
        <w:t>2</w:t>
      </w:r>
      <w:r>
        <w:t>.</w:t>
      </w:r>
      <w:r w:rsidR="00A905A5">
        <w:t>866,95</w:t>
      </w:r>
      <w:r>
        <w:t xml:space="preserve"> kn</w:t>
      </w:r>
      <w:r w:rsidR="002E776C">
        <w:t>, dok je o</w:t>
      </w:r>
      <w:r w:rsidR="00A905A5">
        <w:t>sporeno tražbina u visini od 372.788,41 kn</w:t>
      </w:r>
      <w:r w:rsidR="002E776C">
        <w:t xml:space="preserve">, a </w:t>
      </w:r>
      <w:r w:rsidR="00C4106F">
        <w:t xml:space="preserve">vjerovnici </w:t>
      </w:r>
      <w:r w:rsidR="002E776C">
        <w:t xml:space="preserve">su radi  </w:t>
      </w:r>
      <w:r w:rsidR="002E776C" w:rsidRPr="002E776C">
        <w:t>utvrđenja osporen</w:t>
      </w:r>
      <w:r w:rsidR="00973F78">
        <w:t xml:space="preserve">ih </w:t>
      </w:r>
      <w:r w:rsidR="002E776C" w:rsidRPr="002E776C">
        <w:t>tražbin</w:t>
      </w:r>
      <w:r w:rsidR="002E776C">
        <w:t xml:space="preserve">e </w:t>
      </w:r>
      <w:r w:rsidR="00C4106F">
        <w:t xml:space="preserve">upućeni na parnicu. </w:t>
      </w:r>
    </w:p>
    <w:p w:rsidRDefault="00973F78" w:rsidP="00717DC4" w:rsidR="00743781">
      <w:pPr>
        <w:ind w:firstLine="720"/>
        <w:jc w:val="both"/>
      </w:pPr>
      <w:r>
        <w:t xml:space="preserve">Nadalje je utvrđeno da je </w:t>
      </w:r>
      <w:r w:rsidR="00743781">
        <w:t>imovina dužnika</w:t>
      </w:r>
      <w:r>
        <w:t>,</w:t>
      </w:r>
      <w:r w:rsidR="00743781">
        <w:t xml:space="preserve"> na osnovu odluka skupštine i odbora vjerovnika, unovčena za </w:t>
      </w:r>
      <w:r>
        <w:t xml:space="preserve">ukupni </w:t>
      </w:r>
      <w:r w:rsidR="00743781">
        <w:t>iznos od  5.435.480,00 kn.</w:t>
      </w:r>
    </w:p>
    <w:p w:rsidRDefault="00973F78" w:rsidP="00717DC4" w:rsidR="00973F78">
      <w:pPr>
        <w:ind w:firstLine="720"/>
        <w:jc w:val="both"/>
      </w:pPr>
      <w:r>
        <w:lastRenderedPageBreak/>
        <w:t>Tijekom stečaja p</w:t>
      </w:r>
      <w:r w:rsidR="00E52B39">
        <w:t>o unovčenju pojedinih predmeta stečajne mase</w:t>
      </w:r>
      <w:r w:rsidR="007A2F1B">
        <w:t xml:space="preserve"> djelomičnim diobama </w:t>
      </w:r>
      <w:r w:rsidR="00E52B39">
        <w:t xml:space="preserve">namirene </w:t>
      </w:r>
      <w:r w:rsidR="007A2F1B">
        <w:t xml:space="preserve">su </w:t>
      </w:r>
      <w:r w:rsidR="00E52B39">
        <w:t xml:space="preserve">utvrđene tražbine prvog višeg </w:t>
      </w:r>
      <w:r w:rsidR="007A2F1B">
        <w:t>isplatnog reda u iznosu od 2.055.613,32 kn</w:t>
      </w:r>
      <w:r>
        <w:t>. Po dospijeću namirene su ostale obveza stečajnog postupka</w:t>
      </w:r>
      <w:r w:rsidR="00743781">
        <w:t xml:space="preserve">, kao i </w:t>
      </w:r>
      <w:r w:rsidR="007A2F1B">
        <w:t>svi troškovi postupka</w:t>
      </w:r>
      <w:r>
        <w:t>.</w:t>
      </w:r>
    </w:p>
    <w:p w:rsidRDefault="00717DC4" w:rsidP="00717DC4" w:rsidR="00717DC4">
      <w:pPr>
        <w:ind w:firstLine="720"/>
        <w:jc w:val="both"/>
      </w:pPr>
      <w:r>
        <w:t xml:space="preserve">Na prijedlog stečajnog upravitelja dana je suglasnost na završnu diobu da se raspoloživim iznosom namire </w:t>
      </w:r>
      <w:r w:rsidR="007A2F1B">
        <w:t xml:space="preserve">ostale </w:t>
      </w:r>
      <w:r>
        <w:t xml:space="preserve">utvrđene tražbine vjerovnika prvog višeg isplatnog reda u iznosu od </w:t>
      </w:r>
      <w:r w:rsidR="007A2F1B">
        <w:t xml:space="preserve">  </w:t>
      </w:r>
      <w:r w:rsidR="007A2F1B" w:rsidRPr="007A2F1B">
        <w:t>526.200,07 kn</w:t>
      </w:r>
      <w:r>
        <w:t xml:space="preserve">, te utvrđene tražbine vjerovnika drugog višeg isplatnog reda iznosom od </w:t>
      </w:r>
      <w:r w:rsidR="007A2F1B" w:rsidRPr="007A2F1B">
        <w:t>1.534.477,56 kn</w:t>
      </w:r>
      <w:r>
        <w:t>.</w:t>
      </w:r>
    </w:p>
    <w:p w:rsidRDefault="00717DC4" w:rsidP="00717DC4" w:rsidR="00717DC4">
      <w:pPr>
        <w:ind w:firstLine="720"/>
        <w:jc w:val="both"/>
      </w:pPr>
      <w:r>
        <w:t xml:space="preserve">Na završnom ročištu vjerovnici nisu imali prigovora na završni račun stečajnog dužnika, te kako vjerovnici nisu podnijeli prigovor na završni popis, utvrđene tražbine vjerovnika prvog višeg isplatnog reda namirene su u punom iznosu, dok su utvrđene tražbine vjerovnika drugog višeg isplatnog reda namirene  raspoloživim iznosom u visini od </w:t>
      </w:r>
      <w:r w:rsidR="00C4106F">
        <w:t xml:space="preserve"> </w:t>
      </w:r>
      <w:r w:rsidR="00160529">
        <w:t>7</w:t>
      </w:r>
      <w:r>
        <w:t>%.</w:t>
      </w:r>
    </w:p>
    <w:p w:rsidRDefault="00717DC4" w:rsidP="00717DC4" w:rsidR="00717DC4">
      <w:pPr>
        <w:ind w:firstLine="720"/>
        <w:jc w:val="both"/>
      </w:pPr>
      <w:r>
        <w:t xml:space="preserve">Odredbom članka 196. stavak 1. Stečajnog zakona ( „Narodne novine“ broj 44/96, 29/99, 129/00, 123/03, 82/06,  116/10, 25/12 i 133/12, u daljnjem tekstu SZ ) propisano </w:t>
      </w:r>
      <w:r w:rsidR="00973F78">
        <w:t xml:space="preserve">je </w:t>
      </w:r>
      <w:r>
        <w:t>da će stečajni sudac odmah nakon okončanja završne diobe donijeti rješenje o zaključenju stečajnoga postupka</w:t>
      </w:r>
    </w:p>
    <w:p w:rsidRDefault="00973F78" w:rsidP="00717DC4" w:rsidR="00717DC4">
      <w:pPr>
        <w:ind w:firstLine="720"/>
        <w:jc w:val="both"/>
      </w:pPr>
      <w:r>
        <w:t xml:space="preserve">Kako je </w:t>
      </w:r>
      <w:r w:rsidR="00717DC4">
        <w:t xml:space="preserve">utvrđeno da su u stečaju svi odnosi riješeni, </w:t>
      </w:r>
      <w:r w:rsidR="00FD1FB6">
        <w:t xml:space="preserve">te kako je okončana završna dioba, </w:t>
      </w:r>
      <w:r w:rsidR="00717DC4">
        <w:t xml:space="preserve">valjalo je iz naprijed navedenog sukladno odredbi članka 196. stavak 1. SZ odlučiti kao pod točkom  I. izreke ovog rješenja.  </w:t>
      </w:r>
    </w:p>
    <w:p w:rsidRDefault="00717DC4" w:rsidP="00717DC4" w:rsidR="00717DC4">
      <w:pPr>
        <w:ind w:firstLine="720"/>
        <w:jc w:val="both"/>
      </w:pPr>
      <w:r>
        <w:t xml:space="preserve">Odluka pod točkom II  izreke ovog rješenje donijeta je primjenom odredbe članka 12. u vezi s člankom 441. stavak 2. Stečajnog zakona („Narodne novine“ broj 71/15; u daljnjem tekstu SZ/15). </w:t>
      </w:r>
    </w:p>
    <w:p w:rsidRDefault="00717DC4" w:rsidP="00717DC4" w:rsidR="00717DC4">
      <w:pPr>
        <w:ind w:firstLine="720"/>
        <w:jc w:val="both"/>
      </w:pPr>
      <w:r>
        <w:t>Sukladno odredbi članka 196. stavak 3. SZ određeno je da će se rješenje o zaključenju postupka po pravomoćnosti dostaviti sudskom registru radi brisanja</w:t>
      </w:r>
      <w:r w:rsidR="002A061D">
        <w:t xml:space="preserve"> kao </w:t>
      </w:r>
      <w:r>
        <w:t>pod točkom III  izreke ovog rješenja.</w:t>
      </w:r>
    </w:p>
    <w:p w:rsidRDefault="00717DC4" w:rsidP="00717DC4" w:rsidR="00717DC4">
      <w:pPr>
        <w:ind w:firstLine="720"/>
        <w:jc w:val="both"/>
      </w:pPr>
    </w:p>
    <w:p w:rsidRDefault="00717DC4" w:rsidP="00C4106F" w:rsidR="00717DC4">
      <w:pPr>
        <w:ind w:firstLine="720"/>
        <w:jc w:val="center"/>
      </w:pPr>
      <w:r>
        <w:t xml:space="preserve">Dana,  </w:t>
      </w:r>
      <w:r w:rsidR="00160529">
        <w:t>28</w:t>
      </w:r>
      <w:r>
        <w:t>. lipnja 2017.</w:t>
      </w:r>
    </w:p>
    <w:p w:rsidRDefault="00717DC4" w:rsidP="00C4106F" w:rsidR="00717DC4">
      <w:pPr>
        <w:ind w:firstLine="720"/>
        <w:jc w:val="right"/>
      </w:pPr>
      <w:r>
        <w:t xml:space="preserve">  </w:t>
      </w:r>
      <w:r>
        <w:tab/>
      </w:r>
      <w:r>
        <w:tab/>
      </w:r>
      <w:r>
        <w:tab/>
      </w:r>
      <w:r>
        <w:tab/>
      </w:r>
      <w:r>
        <w:tab/>
        <w:t xml:space="preserve">                                  </w:t>
      </w:r>
      <w:r w:rsidR="00C4106F">
        <w:t xml:space="preserve">  </w:t>
      </w:r>
      <w:r>
        <w:t xml:space="preserve">Stečajni sudac </w:t>
      </w:r>
    </w:p>
    <w:p w:rsidRDefault="00717DC4" w:rsidP="00C4106F" w:rsidR="00717DC4">
      <w:pPr>
        <w:ind w:firstLine="720"/>
        <w:jc w:val="right"/>
      </w:pPr>
      <w:r>
        <w:t xml:space="preserve">                                            </w:t>
      </w:r>
      <w:r>
        <w:tab/>
      </w:r>
      <w:r>
        <w:tab/>
      </w:r>
      <w:r>
        <w:tab/>
      </w:r>
      <w:r>
        <w:tab/>
      </w:r>
      <w:r w:rsidR="00C4106F">
        <w:t xml:space="preserve">             </w:t>
      </w:r>
      <w:r>
        <w:t xml:space="preserve">Liljana Ugrin </w:t>
      </w:r>
    </w:p>
    <w:p w:rsidRDefault="00717DC4" w:rsidP="00717DC4" w:rsidR="00717DC4">
      <w:pPr>
        <w:ind w:firstLine="720"/>
        <w:jc w:val="both"/>
      </w:pPr>
    </w:p>
    <w:p w:rsidRDefault="00717DC4" w:rsidP="00717DC4" w:rsidR="00717DC4">
      <w:pPr>
        <w:ind w:firstLine="720"/>
        <w:jc w:val="both"/>
      </w:pPr>
    </w:p>
    <w:p w:rsidRDefault="00717DC4" w:rsidP="00717DC4" w:rsidR="00717DC4">
      <w:pPr>
        <w:ind w:firstLine="720"/>
        <w:jc w:val="both"/>
      </w:pPr>
    </w:p>
    <w:p w:rsidRDefault="00717DC4" w:rsidP="00717DC4" w:rsidR="00717DC4">
      <w:pPr>
        <w:ind w:firstLine="720"/>
        <w:jc w:val="both"/>
      </w:pPr>
      <w:r>
        <w:t>UPUTA  O  PRAVNOM  LIJEKU</w:t>
      </w:r>
    </w:p>
    <w:p w:rsidRDefault="00717DC4" w:rsidP="00717DC4" w:rsidR="00717DC4">
      <w:pPr>
        <w:ind w:firstLine="720"/>
        <w:jc w:val="both"/>
      </w:pPr>
    </w:p>
    <w:p w:rsidRDefault="00717DC4" w:rsidP="00717DC4" w:rsidR="00717DC4">
      <w:pPr>
        <w:ind w:firstLine="720"/>
        <w:jc w:val="both"/>
      </w:pPr>
      <w:r>
        <w:t xml:space="preserve">Protiv ovog rješenja dopuštena je žalba. Žalba se podnosi u roku 8 dana od objave rješenja u Narodnim novinama ili dostave prijepisa rješenja osobama kojima se dostavlja. Žalba se podnosi u tri istovjetna primjerka, a o žalbi odlučuje Visoki trgovački sud Republike Hrvatske.  </w:t>
      </w:r>
    </w:p>
    <w:p w:rsidRDefault="00717DC4" w:rsidP="00717DC4" w:rsidR="00717DC4">
      <w:pPr>
        <w:ind w:firstLine="720"/>
        <w:jc w:val="both"/>
      </w:pPr>
      <w:r>
        <w:t xml:space="preserve">             </w:t>
      </w:r>
    </w:p>
    <w:sectPr w:rsidR="00717DC4">
      <w:headerReference w:type="default" r:id="rId10"/>
      <w:footerReference w:type="default" r:id="rId11"/>
      <w:pgSz w:h="16838" w:w="11906"/>
      <w:pgMar w:gutter="0" w:footer="708" w:header="708" w:left="1152" w:bottom="1417" w:right="1152"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4FD7" w:rsidR="00754FD7">
      <w:r>
        <w:separator/>
      </w:r>
    </w:p>
  </w:endnote>
  <w:endnote w:id="0" w:type="continuationSeparator">
    <w:p w:rsidRDefault="00754FD7" w:rsidR="00754F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7874878"/>
      <w:docPartObj>
        <w:docPartGallery w:val="Page Numbers (Bottom of Page)"/>
        <w:docPartUnique/>
      </w:docPartObj>
    </w:sdtPr>
    <w:sdtEndPr/>
    <w:sdtContent>
      <w:p w:rsidRDefault="00D138B8" w:rsidR="00D138B8">
        <w:pPr>
          <w:pStyle w:val="Podnoje"/>
          <w:jc w:val="center"/>
        </w:pPr>
        <w:r>
          <w:fldChar w:fldCharType="begin"/>
        </w:r>
        <w:r>
          <w:instrText>PAGE   \* MERGEFORMAT</w:instrText>
        </w:r>
        <w:r>
          <w:fldChar w:fldCharType="separate"/>
        </w:r>
        <w:r w:rsidR="00471083">
          <w:rPr>
            <w:noProof/>
          </w:rPr>
          <w:t>2</w:t>
        </w:r>
        <w:r>
          <w:fldChar w:fldCharType="end"/>
        </w:r>
      </w:p>
    </w:sdtContent>
  </w:sdt>
  <w:p w:rsidRDefault="00D138B8" w:rsidR="00D138B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4FD7" w:rsidR="00754FD7">
      <w:r>
        <w:separator/>
      </w:r>
    </w:p>
  </w:footnote>
  <w:footnote w:id="0" w:type="continuationSeparator">
    <w:p w:rsidRDefault="00754FD7" w:rsidR="00754F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436C" w:rsidR="002F436C">
    <w:pPr>
      <w:pStyle w:val="Zaglavlje"/>
    </w:pPr>
  </w:p>
  <w:p w:rsidRDefault="004F1C9A" w:rsidP="00DE3032" w:rsidR="002F436C" w:rsidRPr="00DE3032">
    <w:pPr>
      <w:overflowPunct w:val="false"/>
      <w:autoSpaceDE w:val="false"/>
      <w:autoSpaceDN w:val="false"/>
      <w:adjustRightInd w:val="false"/>
      <w:jc w:val="right"/>
      <w:rPr>
        <w:rFonts w:cs="Arial" w:hAnsi="Arial" w:ascii="Arial"/>
      </w:rPr>
    </w:pPr>
    <w:r w:rsidRPr="004F1C9A">
      <w:t>Poslovni broj 7 St-</w:t>
    </w:r>
    <w:r w:rsidR="00052C35">
      <w:t>242</w:t>
    </w:r>
    <w:r w:rsidRPr="004F1C9A">
      <w:t>/20</w:t>
    </w:r>
    <w:r w:rsidR="00762526">
      <w:t>1</w:t>
    </w:r>
    <w:r w:rsidR="00052C35">
      <w:t>2</w:t>
    </w:r>
    <w:r w:rsidRPr="004F1C9A">
      <w:t>-</w:t>
    </w:r>
    <w:r w:rsidR="00052C35">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2F4D6A"/>
    <w:multiLevelType w:val="hybridMultilevel"/>
    <w:tmpl w:val="306870A8"/>
    <w:lvl w:tplc="9B8CF23A"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51810D3"/>
    <w:multiLevelType w:val="hybridMultilevel"/>
    <w:tmpl w:val="A6826238"/>
    <w:lvl w:tplc="645A6D68" w:ilvl="0">
      <w:numFmt w:val="bullet"/>
      <w:lvlText w:val="-"/>
      <w:lvlJc w:val="left"/>
      <w:pPr>
        <w:tabs>
          <w:tab w:pos="720" w:val="num"/>
        </w:tabs>
        <w:ind w:hanging="360" w:left="720"/>
      </w:pPr>
      <w:rPr>
        <w:rFonts w:cs="Arial" w:eastAsia="MS Mincho"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4E654843"/>
    <w:multiLevelType w:val="hybridMultilevel"/>
    <w:tmpl w:val="B964CCE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87B2518"/>
    <w:multiLevelType w:val="hybridMultilevel"/>
    <w:tmpl w:val="43E0374C"/>
    <w:lvl w:tplc="5B4CD202"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6E0D"/>
    <w:rsid w:val="00016CA0"/>
    <w:rsid w:val="00025528"/>
    <w:rsid w:val="000355AE"/>
    <w:rsid w:val="00036A20"/>
    <w:rsid w:val="000446C6"/>
    <w:rsid w:val="00044C5E"/>
    <w:rsid w:val="00052C35"/>
    <w:rsid w:val="00056998"/>
    <w:rsid w:val="0005708C"/>
    <w:rsid w:val="00097531"/>
    <w:rsid w:val="00097B47"/>
    <w:rsid w:val="000B6893"/>
    <w:rsid w:val="000C526E"/>
    <w:rsid w:val="000E5F12"/>
    <w:rsid w:val="000F2969"/>
    <w:rsid w:val="000F59CA"/>
    <w:rsid w:val="00103C00"/>
    <w:rsid w:val="001072B7"/>
    <w:rsid w:val="00124614"/>
    <w:rsid w:val="001353CB"/>
    <w:rsid w:val="00145ECD"/>
    <w:rsid w:val="001540C7"/>
    <w:rsid w:val="00160529"/>
    <w:rsid w:val="00190A0E"/>
    <w:rsid w:val="00192C27"/>
    <w:rsid w:val="00196E22"/>
    <w:rsid w:val="001B17CD"/>
    <w:rsid w:val="001B38A4"/>
    <w:rsid w:val="001C46FE"/>
    <w:rsid w:val="001D0467"/>
    <w:rsid w:val="001E0168"/>
    <w:rsid w:val="00215281"/>
    <w:rsid w:val="00216C25"/>
    <w:rsid w:val="00225BE3"/>
    <w:rsid w:val="00232081"/>
    <w:rsid w:val="00252A1F"/>
    <w:rsid w:val="002578C2"/>
    <w:rsid w:val="00272782"/>
    <w:rsid w:val="00281EE6"/>
    <w:rsid w:val="00290C38"/>
    <w:rsid w:val="002966F9"/>
    <w:rsid w:val="002A061D"/>
    <w:rsid w:val="002D558C"/>
    <w:rsid w:val="002D6891"/>
    <w:rsid w:val="002E776C"/>
    <w:rsid w:val="002F2996"/>
    <w:rsid w:val="002F436C"/>
    <w:rsid w:val="002F7872"/>
    <w:rsid w:val="00305D5C"/>
    <w:rsid w:val="00330AC8"/>
    <w:rsid w:val="00333678"/>
    <w:rsid w:val="0033562F"/>
    <w:rsid w:val="003453A0"/>
    <w:rsid w:val="00363640"/>
    <w:rsid w:val="00381B00"/>
    <w:rsid w:val="0038203A"/>
    <w:rsid w:val="00391E41"/>
    <w:rsid w:val="00396627"/>
    <w:rsid w:val="003A7B84"/>
    <w:rsid w:val="003C27F0"/>
    <w:rsid w:val="003C2D2E"/>
    <w:rsid w:val="003F7D13"/>
    <w:rsid w:val="00441869"/>
    <w:rsid w:val="004431E6"/>
    <w:rsid w:val="00446C9C"/>
    <w:rsid w:val="00450156"/>
    <w:rsid w:val="00463D96"/>
    <w:rsid w:val="00471083"/>
    <w:rsid w:val="00475574"/>
    <w:rsid w:val="004A6D65"/>
    <w:rsid w:val="004C289A"/>
    <w:rsid w:val="004D2350"/>
    <w:rsid w:val="004F1C9A"/>
    <w:rsid w:val="004F1E03"/>
    <w:rsid w:val="004F4DF5"/>
    <w:rsid w:val="00521765"/>
    <w:rsid w:val="005264B5"/>
    <w:rsid w:val="00566E0D"/>
    <w:rsid w:val="005736A0"/>
    <w:rsid w:val="005D4508"/>
    <w:rsid w:val="00643981"/>
    <w:rsid w:val="00645DEA"/>
    <w:rsid w:val="006544DA"/>
    <w:rsid w:val="00696587"/>
    <w:rsid w:val="006A03C6"/>
    <w:rsid w:val="006A451A"/>
    <w:rsid w:val="006E0CC8"/>
    <w:rsid w:val="006F055F"/>
    <w:rsid w:val="00707975"/>
    <w:rsid w:val="00712039"/>
    <w:rsid w:val="00712627"/>
    <w:rsid w:val="00717DC4"/>
    <w:rsid w:val="0072384C"/>
    <w:rsid w:val="00741773"/>
    <w:rsid w:val="00743781"/>
    <w:rsid w:val="00754FD7"/>
    <w:rsid w:val="007571DC"/>
    <w:rsid w:val="00761E0F"/>
    <w:rsid w:val="00762526"/>
    <w:rsid w:val="00767AB8"/>
    <w:rsid w:val="00793ED0"/>
    <w:rsid w:val="007A05A0"/>
    <w:rsid w:val="007A251B"/>
    <w:rsid w:val="007A2F1B"/>
    <w:rsid w:val="007A3DED"/>
    <w:rsid w:val="007A75DD"/>
    <w:rsid w:val="007D15A8"/>
    <w:rsid w:val="007D511E"/>
    <w:rsid w:val="007E4F01"/>
    <w:rsid w:val="00803C44"/>
    <w:rsid w:val="00807785"/>
    <w:rsid w:val="0081411A"/>
    <w:rsid w:val="008236A0"/>
    <w:rsid w:val="0082408A"/>
    <w:rsid w:val="0084116D"/>
    <w:rsid w:val="00853DDA"/>
    <w:rsid w:val="00857A91"/>
    <w:rsid w:val="008619EA"/>
    <w:rsid w:val="00864CCC"/>
    <w:rsid w:val="008665D6"/>
    <w:rsid w:val="00881EB1"/>
    <w:rsid w:val="008900C1"/>
    <w:rsid w:val="008A1AF8"/>
    <w:rsid w:val="008A613E"/>
    <w:rsid w:val="008C265C"/>
    <w:rsid w:val="008C332C"/>
    <w:rsid w:val="008D09E6"/>
    <w:rsid w:val="008D4346"/>
    <w:rsid w:val="008D49F3"/>
    <w:rsid w:val="008D7EAA"/>
    <w:rsid w:val="008E3AB7"/>
    <w:rsid w:val="008F2D6B"/>
    <w:rsid w:val="008F2EC5"/>
    <w:rsid w:val="00907FF1"/>
    <w:rsid w:val="009239D3"/>
    <w:rsid w:val="00953DD6"/>
    <w:rsid w:val="009565EA"/>
    <w:rsid w:val="00973F78"/>
    <w:rsid w:val="0097510C"/>
    <w:rsid w:val="0099348F"/>
    <w:rsid w:val="0099665C"/>
    <w:rsid w:val="009A46E7"/>
    <w:rsid w:val="009C7B94"/>
    <w:rsid w:val="009D459F"/>
    <w:rsid w:val="00A145E8"/>
    <w:rsid w:val="00A51C20"/>
    <w:rsid w:val="00A55E6B"/>
    <w:rsid w:val="00A65B0B"/>
    <w:rsid w:val="00A905A5"/>
    <w:rsid w:val="00AD6767"/>
    <w:rsid w:val="00AE19AE"/>
    <w:rsid w:val="00AE616E"/>
    <w:rsid w:val="00B32A38"/>
    <w:rsid w:val="00B42656"/>
    <w:rsid w:val="00B44D61"/>
    <w:rsid w:val="00B567FA"/>
    <w:rsid w:val="00B65239"/>
    <w:rsid w:val="00B73AFB"/>
    <w:rsid w:val="00B75377"/>
    <w:rsid w:val="00B96694"/>
    <w:rsid w:val="00B9728A"/>
    <w:rsid w:val="00B97592"/>
    <w:rsid w:val="00BB4EB9"/>
    <w:rsid w:val="00BD19FD"/>
    <w:rsid w:val="00C017F8"/>
    <w:rsid w:val="00C07EC5"/>
    <w:rsid w:val="00C4106F"/>
    <w:rsid w:val="00C64F54"/>
    <w:rsid w:val="00C66F60"/>
    <w:rsid w:val="00C736EC"/>
    <w:rsid w:val="00C83818"/>
    <w:rsid w:val="00C95433"/>
    <w:rsid w:val="00CC208C"/>
    <w:rsid w:val="00CC292F"/>
    <w:rsid w:val="00CC3F31"/>
    <w:rsid w:val="00CC46A2"/>
    <w:rsid w:val="00CD47C2"/>
    <w:rsid w:val="00CE47F1"/>
    <w:rsid w:val="00D138B8"/>
    <w:rsid w:val="00D54DF0"/>
    <w:rsid w:val="00D67F86"/>
    <w:rsid w:val="00D9034C"/>
    <w:rsid w:val="00DB67A4"/>
    <w:rsid w:val="00DE3032"/>
    <w:rsid w:val="00E03ECB"/>
    <w:rsid w:val="00E11033"/>
    <w:rsid w:val="00E2198B"/>
    <w:rsid w:val="00E27FC6"/>
    <w:rsid w:val="00E316E1"/>
    <w:rsid w:val="00E52B39"/>
    <w:rsid w:val="00E53DC4"/>
    <w:rsid w:val="00E7021F"/>
    <w:rsid w:val="00E73777"/>
    <w:rsid w:val="00E93633"/>
    <w:rsid w:val="00EC399B"/>
    <w:rsid w:val="00EC5079"/>
    <w:rsid w:val="00ED179A"/>
    <w:rsid w:val="00EE2DED"/>
    <w:rsid w:val="00EE40BA"/>
    <w:rsid w:val="00EF7643"/>
    <w:rsid w:val="00F11752"/>
    <w:rsid w:val="00F15CB5"/>
    <w:rsid w:val="00F16341"/>
    <w:rsid w:val="00F25C90"/>
    <w:rsid w:val="00F361A4"/>
    <w:rsid w:val="00F4423B"/>
    <w:rsid w:val="00F45517"/>
    <w:rsid w:val="00F579E8"/>
    <w:rsid w:val="00FA7270"/>
    <w:rsid w:val="00FC16B1"/>
    <w:rsid w:val="00FC2F84"/>
    <w:rsid w:val="00FD1FB6"/>
    <w:rsid w:val="00FD30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rPr>
      <w:rFonts w:cs="Courier New" w:hAnsi="Courier New" w:ascii="Courier New"/>
      <w:sz w:val="20"/>
      <w:szCs w:val="20"/>
    </w:rPr>
  </w:style>
  <w:style w:styleId="Uvuenotijeloteksta" w:type="paragraph">
    <w:name w:val="Body Text Indent"/>
    <w:basedOn w:val="Normal"/>
    <w:pPr>
      <w:ind w:firstLine="708"/>
      <w:jc w:val="both"/>
    </w:pPr>
    <w:rPr>
      <w:rFonts w:eastAsia="MS Mincho"/>
    </w:rPr>
  </w:style>
  <w:style w:styleId="Tijeloteksta" w:type="paragraph">
    <w:name w:val="Body Text"/>
    <w:basedOn w:val="Normal"/>
    <w:pPr>
      <w:jc w:val="both"/>
    </w:pPr>
    <w:rPr>
      <w:szCs w:val="20"/>
      <w:lang w:val="en-GB"/>
    </w:rPr>
  </w:style>
  <w:style w:customStyle="true" w:styleId="stavak" w:type="paragraph">
    <w:name w:val="stavak"/>
    <w:basedOn w:val="Normal"/>
    <w:pPr>
      <w:ind w:firstLine="425"/>
      <w:jc w:val="both"/>
    </w:pPr>
    <w:rPr>
      <w:sz w:val="20"/>
      <w:szCs w:val="20"/>
    </w:rPr>
  </w:style>
  <w:style w:styleId="Zaglavlje" w:type="paragraph">
    <w:name w:val="header"/>
    <w:basedOn w:val="Normal"/>
    <w:rsid w:val="00CC292F"/>
    <w:pPr>
      <w:tabs>
        <w:tab w:pos="4536" w:val="center"/>
        <w:tab w:pos="9072" w:val="right"/>
      </w:tabs>
    </w:pPr>
  </w:style>
  <w:style w:styleId="Podnoje" w:type="paragraph">
    <w:name w:val="footer"/>
    <w:basedOn w:val="Normal"/>
    <w:link w:val="PodnojeChar"/>
    <w:uiPriority w:val="99"/>
    <w:rsid w:val="00CC292F"/>
    <w:pPr>
      <w:tabs>
        <w:tab w:pos="4536" w:val="center"/>
        <w:tab w:pos="9072" w:val="right"/>
      </w:tabs>
    </w:pPr>
  </w:style>
  <w:style w:styleId="Reetkatablice" w:type="table">
    <w:name w:val="Table Grid"/>
    <w:basedOn w:val="Obinatablica"/>
    <w:rsid w:val="00803C4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1" w:type="paragraph">
    <w:name w:val="Bez proreda1"/>
    <w:qFormat/>
    <w:rsid w:val="0038203A"/>
    <w:rPr>
      <w:rFonts w:eastAsia="Calibri" w:hAnsi="Calibri" w:ascii="Calibri"/>
      <w:sz w:val="22"/>
      <w:szCs w:val="22"/>
      <w:lang w:eastAsia="en-US"/>
    </w:rPr>
  </w:style>
  <w:style w:customStyle="true" w:styleId="tekst" w:type="paragraph">
    <w:name w:val="tekst"/>
    <w:basedOn w:val="Normal"/>
    <w:rsid w:val="0097510C"/>
    <w:pPr>
      <w:spacing w:afterAutospacing="true" w:after="100" w:beforeAutospacing="true" w:before="100"/>
    </w:pPr>
  </w:style>
  <w:style w:customStyle="true" w:styleId="dnevni-red" w:type="paragraph">
    <w:name w:val="dnevni-red"/>
    <w:basedOn w:val="Normal"/>
    <w:rsid w:val="0097510C"/>
    <w:pPr>
      <w:spacing w:afterAutospacing="true" w:after="100" w:beforeAutospacing="true" w:before="100"/>
    </w:pPr>
  </w:style>
  <w:style w:styleId="Bezproreda" w:type="paragraph">
    <w:name w:val="No Spacing"/>
    <w:qFormat/>
    <w:rsid w:val="00C95433"/>
    <w:pPr>
      <w:suppressAutoHyphens/>
    </w:pPr>
    <w:rPr>
      <w:rFonts w:cs="Calibri" w:eastAsia="Arial" w:hAnsi="Calibri" w:ascii="Calibri"/>
      <w:sz w:val="22"/>
      <w:szCs w:val="22"/>
      <w:lang w:eastAsia="ar-SA"/>
    </w:rPr>
  </w:style>
  <w:style w:customStyle="true" w:styleId="ObinitekstChar" w:type="character">
    <w:name w:val="Obični tekst Char"/>
    <w:link w:val="Obinitekst"/>
    <w:rsid w:val="000E5F12"/>
    <w:rPr>
      <w:rFonts w:cs="Courier New" w:hAnsi="Courier New" w:ascii="Courier New"/>
    </w:rPr>
  </w:style>
  <w:style w:styleId="Tekstbalonia" w:type="paragraph">
    <w:name w:val="Balloon Text"/>
    <w:basedOn w:val="Normal"/>
    <w:link w:val="TekstbaloniaChar"/>
    <w:rsid w:val="00B9728A"/>
    <w:rPr>
      <w:rFonts w:cs="Tahoma" w:hAnsi="Tahoma" w:ascii="Tahoma"/>
      <w:sz w:val="16"/>
      <w:szCs w:val="16"/>
    </w:rPr>
  </w:style>
  <w:style w:customStyle="true" w:styleId="TekstbaloniaChar" w:type="character">
    <w:name w:val="Tekst balončića Char"/>
    <w:basedOn w:val="Zadanifontodlomka"/>
    <w:link w:val="Tekstbalonia"/>
    <w:rsid w:val="00B9728A"/>
    <w:rPr>
      <w:rFonts w:cs="Tahoma" w:hAnsi="Tahoma" w:ascii="Tahoma"/>
      <w:sz w:val="16"/>
      <w:szCs w:val="16"/>
    </w:rPr>
  </w:style>
  <w:style w:customStyle="true" w:styleId="PodnojeChar" w:type="character">
    <w:name w:val="Podnožje Char"/>
    <w:basedOn w:val="Zadanifontodlomka"/>
    <w:link w:val="Podnoje"/>
    <w:uiPriority w:val="99"/>
    <w:rsid w:val="00D138B8"/>
    <w:rPr>
      <w:sz w:val="24"/>
      <w:szCs w:val="24"/>
    </w:rPr>
  </w:style>
  <w:style w:styleId="Tekstrezerviranogmjesta" w:type="character">
    <w:name w:val="Placeholder Text"/>
    <w:basedOn w:val="Zadanifontodlomka"/>
    <w:uiPriority w:val="99"/>
    <w:semiHidden/>
    <w:rsid w:val="006544DA"/>
    <w:rPr>
      <w:color w:val="808080"/>
      <w:bdr w:space="0" w:sz="0" w:color="auto" w:val="none"/>
      <w:shd w:fill="CCFFFF" w:color="auto" w:val="clear"/>
    </w:rPr>
  </w:style>
  <w:style w:customStyle="true" w:styleId="eSPISCCParagraphDefaultFont" w:type="character">
    <w:name w:val="eSPIS_CC_Paragraph Default Font"/>
    <w:basedOn w:val="Zadanifontodlomka"/>
    <w:rsid w:val="006544D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544DA"/>
    <w:rPr>
      <w:noProof/>
      <w:bdr w:space="0" w:sz="0" w:color="auto" w:val="none"/>
      <w:shd w:fill="FFFFCC" w:color="auto" w:val="clear"/>
      <w:lang w:val="hr-HR"/>
    </w:rPr>
  </w:style>
  <w:style w:customStyle="true" w:styleId="PozadinaSvijetloCrvena" w:type="character">
    <w:name w:val="Pozadina_SvijetloCrvena"/>
    <w:basedOn w:val="eSPISCCParagraphDefaultFont"/>
    <w:rsid w:val="006544D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544D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rPr>
      <w:rFonts w:ascii="Courier New" w:cs="Courier New" w:hAnsi="Courier New"/>
      <w:sz w:val="20"/>
      <w:szCs w:val="20"/>
    </w:rPr>
  </w:style>
  <w:style w:styleId="Uvuenotijeloteksta" w:type="paragraph">
    <w:name w:val="Body Text Indent"/>
    <w:basedOn w:val="Normal"/>
    <w:pPr>
      <w:ind w:firstLine="708"/>
      <w:jc w:val="both"/>
    </w:pPr>
    <w:rPr>
      <w:rFonts w:eastAsia="MS Mincho"/>
    </w:rPr>
  </w:style>
  <w:style w:styleId="Tijeloteksta" w:type="paragraph">
    <w:name w:val="Body Text"/>
    <w:basedOn w:val="Normal"/>
    <w:pPr>
      <w:jc w:val="both"/>
    </w:pPr>
    <w:rPr>
      <w:szCs w:val="20"/>
      <w:lang w:val="en-GB"/>
    </w:rPr>
  </w:style>
  <w:style w:customStyle="1" w:styleId="stavak" w:type="paragraph">
    <w:name w:val="stavak"/>
    <w:basedOn w:val="Normal"/>
    <w:pPr>
      <w:ind w:firstLine="425"/>
      <w:jc w:val="both"/>
    </w:pPr>
    <w:rPr>
      <w:sz w:val="20"/>
      <w:szCs w:val="20"/>
    </w:rPr>
  </w:style>
  <w:style w:styleId="Zaglavlje" w:type="paragraph">
    <w:name w:val="header"/>
    <w:basedOn w:val="Normal"/>
    <w:rsid w:val="00CC292F"/>
    <w:pPr>
      <w:tabs>
        <w:tab w:pos="4536" w:val="center"/>
        <w:tab w:pos="9072" w:val="right"/>
      </w:tabs>
    </w:pPr>
  </w:style>
  <w:style w:styleId="Podnoje" w:type="paragraph">
    <w:name w:val="footer"/>
    <w:basedOn w:val="Normal"/>
    <w:link w:val="PodnojeChar"/>
    <w:uiPriority w:val="99"/>
    <w:rsid w:val="00CC292F"/>
    <w:pPr>
      <w:tabs>
        <w:tab w:pos="4536" w:val="center"/>
        <w:tab w:pos="9072" w:val="right"/>
      </w:tabs>
    </w:pPr>
  </w:style>
  <w:style w:styleId="Reetkatablice" w:type="table">
    <w:name w:val="Table Grid"/>
    <w:basedOn w:val="Obinatablica"/>
    <w:rsid w:val="00803C4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1" w:type="paragraph">
    <w:name w:val="Bez proreda1"/>
    <w:qFormat/>
    <w:rsid w:val="0038203A"/>
    <w:rPr>
      <w:rFonts w:ascii="Calibri" w:eastAsia="Calibri" w:hAnsi="Calibri"/>
      <w:sz w:val="22"/>
      <w:szCs w:val="22"/>
      <w:lang w:eastAsia="en-US"/>
    </w:rPr>
  </w:style>
  <w:style w:customStyle="1" w:styleId="tekst" w:type="paragraph">
    <w:name w:val="tekst"/>
    <w:basedOn w:val="Normal"/>
    <w:rsid w:val="0097510C"/>
    <w:pPr>
      <w:spacing w:after="100" w:afterAutospacing="1" w:before="100" w:beforeAutospacing="1"/>
    </w:pPr>
  </w:style>
  <w:style w:customStyle="1" w:styleId="dnevni-red" w:type="paragraph">
    <w:name w:val="dnevni-red"/>
    <w:basedOn w:val="Normal"/>
    <w:rsid w:val="0097510C"/>
    <w:pPr>
      <w:spacing w:after="100" w:afterAutospacing="1" w:before="100" w:beforeAutospacing="1"/>
    </w:pPr>
  </w:style>
  <w:style w:styleId="Bezproreda" w:type="paragraph">
    <w:name w:val="No Spacing"/>
    <w:qFormat/>
    <w:rsid w:val="00C95433"/>
    <w:pPr>
      <w:suppressAutoHyphens/>
    </w:pPr>
    <w:rPr>
      <w:rFonts w:ascii="Calibri" w:cs="Calibri" w:eastAsia="Arial" w:hAnsi="Calibri"/>
      <w:sz w:val="22"/>
      <w:szCs w:val="22"/>
      <w:lang w:eastAsia="ar-SA"/>
    </w:rPr>
  </w:style>
  <w:style w:customStyle="1" w:styleId="ObinitekstChar" w:type="character">
    <w:name w:val="Obični tekst Char"/>
    <w:link w:val="Obinitekst"/>
    <w:rsid w:val="000E5F12"/>
    <w:rPr>
      <w:rFonts w:ascii="Courier New" w:cs="Courier New" w:hAnsi="Courier New"/>
    </w:rPr>
  </w:style>
  <w:style w:styleId="Tekstbalonia" w:type="paragraph">
    <w:name w:val="Balloon Text"/>
    <w:basedOn w:val="Normal"/>
    <w:link w:val="TekstbaloniaChar"/>
    <w:rsid w:val="00B9728A"/>
    <w:rPr>
      <w:rFonts w:ascii="Tahoma" w:cs="Tahoma" w:hAnsi="Tahoma"/>
      <w:sz w:val="16"/>
      <w:szCs w:val="16"/>
    </w:rPr>
  </w:style>
  <w:style w:customStyle="1" w:styleId="TekstbaloniaChar" w:type="character">
    <w:name w:val="Tekst balončića Char"/>
    <w:basedOn w:val="Zadanifontodlomka"/>
    <w:link w:val="Tekstbalonia"/>
    <w:rsid w:val="00B9728A"/>
    <w:rPr>
      <w:rFonts w:ascii="Tahoma" w:cs="Tahoma" w:hAnsi="Tahoma"/>
      <w:sz w:val="16"/>
      <w:szCs w:val="16"/>
    </w:rPr>
  </w:style>
  <w:style w:customStyle="1" w:styleId="PodnojeChar" w:type="character">
    <w:name w:val="Podnožje Char"/>
    <w:basedOn w:val="Zadanifontodlomka"/>
    <w:link w:val="Podnoje"/>
    <w:uiPriority w:val="99"/>
    <w:rsid w:val="00D138B8"/>
    <w:rPr>
      <w:sz w:val="24"/>
      <w:szCs w:val="24"/>
    </w:rPr>
  </w:style>
  <w:style w:styleId="Tekstrezerviranogmjesta" w:type="character">
    <w:name w:val="Placeholder Text"/>
    <w:basedOn w:val="Zadanifontodlomka"/>
    <w:uiPriority w:val="99"/>
    <w:semiHidden/>
    <w:rsid w:val="006544DA"/>
    <w:rPr>
      <w:color w:val="808080"/>
      <w:bdr w:color="auto" w:space="0" w:sz="0" w:val="none"/>
      <w:shd w:color="auto" w:fill="CCFFFF" w:val="clear"/>
    </w:rPr>
  </w:style>
  <w:style w:customStyle="1" w:styleId="eSPISCCParagraphDefaultFont" w:type="character">
    <w:name w:val="eSPIS_CC_Paragraph Default Font"/>
    <w:basedOn w:val="Zadanifontodlomka"/>
    <w:rsid w:val="006544D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544DA"/>
    <w:rPr>
      <w:noProof/>
      <w:bdr w:color="auto" w:space="0" w:sz="0" w:val="none"/>
      <w:shd w:color="auto" w:fill="FFFFCC" w:val="clear"/>
      <w:lang w:val="hr-HR"/>
    </w:rPr>
  </w:style>
  <w:style w:customStyle="1" w:styleId="PozadinaSvijetloCrvena" w:type="character">
    <w:name w:val="Pozadina_SvijetloCrvena"/>
    <w:basedOn w:val="eSPISCCParagraphDefaultFont"/>
    <w:rsid w:val="006544D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544D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9985">
      <w:bodyDiv w:val="true"/>
      <w:marLeft w:val="0"/>
      <w:marRight w:val="0"/>
      <w:marTop w:val="0"/>
      <w:marBottom w:val="0"/>
      <w:divBdr>
        <w:top w:space="0" w:sz="0" w:color="auto" w:val="none"/>
        <w:left w:space="0" w:sz="0" w:color="auto" w:val="none"/>
        <w:bottom w:space="0" w:sz="0" w:color="auto" w:val="none"/>
        <w:right w:space="0" w:sz="0" w:color="auto" w:val="none"/>
      </w:divBdr>
    </w:div>
    <w:div w:id="215089884">
      <w:bodyDiv w:val="true"/>
      <w:marLeft w:val="0"/>
      <w:marRight w:val="0"/>
      <w:marTop w:val="0"/>
      <w:marBottom w:val="0"/>
      <w:divBdr>
        <w:top w:space="0" w:sz="0" w:color="auto" w:val="none"/>
        <w:left w:space="0" w:sz="0" w:color="auto" w:val="none"/>
        <w:bottom w:space="0" w:sz="0" w:color="auto" w:val="none"/>
        <w:right w:space="0" w:sz="0" w:color="auto" w:val="none"/>
      </w:divBdr>
    </w:div>
    <w:div w:id="526724562">
      <w:bodyDiv w:val="true"/>
      <w:marLeft w:val="0"/>
      <w:marRight w:val="0"/>
      <w:marTop w:val="0"/>
      <w:marBottom w:val="0"/>
      <w:divBdr>
        <w:top w:space="0" w:sz="0" w:color="auto" w:val="none"/>
        <w:left w:space="0" w:sz="0" w:color="auto" w:val="none"/>
        <w:bottom w:space="0" w:sz="0" w:color="auto" w:val="none"/>
        <w:right w:space="0" w:sz="0" w:color="auto" w:val="none"/>
      </w:divBdr>
    </w:div>
    <w:div w:id="564222500">
      <w:bodyDiv w:val="true"/>
      <w:marLeft w:val="0"/>
      <w:marRight w:val="0"/>
      <w:marTop w:val="0"/>
      <w:marBottom w:val="0"/>
      <w:divBdr>
        <w:top w:space="0" w:sz="0" w:color="auto" w:val="none"/>
        <w:left w:space="0" w:sz="0" w:color="auto" w:val="none"/>
        <w:bottom w:space="0" w:sz="0" w:color="auto" w:val="none"/>
        <w:right w:space="0" w:sz="0" w:color="auto" w:val="none"/>
      </w:divBdr>
    </w:div>
    <w:div w:id="774907002">
      <w:bodyDiv w:val="true"/>
      <w:marLeft w:val="0"/>
      <w:marRight w:val="0"/>
      <w:marTop w:val="0"/>
      <w:marBottom w:val="0"/>
      <w:divBdr>
        <w:top w:space="0" w:sz="0" w:color="auto" w:val="none"/>
        <w:left w:space="0" w:sz="0" w:color="auto" w:val="none"/>
        <w:bottom w:space="0" w:sz="0" w:color="auto" w:val="none"/>
        <w:right w:space="0" w:sz="0" w:color="auto" w:val="none"/>
      </w:divBdr>
    </w:div>
    <w:div w:id="1106584322">
      <w:bodyDiv w:val="true"/>
      <w:marLeft w:val="0"/>
      <w:marRight w:val="0"/>
      <w:marTop w:val="0"/>
      <w:marBottom w:val="0"/>
      <w:divBdr>
        <w:top w:space="0" w:sz="0" w:color="auto" w:val="none"/>
        <w:left w:space="0" w:sz="0" w:color="auto" w:val="none"/>
        <w:bottom w:space="0" w:sz="0" w:color="auto" w:val="none"/>
        <w:right w:space="0" w:sz="0" w:color="auto" w:val="none"/>
      </w:divBdr>
    </w:div>
    <w:div w:id="1143548583">
      <w:bodyDiv w:val="true"/>
      <w:marLeft w:val="0"/>
      <w:marRight w:val="0"/>
      <w:marTop w:val="0"/>
      <w:marBottom w:val="0"/>
      <w:divBdr>
        <w:top w:space="0" w:sz="0" w:color="auto" w:val="none"/>
        <w:left w:space="0" w:sz="0" w:color="auto" w:val="none"/>
        <w:bottom w:space="0" w:sz="0" w:color="auto" w:val="none"/>
        <w:right w:space="0" w:sz="0" w:color="auto" w:val="none"/>
      </w:divBdr>
    </w:div>
    <w:div w:id="1173647198">
      <w:bodyDiv w:val="true"/>
      <w:marLeft w:val="0"/>
      <w:marRight w:val="0"/>
      <w:marTop w:val="0"/>
      <w:marBottom w:val="0"/>
      <w:divBdr>
        <w:top w:space="0" w:sz="0" w:color="auto" w:val="none"/>
        <w:left w:space="0" w:sz="0" w:color="auto" w:val="none"/>
        <w:bottom w:space="0" w:sz="0" w:color="auto" w:val="none"/>
        <w:right w:space="0" w:sz="0" w:color="auto" w:val="none"/>
      </w:divBdr>
    </w:div>
    <w:div w:id="1299843044">
      <w:bodyDiv w:val="true"/>
      <w:marLeft w:val="0"/>
      <w:marRight w:val="0"/>
      <w:marTop w:val="0"/>
      <w:marBottom w:val="0"/>
      <w:divBdr>
        <w:top w:space="0" w:sz="0" w:color="auto" w:val="none"/>
        <w:left w:space="0" w:sz="0" w:color="auto" w:val="none"/>
        <w:bottom w:space="0" w:sz="0" w:color="auto" w:val="none"/>
        <w:right w:space="0" w:sz="0" w:color="auto" w:val="none"/>
      </w:divBdr>
    </w:div>
    <w:div w:id="1410423336">
      <w:bodyDiv w:val="true"/>
      <w:marLeft w:val="0"/>
      <w:marRight w:val="0"/>
      <w:marTop w:val="0"/>
      <w:marBottom w:val="0"/>
      <w:divBdr>
        <w:top w:space="0" w:sz="0" w:color="auto" w:val="none"/>
        <w:left w:space="0" w:sz="0" w:color="auto" w:val="none"/>
        <w:bottom w:space="0" w:sz="0" w:color="auto" w:val="none"/>
        <w:right w:space="0" w:sz="0" w:color="auto" w:val="none"/>
      </w:divBdr>
    </w:div>
    <w:div w:id="1497262935">
      <w:bodyDiv w:val="true"/>
      <w:marLeft w:val="0"/>
      <w:marRight w:val="0"/>
      <w:marTop w:val="0"/>
      <w:marBottom w:val="0"/>
      <w:divBdr>
        <w:top w:space="0" w:sz="0" w:color="auto" w:val="none"/>
        <w:left w:space="0" w:sz="0" w:color="auto" w:val="none"/>
        <w:bottom w:space="0" w:sz="0" w:color="auto" w:val="none"/>
        <w:right w:space="0" w:sz="0" w:color="auto" w:val="none"/>
      </w:divBdr>
    </w:div>
    <w:div w:id="1543397121">
      <w:bodyDiv w:val="true"/>
      <w:marLeft w:val="0"/>
      <w:marRight w:val="0"/>
      <w:marTop w:val="0"/>
      <w:marBottom w:val="0"/>
      <w:divBdr>
        <w:top w:space="0" w:sz="0" w:color="auto" w:val="none"/>
        <w:left w:space="0" w:sz="0" w:color="auto" w:val="none"/>
        <w:bottom w:space="0" w:sz="0" w:color="auto" w:val="none"/>
        <w:right w:space="0" w:sz="0" w:color="auto" w:val="none"/>
      </w:divBdr>
    </w:div>
    <w:div w:id="1621188178">
      <w:bodyDiv w:val="true"/>
      <w:marLeft w:val="0"/>
      <w:marRight w:val="0"/>
      <w:marTop w:val="0"/>
      <w:marBottom w:val="0"/>
      <w:divBdr>
        <w:top w:space="0" w:sz="0" w:color="auto" w:val="none"/>
        <w:left w:space="0" w:sz="0" w:color="auto" w:val="none"/>
        <w:bottom w:space="0" w:sz="0" w:color="auto" w:val="none"/>
        <w:right w:space="0" w:sz="0" w:color="auto" w:val="none"/>
      </w:divBdr>
    </w:div>
    <w:div w:id="1846935573">
      <w:bodyDiv w:val="true"/>
      <w:marLeft w:val="0"/>
      <w:marRight w:val="0"/>
      <w:marTop w:val="0"/>
      <w:marBottom w:val="0"/>
      <w:divBdr>
        <w:top w:space="0" w:sz="0" w:color="auto" w:val="none"/>
        <w:left w:space="0" w:sz="0" w:color="auto" w:val="none"/>
        <w:bottom w:space="0" w:sz="0" w:color="auto" w:val="none"/>
        <w:right w:space="0" w:sz="0" w:color="auto" w:val="none"/>
      </w:divBdr>
    </w:div>
    <w:div w:id="20988179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izvorni_sadrzaj>
    <derivirana_varijabla naziv="DomainObject.Predmet.Broj_1">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2012.</izvorni_sadrzaj>
    <derivirana_varijabla naziv="DomainObject.Predmet.DatumOsnivanja_1">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St-242/2012</izvorni_sadrzaj>
    <derivirana_varijabla naziv="DomainObject.Predmet.OznakaBroj_1">St-242/2012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PURIS - PERADARSTVO d.o.o.  Pazin</izvorni_sadrzaj>
    <derivirana_varijabla naziv="DomainObject.Predmet.ProtustrankaFormated_1">  PURIS - PERADARSTVO d.o.o.  Pazin</derivirana_varijabla>
  </DomainObject.Predmet.ProtustrankaFormated>
  <DomainObject.Predmet.ProtustrankaFormatedOIB>
    <izvorni_sadrzaj>  PURIS - PERADARSTVO d.o.o.  Pazin, OIB 62871156393</izvorni_sadrzaj>
    <derivirana_varijabla naziv="DomainObject.Predmet.ProtustrankaFormatedOIB_1">  PURIS - PERADARSTVO d.o.o.  Pazin, OIB 62871156393</derivirana_varijabla>
  </DomainObject.Predmet.ProtustrankaFormatedOIB>
  <DomainObject.Predmet.ProtustrankaFormatedWithAdress>
    <izvorni_sadrzaj> PURIS - PERADARSTVO d.o.o.  Pazin, Hrvatskog narodnog preporoda 2, 52 000 Pazin</izvorni_sadrzaj>
    <derivirana_varijabla naziv="DomainObject.Predmet.ProtustrankaFormatedWithAdress_1"> PURIS - PERADARSTVO d.o.o.  Pazin, Hrvatskog narodnog preporoda 2, 52 000 Pazin</derivirana_varijabla>
  </DomainObject.Predmet.ProtustrankaFormatedWithAdress>
  <DomainObject.Predmet.ProtustrankaFormatedWithAdressOIB>
    <izvorni_sadrzaj> PURIS - PERADARSTVO d.o.o.  Pazin, OIB 62871156393, Hrvatskog narodnog preporoda 2, 52 000 Pazin</izvorni_sadrzaj>
    <derivirana_varijabla naziv="DomainObject.Predmet.ProtustrankaFormatedWithAdressOIB_1"> PURIS - PERADARSTVO d.o.o.  Pazin, OIB 62871156393, Hrvatskog narodnog preporoda 2, 52 000 Pazin</derivirana_varijabla>
  </DomainObject.Predmet.ProtustrankaFormatedWithAdressOIB>
  <DomainObject.Predmet.ProtustrankaWithAdress>
    <izvorni_sadrzaj>PURIS - PERADARSTVO d.o.o.  Pazin Hrvatskog narodnog preporoda 2, 52 000 Pazin</izvorni_sadrzaj>
    <derivirana_varijabla naziv="DomainObject.Predmet.ProtustrankaWithAdress_1">PURIS - PERADARSTVO d.o.o.  Pazin Hrvatskog narodnog preporoda 2, 52 000 Pazin</derivirana_varijabla>
  </DomainObject.Predmet.ProtustrankaWithAdress>
  <DomainObject.Predmet.ProtustrankaWithAdressOIB>
    <izvorni_sadrzaj>PURIS - PERADARSTVO d.o.o.  Pazin, OIB 62871156393, Hrvatskog narodnog preporoda 2, 52 000 Pazin</izvorni_sadrzaj>
    <derivirana_varijabla naziv="DomainObject.Predmet.ProtustrankaWithAdressOIB_1">PURIS - PERADARSTVO d.o.o.  Pazin, OIB 62871156393, Hrvatskog narodnog preporoda 2, 52 000 Pazin</derivirana_varijabla>
  </DomainObject.Predmet.ProtustrankaWithAdressOIB>
  <DomainObject.Predmet.ProtustrankaNazivFormated>
    <izvorni_sadrzaj>PURIS - PERADARSTVO d.o.o.  Pazin</izvorni_sadrzaj>
    <derivirana_varijabla naziv="DomainObject.Predmet.ProtustrankaNazivFormated_1">PURIS - PERADARSTVO d.o.o.  Pazin</derivirana_varijabla>
  </DomainObject.Predmet.ProtustrankaNazivFormated>
  <DomainObject.Predmet.ProtustrankaNazivFormatedOIB>
    <izvorni_sadrzaj>PURIS - PERADARSTVO d.o.o.  Pazin, OIB 62871156393</izvorni_sadrzaj>
    <derivirana_varijabla naziv="DomainObject.Predmet.ProtustrankaNazivFormatedOIB_1">PURIS - PERADARSTVO d.o.o.  Pazin, OIB 62871156393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MIODRAG ČAVIĆ</izvorni_sadrzaj>
    <derivirana_varijabla naziv="DomainObject.Predmet.StrankaFormated_1">  MIODRAG ČAVIĆ</derivirana_varijabla>
  </DomainObject.Predmet.StrankaFormated>
  <DomainObject.Predmet.StrankaFormatedOIB>
    <izvorni_sadrzaj>  MIODRAG ČAVIĆ, OIB 32439657346</izvorni_sadrzaj>
    <derivirana_varijabla naziv="DomainObject.Predmet.StrankaFormatedOIB_1">  MIODRAG ČAVIĆ, OIB 32439657346</derivirana_varijabla>
  </DomainObject.Predmet.StrankaFormatedOIB>
  <DomainObject.Predmet.StrankaFormatedWithAdress>
    <izvorni_sadrzaj> MIODRAG ČAVIĆ, Hrvatskog narodnog preporoda 2, 52 000 Pazin</izvorni_sadrzaj>
    <derivirana_varijabla naziv="DomainObject.Predmet.StrankaFormatedWithAdress_1"> MIODRAG ČAVIĆ, Hrvatskog narodnog preporoda 2, 52 000 Pazin</derivirana_varijabla>
  </DomainObject.Predmet.StrankaFormatedWithAdress>
  <DomainObject.Predmet.StrankaFormatedWithAdressOIB>
    <izvorni_sadrzaj> MIODRAG ČAVIĆ, OIB 32439657346, Hrvatskog narodnog preporoda 2, 52 000 Pazin</izvorni_sadrzaj>
    <derivirana_varijabla naziv="DomainObject.Predmet.StrankaFormatedWithAdressOIB_1"> MIODRAG ČAVIĆ, OIB 32439657346, Hrvatskog narodnog preporoda 2, 52 000 Pazin</derivirana_varijabla>
  </DomainObject.Predmet.StrankaFormatedWithAdressOIB>
  <DomainObject.Predmet.StrankaWithAdress>
    <izvorni_sadrzaj>MIODRAG ČAVIĆ Hrvatskog narodnog preporoda 2,52 000 Pazin</izvorni_sadrzaj>
    <derivirana_varijabla naziv="DomainObject.Predmet.StrankaWithAdress_1">MIODRAG ČAVIĆ Hrvatskog narodnog preporoda 2,52 000 Pazin</derivirana_varijabla>
  </DomainObject.Predmet.StrankaWithAdress>
  <DomainObject.Predmet.StrankaWithAdressOIB>
    <izvorni_sadrzaj>MIODRAG ČAVIĆ, OIB 32439657346, Hrvatskog narodnog preporoda 2,52 000 Pazin</izvorni_sadrzaj>
    <derivirana_varijabla naziv="DomainObject.Predmet.StrankaWithAdressOIB_1">MIODRAG ČAVIĆ, OIB 32439657346, Hrvatskog narodnog preporoda 2,52 000 Pazin</derivirana_varijabla>
  </DomainObject.Predmet.StrankaWithAdressOIB>
  <DomainObject.Predmet.StrankaNazivFormated>
    <izvorni_sadrzaj>MIODRAG ČAVIĆ</izvorni_sadrzaj>
    <derivirana_varijabla naziv="DomainObject.Predmet.StrankaNazivFormated_1">MIODRAG ČAVIĆ</derivirana_varijabla>
  </DomainObject.Predmet.StrankaNazivFormated>
  <DomainObject.Predmet.StrankaNazivFormatedOIB>
    <izvorni_sadrzaj>MIODRAG ČAVIĆ, OIB 32439657346</izvorni_sadrzaj>
    <derivirana_varijabla naziv="DomainObject.Predmet.StrankaNazivFormatedOIB_1">MIODRAG ČAVIĆ, OIB 32439657346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MIODRAG ČAVIĆ</item>
    </izvorni_sadrzaj>
    <derivirana_varijabla naziv="DomainObject.Predmet.StrankaListFormated_1">
      <item>MIODRAG ČAVIĆ</item>
    </derivirana_varijabla>
  </DomainObject.Predmet.StrankaListFormated>
  <DomainObject.Predmet.StrankaListFormatedOIB>
    <izvorni_sadrzaj>
      <item>MIODRAG ČAVIĆ, OIB 32439657346</item>
    </izvorni_sadrzaj>
    <derivirana_varijabla naziv="DomainObject.Predmet.StrankaListFormatedOIB_1">
      <item>MIODRAG ČAVIĆ, OIB 32439657346</item>
    </derivirana_varijabla>
  </DomainObject.Predmet.StrankaListFormatedOIB>
  <DomainObject.Predmet.StrankaListFormatedWithAdress>
    <izvorni_sadrzaj>
      <item>MIODRAG ČAVIĆ, Hrvatskog narodnog preporoda 2, 52 000 Pazin</item>
    </izvorni_sadrzaj>
    <derivirana_varijabla naziv="DomainObject.Predmet.StrankaListFormatedWithAdress_1">
      <item>MIODRAG ČAVIĆ, Hrvatskog narodnog preporoda 2, 52 000 Pazin</item>
    </derivirana_varijabla>
  </DomainObject.Predmet.StrankaListFormatedWithAdress>
  <DomainObject.Predmet.StrankaListFormatedWithAdressOIB>
    <izvorni_sadrzaj>
      <item>MIODRAG ČAVIĆ, OIB 32439657346, Hrvatskog narodnog preporoda 2, 52 000 Pazin</item>
    </izvorni_sadrzaj>
    <derivirana_varijabla naziv="DomainObject.Predmet.StrankaListFormatedWithAdressOIB_1">
      <item>MIODRAG ČAVIĆ, OIB 32439657346, Hrvatskog narodnog preporoda 2, 52 000 Pazin</item>
    </derivirana_varijabla>
  </DomainObject.Predmet.StrankaListFormatedWithAdressOIB>
  <DomainObject.Predmet.StrankaListNazivFormated>
    <izvorni_sadrzaj>
      <item>MIODRAG ČAVIĆ</item>
    </izvorni_sadrzaj>
    <derivirana_varijabla naziv="DomainObject.Predmet.StrankaListNazivFormated_1">
      <item>MIODRAG ČAVIĆ</item>
    </derivirana_varijabla>
  </DomainObject.Predmet.StrankaListNazivFormated>
  <DomainObject.Predmet.StrankaListNazivFormatedOIB>
    <izvorni_sadrzaj>
      <item>MIODRAG ČAVIĆ, OIB 32439657346</item>
    </izvorni_sadrzaj>
    <derivirana_varijabla naziv="DomainObject.Predmet.StrankaListNazivFormatedOIB_1">
      <item>MIODRAG ČAVIĆ, OIB 32439657346</item>
    </derivirana_varijabla>
  </DomainObject.Predmet.StrankaListNazivFormatedOIB>
  <DomainObject.Predmet.ProtuStrankaListFormated>
    <izvorni_sadrzaj>
      <item>PURIS - PERADARSTVO d.o.o.  Pazin</item>
    </izvorni_sadrzaj>
    <derivirana_varijabla naziv="DomainObject.Predmet.ProtuStrankaListFormated_1">
      <item>PURIS - PERADARSTVO d.o.o.  Pazin</item>
    </derivirana_varijabla>
  </DomainObject.Predmet.ProtuStrankaListFormated>
  <DomainObject.Predmet.ProtuStrankaListFormatedOIB>
    <izvorni_sadrzaj>
      <item>PURIS - PERADARSTVO d.o.o.  Pazin, OIB 62871156393</item>
    </izvorni_sadrzaj>
    <derivirana_varijabla naziv="DomainObject.Predmet.ProtuStrankaListFormatedOIB_1">
      <item>PURIS - PERADARSTVO d.o.o.  Pazin, OIB 62871156393</item>
    </derivirana_varijabla>
  </DomainObject.Predmet.ProtuStrankaListFormatedOIB>
  <DomainObject.Predmet.ProtuStrankaListFormatedWithAdress>
    <izvorni_sadrzaj>
      <item>PURIS - PERADARSTVO d.o.o.  Pazin, Hrvatskog narodnog preporoda 2, 52 000 Pazin</item>
    </izvorni_sadrzaj>
    <derivirana_varijabla naziv="DomainObject.Predmet.ProtuStrankaListFormatedWithAdress_1">
      <item>PURIS - PERADARSTVO d.o.o.  Pazin, Hrvatskog narodnog preporoda 2, 52 000 Pazin</item>
    </derivirana_varijabla>
  </DomainObject.Predmet.ProtuStrankaListFormatedWithAdress>
  <DomainObject.Predmet.ProtuStrankaListFormatedWithAdressOIB>
    <izvorni_sadrzaj>
      <item>PURIS - PERADARSTVO d.o.o.  Pazin, OIB 62871156393, Hrvatskog narodnog preporoda 2, 52 000 Pazin</item>
    </izvorni_sadrzaj>
    <derivirana_varijabla naziv="DomainObject.Predmet.ProtuStrankaListFormatedWithAdressOIB_1">
      <item>PURIS - PERADARSTVO d.o.o.  Pazin, OIB 62871156393, Hrvatskog narodnog preporoda 2, 52 000 Pazin</item>
    </derivirana_varijabla>
  </DomainObject.Predmet.ProtuStrankaListFormatedWithAdressOIB>
  <DomainObject.Predmet.ProtuStrankaListNazivFormated>
    <izvorni_sadrzaj>
      <item>PURIS - PERADARSTVO d.o.o.  Pazin</item>
    </izvorni_sadrzaj>
    <derivirana_varijabla naziv="DomainObject.Predmet.ProtuStrankaListNazivFormated_1">
      <item>PURIS - PERADARSTVO d.o.o.  Pazin</item>
    </derivirana_varijabla>
  </DomainObject.Predmet.ProtuStrankaListNazivFormated>
  <DomainObject.Predmet.ProtuStrankaListNazivFormatedOIB>
    <izvorni_sadrzaj>
      <item>PURIS - PERADARSTVO d.o.o.  Pazin, OIB 62871156393</item>
    </izvorni_sadrzaj>
    <derivirana_varijabla naziv="DomainObject.Predmet.ProtuStrankaListNazivFormatedOIB_1">
      <item>PURIS - PERADARSTVO d.o.o.  Pazin, OIB 62871156393</item>
    </derivirana_varijabla>
  </DomainObject.Predmet.ProtuStrankaListNazivFormatedOIB>
  <DomainObject.Predmet.OstaliListFormated>
    <izvorni_sadrzaj>
      <item>Hypo Alpe Adria Bank</item>
      <item>ŽDO Pula</item>
      <item>FINA Pula</item>
      <item>POREZNA UPRAVA</item>
      <item>ZLATKO KRBAVAC. vl. obrt za uzgoj peradi MUNTRILJ</item>
      <item>Smiljan Kirinčić</item>
      <item>MLADEN NOVAKOVIĆ</item>
      <item>ENVER NEFAT, vl. obrt Agroplod</item>
      <item>Dunja Belaić Goleš</item>
      <item>PULA HERCULANEA d.o.o.</item>
      <item>Odv. društvo Stanić i partneri j.t.d.</item>
      <item>Denis Rafaelić</item>
      <item>Branko Kuzminski</item>
      <item>Saša mUZICA</item>
    </izvorni_sadrzaj>
    <derivirana_varijabla naziv="DomainObject.Predmet.OstaliListFormated_1">
      <item>Hypo Alpe Adria Bank</item>
      <item>ŽDO Pula</item>
      <item>FINA Pula</item>
      <item>POREZNA UPRAVA</item>
      <item>ZLATKO KRBAVAC. vl. obrt za uzgoj peradi MUNTRILJ</item>
      <item>Smiljan Kirinčić</item>
      <item>MLADEN NOVAKOVIĆ</item>
      <item>ENVER NEFAT, vl. obrt Agroplod</item>
      <item>Dunja Belaić Goleš</item>
      <item>PULA HERCULANEA d.o.o.</item>
      <item>Odv. društvo Stanić i partneri j.t.d.</item>
      <item>Denis Rafaelić</item>
      <item>Branko Kuzminski</item>
      <item>Saša mUZICA</item>
    </derivirana_varijabla>
  </DomainObject.Predmet.OstaliListFormated>
  <DomainObject.Predmet.OstaliListFormatedOIB>
    <izvorni_sadrzaj>
      <item>Hypo Alpe Adria Bank, OIB 14036333877</item>
      <item>ŽDO Pula</item>
      <item>FINA Pula</item>
      <item>POREZNA UPRAVA</item>
      <item>ZLATKO KRBAVAC. vl. obrt za uzgoj peradi MUNTRILJ</item>
      <item>Smiljan Kirinčić</item>
      <item>MLADEN NOVAKOVIĆ</item>
      <item>ENVER NEFAT, vl. obrt Agroplod</item>
      <item>Dunja Belaić Goleš</item>
      <item>PULA HERCULANEA d.o.o.</item>
      <item>Odv. društvo Stanić i partneri j.t.d.</item>
      <item>Denis Rafaelić</item>
      <item>Branko Kuzminski</item>
      <item>Saša mUZICA</item>
    </izvorni_sadrzaj>
    <derivirana_varijabla naziv="DomainObject.Predmet.OstaliListFormatedOIB_1">
      <item>Hypo Alpe Adria Bank, OIB 14036333877</item>
      <item>ŽDO Pula</item>
      <item>FINA Pula</item>
      <item>POREZNA UPRAVA</item>
      <item>ZLATKO KRBAVAC. vl. obrt za uzgoj peradi MUNTRILJ</item>
      <item>Smiljan Kirinčić</item>
      <item>MLADEN NOVAKOVIĆ</item>
      <item>ENVER NEFAT, vl. obrt Agroplod</item>
      <item>Dunja Belaić Goleš</item>
      <item>PULA HERCULANEA d.o.o.</item>
      <item>Odv. društvo Stanić i partneri j.t.d.</item>
      <item>Denis Rafaelić</item>
      <item>Branko Kuzminski</item>
      <item>Saša mUZICA</item>
    </derivirana_varijabla>
  </DomainObject.Predmet.OstaliListFormatedOIB>
  <DomainObject.Predmet.OstaliListFormatedWithAdress>
    <izvorni_sadrzaj>
      <item>Hypo Alpe Adria Bank, Slavonska avenija 6, 10000 Zagreb</item>
      <item>ŽDO Pula, Kranjčevićeva 8, 52100 Pula</item>
      <item>FINA Pula, Pula</item>
      <item>POREZNA UPRAVA, 52000 Pazin</item>
      <item>ZLATKO KRBAVAC. vl. obrt za uzgoj peradi MUNTRILJ, Novaki Pazinski 21, 52402 Cerovlje</item>
      <item>Smiljan Kirinčić, Barčićeva 15, 51000 Rijeka</item>
      <item>MLADEN NOVAKOVIĆ, Baližerka 44, 52100 Pula</item>
      <item>ENVER NEFAT, vl. obrt Agroplod, Heki 5, 52000 Pazin</item>
      <item>Dunja Belaić Goleš, Sveti Duh 2, 10000 Zagreb</item>
      <item>PULA HERCULANEA d.o.o., Trg Istarske brigade 14, 52100 Pula</item>
      <item>Odv. društvo Stanić i partneri j.t.d., Riva 4, 51000 Rijeka</item>
      <item>Denis Rafaelić, Dubravica 21, 52000 Pazin</item>
      <item>Branko Kuzminski, Južna obala 20, 10000 Zagreb</item>
      <item>Saša mUZICA, Obala Vladimira Nazora 6, 52210 Rovinj</item>
    </izvorni_sadrzaj>
    <derivirana_varijabla naziv="DomainObject.Predmet.OstaliListFormatedWithAdress_1">
      <item>Hypo Alpe Adria Bank, Slavonska avenija 6, 10000 Zagreb</item>
      <item>ŽDO Pula, Kranjčevićeva 8, 52100 Pula</item>
      <item>FINA Pula, Pula</item>
      <item>POREZNA UPRAVA, 52000 Pazin</item>
      <item>ZLATKO KRBAVAC. vl. obrt za uzgoj peradi MUNTRILJ, Novaki Pazinski 21, 52402 Cerovlje</item>
      <item>Smiljan Kirinčić, Barčićeva 15, 51000 Rijeka</item>
      <item>MLADEN NOVAKOVIĆ, Baližerka 44, 52100 Pula</item>
      <item>ENVER NEFAT, vl. obrt Agroplod, Heki 5, 52000 Pazin</item>
      <item>Dunja Belaić Goleš, Sveti Duh 2, 10000 Zagreb</item>
      <item>PULA HERCULANEA d.o.o., Trg Istarske brigade 14, 52100 Pula</item>
      <item>Odv. društvo Stanić i partneri j.t.d., Riva 4, 51000 Rijeka</item>
      <item>Denis Rafaelić, Dubravica 21, 52000 Pazin</item>
      <item>Branko Kuzminski, Južna obala 20, 10000 Zagreb</item>
      <item>Saša mUZICA, Obala Vladimira Nazora 6, 52210 Rovinj</item>
    </derivirana_varijabla>
  </DomainObject.Predmet.OstaliListFormatedWithAdress>
  <DomainObject.Predmet.OstaliListFormatedWithAdressOIB>
    <izvorni_sadrzaj>
      <item>Hypo Alpe Adria Bank, OIB 14036333877, Slavonska avenija 6, 10000 Zagreb</item>
      <item>ŽDO Pula, Kranjčevićeva 8, 52100 Pula</item>
      <item>FINA Pula, Pula</item>
      <item>POREZNA UPRAVA, 52000 Pazin</item>
      <item>ZLATKO KRBAVAC. vl. obrt za uzgoj peradi MUNTRILJ, Novaki Pazinski 21, 52402 Cerovlje</item>
      <item>Smiljan Kirinčić, Barčićeva 15, 51000 Rijeka</item>
      <item>MLADEN NOVAKOVIĆ, Baližerka 44, 52100 Pula</item>
      <item>ENVER NEFAT, vl. obrt Agroplod, Heki 5, 52000 Pazin</item>
      <item>Dunja Belaić Goleš, Sveti Duh 2, 10000 Zagreb</item>
      <item>PULA HERCULANEA d.o.o., Trg Istarske brigade 14, 52100 Pula</item>
      <item>Odv. društvo Stanić i partneri j.t.d., Riva 4, 51000 Rijeka</item>
      <item>Denis Rafaelić, Dubravica 21, 52000 Pazin</item>
      <item>Branko Kuzminski, Južna obala 20, 10000 Zagreb</item>
      <item>Saša mUZICA, Obala Vladimira Nazora 6, 52210 Rovinj</item>
    </izvorni_sadrzaj>
    <derivirana_varijabla naziv="DomainObject.Predmet.OstaliListFormatedWithAdressOIB_1">
      <item>Hypo Alpe Adria Bank, OIB 14036333877, Slavonska avenija 6, 10000 Zagreb</item>
      <item>ŽDO Pula, Kranjčevićeva 8, 52100 Pula</item>
      <item>FINA Pula, Pula</item>
      <item>POREZNA UPRAVA, 52000 Pazin</item>
      <item>ZLATKO KRBAVAC. vl. obrt za uzgoj peradi MUNTRILJ, Novaki Pazinski 21, 52402 Cerovlje</item>
      <item>Smiljan Kirinčić, Barčićeva 15, 51000 Rijeka</item>
      <item>MLADEN NOVAKOVIĆ, Baližerka 44, 52100 Pula</item>
      <item>ENVER NEFAT, vl. obrt Agroplod, Heki 5, 52000 Pazin</item>
      <item>Dunja Belaić Goleš, Sveti Duh 2, 10000 Zagreb</item>
      <item>PULA HERCULANEA d.o.o., Trg Istarske brigade 14, 52100 Pula</item>
      <item>Odv. društvo Stanić i partneri j.t.d., Riva 4, 51000 Rijeka</item>
      <item>Denis Rafaelić, Dubravica 21, 52000 Pazin</item>
      <item>Branko Kuzminski, Južna obala 20, 10000 Zagreb</item>
      <item>Saša mUZICA, Obala Vladimira Nazora 6, 52210 Rovinj</item>
    </derivirana_varijabla>
  </DomainObject.Predmet.OstaliListFormatedWithAdressOIB>
  <DomainObject.Predmet.OstaliListNazivFormated>
    <izvorni_sadrzaj>
      <item>Hypo Alpe Adria Bank</item>
      <item>ŽDO Pula</item>
      <item>FINA Pula</item>
      <item>POREZNA UPRAVA</item>
      <item>ZLATKO KRBAVAC. vl. obrt za uzgoj peradi MUNTRILJ</item>
      <item>Smiljan Kirinčić</item>
      <item>MLADEN NOVAKOVIĆ</item>
      <item>ENVER NEFAT, vl. obrt Agroplod</item>
      <item>Dunja Belaić Goleš</item>
      <item>PULA HERCULANEA d.o.o.</item>
      <item>Odv. društvo Stanić i partneri j.t.d.</item>
      <item>Denis Rafaelić</item>
      <item>Branko Kuzminski</item>
      <item>Saša mUZICA</item>
    </izvorni_sadrzaj>
    <derivirana_varijabla naziv="DomainObject.Predmet.OstaliListNazivFormated_1">
      <item>Hypo Alpe Adria Bank</item>
      <item>ŽDO Pula</item>
      <item>FINA Pula</item>
      <item>POREZNA UPRAVA</item>
      <item>ZLATKO KRBAVAC. vl. obrt za uzgoj peradi MUNTRILJ</item>
      <item>Smiljan Kirinčić</item>
      <item>MLADEN NOVAKOVIĆ</item>
      <item>ENVER NEFAT, vl. obrt Agroplod</item>
      <item>Dunja Belaić Goleš</item>
      <item>PULA HERCULANEA d.o.o.</item>
      <item>Odv. društvo Stanić i partneri j.t.d.</item>
      <item>Denis Rafaelić</item>
      <item>Branko Kuzminski</item>
      <item>Saša mUZICA</item>
    </derivirana_varijabla>
  </DomainObject.Predmet.OstaliListNazivFormated>
  <DomainObject.Predmet.OstaliListNazivFormatedOIB>
    <izvorni_sadrzaj>
      <item>Hypo Alpe Adria Bank, OIB 14036333877</item>
      <item>ŽDO Pula</item>
      <item>FINA Pula</item>
      <item>POREZNA UPRAVA</item>
      <item>ZLATKO KRBAVAC. vl. obrt za uzgoj peradi MUNTRILJ</item>
      <item>Smiljan Kirinčić</item>
      <item>MLADEN NOVAKOVIĆ</item>
      <item>ENVER NEFAT, vl. obrt Agroplod</item>
      <item>Dunja Belaić Goleš</item>
      <item>PULA HERCULANEA d.o.o.</item>
      <item>Odv. društvo Stanić i partneri j.t.d.</item>
      <item>Denis Rafaelić</item>
      <item>Branko Kuzminski</item>
      <item>Saša mUZICA</item>
    </izvorni_sadrzaj>
    <derivirana_varijabla naziv="DomainObject.Predmet.OstaliListNazivFormatedOIB_1">
      <item>Hypo Alpe Adria Bank, OIB 14036333877</item>
      <item>ŽDO Pula</item>
      <item>FINA Pula</item>
      <item>POREZNA UPRAVA</item>
      <item>ZLATKO KRBAVAC. vl. obrt za uzgoj peradi MUNTRILJ</item>
      <item>Smiljan Kirinčić</item>
      <item>MLADEN NOVAKOVIĆ</item>
      <item>ENVER NEFAT, vl. obrt Agroplod</item>
      <item>Dunja Belaić Goleš</item>
      <item>PULA HERCULANEA d.o.o.</item>
      <item>Odv. društvo Stanić i partneri j.t.d.</item>
      <item>Denis Rafaelić</item>
      <item>Branko Kuzminski</item>
      <item>Saša mUZICA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MIODRAG ČAVIĆ</izvorni_sadrzaj>
    <derivirana_varijabla naziv="DomainObject.Predmet.StrankaIDrugi_1">MIODRAG ČAVIĆ</derivirana_varijabla>
  </DomainObject.Predmet.StrankaIDrugi>
  <DomainObject.Predmet.ProtustrankaIDrugi>
    <izvorni_sadrzaj>PURIS - PERADARSTVO d.o.o.  Pazin</izvorni_sadrzaj>
    <derivirana_varijabla naziv="DomainObject.Predmet.ProtustrankaIDrugi_1">PURIS - PERADARSTVO d.o.o.  Pazin</derivirana_varijabla>
  </DomainObject.Predmet.ProtustrankaIDrugi>
  <DomainObject.Predmet.StrankaIDrugiAdressOIB>
    <izvorni_sadrzaj>MIODRAG ČAVIĆ, OIB 32439657346, Hrvatskog narodnog preporoda 2, 52 000 Pazin</izvorni_sadrzaj>
    <derivirana_varijabla naziv="DomainObject.Predmet.StrankaIDrugiAdressOIB_1">MIODRAG ČAVIĆ, OIB 32439657346, Hrvatskog narodnog preporoda 2, 52 000 Pazin</derivirana_varijabla>
  </DomainObject.Predmet.StrankaIDrugiAdressOIB>
  <DomainObject.Predmet.ProtustrankaIDrugiAdressOIB>
    <izvorni_sadrzaj>PURIS - PERADARSTVO d.o.o.  Pazin, OIB 62871156393, Hrvatskog narodnog preporoda 2, 52 000 Pazin</izvorni_sadrzaj>
    <derivirana_varijabla naziv="DomainObject.Predmet.ProtustrankaIDrugiAdressOIB_1">PURIS - PERADARSTVO d.o.o.  Pazin, OIB 62871156393, Hrvatskog narodnog preporoda 2, 52 000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PURIS - PERADARSTVO d.o.o.  Pazin</item>
      <item>MIODRAG ČAVIĆ</item>
      <item>Hypo Alpe Adria Bank</item>
      <item>ŽDO Pula</item>
      <item>FINA Pula</item>
      <item>POREZNA UPRAVA</item>
      <item>ZLATKO KRBAVAC. vl. obrt za uzgoj peradi MUNTRILJ</item>
      <item>Smiljan Kirinčić</item>
      <item>MLADEN NOVAKOVIĆ</item>
      <item>ENVER NEFAT, vl. obrt Agroplod</item>
      <item>Dunja Belaić Goleš</item>
      <item>PULA HERCULANEA d.o.o.</item>
      <item>Odv. društvo Stanić i partneri j.t.d.</item>
      <item>Denis Rafaelić</item>
      <item>Branko Kuzminski</item>
      <item>Saša mUZICA</item>
    </izvorni_sadrzaj>
    <derivirana_varijabla naziv="DomainObject.Predmet.SudioniciListNaziv_1">
      <item>PURIS - PERADARSTVO d.o.o.  Pazin</item>
      <item>MIODRAG ČAVIĆ</item>
      <item>Hypo Alpe Adria Bank</item>
      <item>ŽDO Pula</item>
      <item>FINA Pula</item>
      <item>POREZNA UPRAVA</item>
      <item>ZLATKO KRBAVAC. vl. obrt za uzgoj peradi MUNTRILJ</item>
      <item>Smiljan Kirinčić</item>
      <item>MLADEN NOVAKOVIĆ</item>
      <item>ENVER NEFAT, vl. obrt Agroplod</item>
      <item>Dunja Belaić Goleš</item>
      <item>PULA HERCULANEA d.o.o.</item>
      <item>Odv. društvo Stanić i partneri j.t.d.</item>
      <item>Denis Rafaelić</item>
      <item>Branko Kuzminski</item>
      <item>Saša mUZICA</item>
    </derivirana_varijabla>
  </DomainObject.Predmet.SudioniciListNaziv>
  <DomainObject.Predmet.SudioniciListAdressOIB>
    <izvorni_sadrzaj>
      <item>PURIS - PERADARSTVO d.o.o.  Pazin, OIB 62871156393, Hrvatskog narodnog preporoda 2,52 000 Pazin</item>
      <item>MIODRAG ČAVIĆ, OIB 32439657346, Hrvatskog narodnog preporoda 2,52 000 Pazin</item>
      <item>Hypo Alpe Adria Bank, OIB 14036333877, Slavonska avenija 6,10000 Zagreb</item>
      <item>ŽDO Pula, Kranjčevićeva 8,52100 Pula</item>
      <item>FINA Pula, Pula</item>
      <item>POREZNA UPRAVA, 52000 Pazin</item>
      <item>ZLATKO KRBAVAC. vl. obrt za uzgoj peradi MUNTRILJ, Novaki Pazinski 21,52402 Cerovlje</item>
      <item>Smiljan Kirinčić, Barčićeva 15,51000 Rijeka</item>
      <item>MLADEN NOVAKOVIĆ, Baližerka 44,52100 Pula</item>
      <item>ENVER NEFAT, vl. obrt Agroplod, Heki 5,52000 Pazin</item>
      <item>Dunja Belaić Goleš, Sveti Duh 2,10000 Zagreb</item>
      <item>PULA HERCULANEA d.o.o., Trg Istarske brigade 14,52100 Pula</item>
      <item>Odv. društvo Stanić i partneri j.t.d., Riva 4,51000 Rijeka</item>
      <item>Denis Rafaelić, Dubravica 21,52000 Pazin</item>
      <item>Branko Kuzminski, Južna obala 20,10000 Zagreb</item>
      <item>Saša mUZICA, Obala Vladimira Nazora 6,52210 Rovinj</item>
    </izvorni_sadrzaj>
    <derivirana_varijabla naziv="DomainObject.Predmet.SudioniciListAdressOIB_1">
      <item>PURIS - PERADARSTVO d.o.o.  Pazin, OIB 62871156393, Hrvatskog narodnog preporoda 2,52 000 Pazin</item>
      <item>MIODRAG ČAVIĆ, OIB 32439657346, Hrvatskog narodnog preporoda 2,52 000 Pazin</item>
      <item>Hypo Alpe Adria Bank, OIB 14036333877, Slavonska avenija 6,10000 Zagreb</item>
      <item>ŽDO Pula, Kranjčevićeva 8,52100 Pula</item>
      <item>FINA Pula, Pula</item>
      <item>POREZNA UPRAVA, 52000 Pazin</item>
      <item>ZLATKO KRBAVAC. vl. obrt za uzgoj peradi MUNTRILJ, Novaki Pazinski 21,52402 Cerovlje</item>
      <item>Smiljan Kirinčić, Barčićeva 15,51000 Rijeka</item>
      <item>MLADEN NOVAKOVIĆ, Baližerka 44,52100 Pula</item>
      <item>ENVER NEFAT, vl. obrt Agroplod, Heki 5,52000 Pazin</item>
      <item>Dunja Belaić Goleš, Sveti Duh 2,10000 Zagreb</item>
      <item>PULA HERCULANEA d.o.o., Trg Istarske brigade 14,52100 Pula</item>
      <item>Odv. društvo Stanić i partneri j.t.d., Riva 4,51000 Rijeka</item>
      <item>Denis Rafaelić, Dubravica 21,52000 Pazin</item>
      <item>Branko Kuzminski, Južna obala 20,10000 Zagreb</item>
      <item>Saša mUZICA, Obala Vladimira Nazora 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62871156393</item>
      <item>, OIB 32439657346</item>
      <item>, OIB 14036333877</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62871156393</item>
      <item>, OIB 32439657346</item>
      <item>, OIB 14036333877</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Ocelić, OIB 53015861739, Antona Mihića 6 Opatija</item>
    </izvorni_sadrzaj>
    <derivirana_varijabla naziv="DomainObject.Predmet.StecajniUpraviteljiListAddressOIB_1">
      <item>Željko Ocelić, OIB 53015861739, Antona Mihića 6 Opatija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645</properties:Words>
  <properties:Characters>3389</properties:Characters>
  <properties:Lines>82</properties:Lines>
  <properties:Paragraphs>28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 </vt:lpstr>
    </vt:vector>
  </properties:TitlesOfParts>
  <properties:LinksUpToDate>false</properties:LinksUpToDate>
  <properties:CharactersWithSpaces>4182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2017-06-28T11:27:00Z</dcterms:created>
  <dc:creator>radni</dc:creator>
  <cp:lastModifiedBy>Tanja Fidel</cp:lastModifiedBy>
  <cp:lastPrinted>2017-06-23T06:09:00Z</cp:lastPrinted>
  <dcterms:modified xmlns:xsi="http://www.w3.org/2001/XMLSchema-instance" xsi:type="dcterms:W3CDTF">2017-06-28T11:47:00Z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