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6d99" w14:paraId="9656d9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8459C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516893">
        <w:t>19</w:t>
      </w:r>
      <w:r w:rsidR="00890E1B">
        <w:t>88</w:t>
      </w:r>
      <w:r w:rsidR="0006089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890E1B">
        <w:t xml:space="preserve">EKO VUKSAN j.d.o.o za proizvodnju, trgovinu i usluge Grabe (Općina </w:t>
      </w:r>
      <w:proofErr w:type="spellStart"/>
      <w:r w:rsidR="00890E1B">
        <w:t>Bedekovčina</w:t>
      </w:r>
      <w:proofErr w:type="spellEnd"/>
      <w:r w:rsidR="00890E1B">
        <w:t>)</w:t>
      </w:r>
      <w:r w:rsidR="00865713">
        <w:t>,</w:t>
      </w:r>
      <w:r w:rsidR="00890E1B">
        <w:t xml:space="preserve"> Grabe 93, OIB 81189825495,</w:t>
      </w:r>
      <w:r w:rsidR="00FD4BA6">
        <w:t xml:space="preserve"> </w:t>
      </w:r>
      <w:r w:rsidR="00910C24">
        <w:t>teme</w:t>
      </w:r>
      <w:r w:rsidR="000327B5">
        <w:t>ljem članka 4</w:t>
      </w:r>
      <w:r w:rsidR="00890E1B">
        <w:t>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890E1B">
        <w:rPr>
          <w:bCs/>
        </w:rPr>
        <w:t xml:space="preserve"> </w:t>
      </w:r>
      <w:r w:rsidR="00DA7150">
        <w:rPr>
          <w:bCs/>
        </w:rPr>
        <w:t xml:space="preserve">EKO </w:t>
      </w:r>
      <w:r w:rsidR="00890E1B">
        <w:t xml:space="preserve">VUKSAN j.d.o.o za proizvodnju, trgovinu i usluge Grabe (Općina </w:t>
      </w:r>
      <w:proofErr w:type="spellStart"/>
      <w:r w:rsidR="00890E1B">
        <w:t>Bedekovčina</w:t>
      </w:r>
      <w:proofErr w:type="spellEnd"/>
      <w:r w:rsidR="00890E1B">
        <w:t>), Grabe 93, OIB 81189825495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890E1B">
        <w:t>14.415,34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890E1B">
        <w:t>zakonski zastupnik</w:t>
      </w:r>
      <w:r w:rsidR="00272E8B">
        <w:t xml:space="preserve"> </w:t>
      </w:r>
      <w:r w:rsidR="00740A35">
        <w:t xml:space="preserve"> </w:t>
      </w:r>
      <w:r w:rsidR="00890E1B">
        <w:t xml:space="preserve">Tihomir </w:t>
      </w:r>
      <w:proofErr w:type="spellStart"/>
      <w:r w:rsidR="00890E1B">
        <w:t>Vuksan</w:t>
      </w:r>
      <w:proofErr w:type="spellEnd"/>
      <w:r w:rsidR="00890E1B">
        <w:t>, Grabe 93, OIB 22990540416,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16893">
        <w:t>-19</w:t>
      </w:r>
      <w:r w:rsidR="00DF0CD9">
        <w:t>8</w:t>
      </w:r>
      <w:r w:rsidR="00890E1B">
        <w:t>8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16A" w:rsidR="0019116A">
      <w:r>
        <w:separator/>
      </w:r>
    </w:p>
  </w:endnote>
  <w:endnote w:id="0" w:type="continuationSeparator">
    <w:p w:rsidRDefault="0019116A" w:rsidR="00191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16A" w:rsidR="0019116A">
      <w:r>
        <w:separator/>
      </w:r>
    </w:p>
  </w:footnote>
  <w:footnote w:id="0" w:type="continuationSeparator">
    <w:p w:rsidRDefault="0019116A" w:rsidR="00191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27B5"/>
    <w:rsid w:val="00034472"/>
    <w:rsid w:val="0003540B"/>
    <w:rsid w:val="00035864"/>
    <w:rsid w:val="00036441"/>
    <w:rsid w:val="0004134B"/>
    <w:rsid w:val="00044699"/>
    <w:rsid w:val="000462AA"/>
    <w:rsid w:val="000477CD"/>
    <w:rsid w:val="00047A8F"/>
    <w:rsid w:val="00050860"/>
    <w:rsid w:val="000535EA"/>
    <w:rsid w:val="0005442C"/>
    <w:rsid w:val="0005541E"/>
    <w:rsid w:val="00056CFC"/>
    <w:rsid w:val="00060899"/>
    <w:rsid w:val="00060E46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16A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A48F9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7DF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5510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59C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41C5"/>
    <w:rsid w:val="00575101"/>
    <w:rsid w:val="005801CD"/>
    <w:rsid w:val="005868D0"/>
    <w:rsid w:val="005931E7"/>
    <w:rsid w:val="0059417B"/>
    <w:rsid w:val="005958A1"/>
    <w:rsid w:val="005A06A3"/>
    <w:rsid w:val="005B1166"/>
    <w:rsid w:val="005B54EF"/>
    <w:rsid w:val="005B59B6"/>
    <w:rsid w:val="005B5CA0"/>
    <w:rsid w:val="005C01B9"/>
    <w:rsid w:val="005C608A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40A35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0E1B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282E"/>
    <w:rsid w:val="008D6AF0"/>
    <w:rsid w:val="008E00CC"/>
    <w:rsid w:val="008E2AEA"/>
    <w:rsid w:val="008E3589"/>
    <w:rsid w:val="008E3940"/>
    <w:rsid w:val="008E6D5F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C683B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3138E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6C49"/>
    <w:rsid w:val="00D95B4A"/>
    <w:rsid w:val="00D97782"/>
    <w:rsid w:val="00DA146A"/>
    <w:rsid w:val="00DA4636"/>
    <w:rsid w:val="00DA5A49"/>
    <w:rsid w:val="00DA7150"/>
    <w:rsid w:val="00DC127D"/>
    <w:rsid w:val="00DC55F9"/>
    <w:rsid w:val="00DC7C7D"/>
    <w:rsid w:val="00DD6682"/>
    <w:rsid w:val="00DE1BB4"/>
    <w:rsid w:val="00DE5F69"/>
    <w:rsid w:val="00DE6CB4"/>
    <w:rsid w:val="00DF0CD9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94C08"/>
    <w:rsid w:val="00FB014E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3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1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3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1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St-1988/2016</izvorni_sadrzaj>
    <derivirana_varijabla naziv="DomainObject.Predmet.OznakaBroj_1">St-1988/2016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VUKSAN jednostavno društvo s ograničenom odgovornošću za proizvodnju, trgovinu i usluge</izvorni_sadrzaj>
    <derivirana_varijabla naziv="DomainObject.Predmet.ProtustrankaFormated_1">  EKO VUKSAN jednostavno društvo s ograničenom odgovornošću za proizvodnju, trgovinu i usluge</derivirana_varijabla>
  </DomainObject.Predmet.ProtustrankaFormated>
  <DomainObject.Predmet.ProtustrankaFormatedOIB>
    <izvorni_sadrzaj>  EKO VUKSAN jednostavno društvo s ograničenom odgovornošću za proizvodnju, trgovinu i usluge, OIB 81189825495</izvorni_sadrzaj>
    <derivirana_varijabla naziv="DomainObject.Predmet.ProtustrankaFormatedOIB_1">  EKO VUKSAN jednostavno društvo s ograničenom odgovornošću za proizvodnju, trgovinu i usluge, OIB 81189825495</derivirana_varijabla>
  </DomainObject.Predmet.ProtustrankaFormatedOIB>
  <DomainObject.Predmet.ProtustrankaFormatedWithAdress>
    <izvorni_sadrzaj> EKO VUKSAN jednostavno društvo s ograničenom odgovornošću za proizvodnju, trgovinu i usluge, Grabe 93, 49221 Grabe</izvorni_sadrzaj>
    <derivirana_varijabla naziv="DomainObject.Predmet.ProtustrankaFormatedWithAdress_1"> EKO VUKSAN jednostavno društvo s ograničenom odgovornošću za proizvodnju, trgovinu i usluge, Grabe 93, 49221 Grabe</derivirana_varijabla>
  </DomainObject.Predmet.ProtustrankaFormatedWithAdress>
  <DomainObject.Predmet.ProtustrankaFormatedWithAdressOIB>
    <izvorni_sadrzaj> EKO VUKSAN jednostavno društvo s ograničenom odgovornošću za proizvodnju, trgovinu i usluge, OIB 81189825495, Grabe 93, 49221 Grabe</izvorni_sadrzaj>
    <derivirana_varijabla naziv="DomainObject.Predmet.ProtustrankaFormatedWithAdressOIB_1"> EKO VUKSAN jednostavno društvo s ograničenom odgovornošću za proizvodnju, trgovinu i usluge, OIB 81189825495, Grabe 93, 49221 Grabe</derivirana_varijabla>
  </DomainObject.Predmet.ProtustrankaFormatedWithAdressOIB>
  <DomainObject.Predmet.ProtustrankaWithAdress>
    <izvorni_sadrzaj>EKO VUKSAN jednostavno društvo s ograničenom odgovornošću za proizvodnju, trgovinu i usluge Grabe 93, 49221 Grabe</izvorni_sadrzaj>
    <derivirana_varijabla naziv="DomainObject.Predmet.ProtustrankaWithAdress_1">EKO VUKSAN jednostavno društvo s ograničenom odgovornošću za proizvodnju, trgovinu i usluge Grabe 93, 49221 Grabe</derivirana_varijabla>
  </DomainObject.Predmet.ProtustrankaWithAdress>
  <DomainObject.Predmet.ProtustrankaWithAdressOIB>
    <izvorni_sadrzaj>EKO VUKSAN jednostavno društvo s ograničenom odgovornošću za proizvodnju, trgovinu i usluge, OIB 81189825495, Grabe 93, 49221 Grabe</izvorni_sadrzaj>
    <derivirana_varijabla naziv="DomainObject.Predmet.ProtustrankaWithAdressOIB_1">EKO VUKSAN jednostavno društvo s ograničenom odgovornošću za proizvodnju, trgovinu i usluge, OIB 81189825495, Grabe 93, 49221 Grabe</derivirana_varijabla>
  </DomainObject.Predmet.ProtustrankaWithAdressOIB>
  <DomainObject.Predmet.ProtustrankaNazivFormated>
    <izvorni_sadrzaj>EKO VUKSAN jednostavno društvo s ograničenom odgovornošću za proizvodnju, trgovinu i usluge</izvorni_sadrzaj>
    <derivirana_varijabla naziv="DomainObject.Predmet.ProtustrankaNazivFormated_1">EKO VUKSAN jednostavno društvo s ograničenom odgovornošću za proizvodnju, trgovinu i usluge</derivirana_varijabla>
  </DomainObject.Predmet.ProtustrankaNazivFormated>
  <DomainObject.Predmet.ProtustrankaNazivFormatedOIB>
    <izvorni_sadrzaj>EKO VUKSAN jednostavno društvo s ograničenom odgovornošću za proizvodnju, trgovinu i usluge, OIB 81189825495</izvorni_sadrzaj>
    <derivirana_varijabla naziv="DomainObject.Predmet.ProtustrankaNazivFormatedOIB_1">EKO VUKSAN jednostavno društvo s ograničenom odgovornošću za proizvodnju, trgovinu i usluge, OIB 81189825495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14415.34</izvorni_sadrzaj>
    <derivirana_varijabla naziv="DomainObject.Predmet.TrenutnaVrijednost_1">14415.34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VUKSAN jednostavno društvo s ograničenom odgovornošću za proizvodnju, trgovinu i usluge</item>
    </izvorni_sadrzaj>
    <derivirana_varijabla naziv="DomainObject.Predmet.ProtuStrankaListFormated_1">
      <item>EKO VUKSAN jednostavno društvo s ograničenom odgovornošću za proizvodnju, trgovinu i usluge</item>
    </derivirana_varijabla>
  </DomainObject.Predmet.ProtuStrankaListFormated>
  <DomainObject.Predmet.ProtuStrankaListFormatedOIB>
    <izvorni_sadrzaj>
      <item>EKO VUKSAN jednostavno društvo s ograničenom odgovornošću za proizvodnju, trgovinu i usluge, OIB 81189825495</item>
    </izvorni_sadrzaj>
    <derivirana_varijabla naziv="DomainObject.Predmet.ProtuStrankaListFormatedOIB_1">
      <item>EKO VUKSAN jednostavno društvo s ograničenom odgovornošću za proizvodnju, trgovinu i usluge, OIB 81189825495</item>
    </derivirana_varijabla>
  </DomainObject.Predmet.ProtuStrankaListFormatedOIB>
  <DomainObject.Predmet.ProtuStrankaListFormatedWithAdress>
    <izvorni_sadrzaj>
      <item>EKO VUKSAN jednostavno društvo s ograničenom odgovornošću za proizvodnju, trgovinu i usluge, Grabe 93, 49221 Grabe</item>
    </izvorni_sadrzaj>
    <derivirana_varijabla naziv="DomainObject.Predmet.ProtuStrankaListFormatedWithAdress_1">
      <item>EKO VUKSAN jednostavno društvo s ograničenom odgovornošću za proizvodnju, trgovinu i usluge, Grabe 93, 49221 Grabe</item>
    </derivirana_varijabla>
  </DomainObject.Predmet.ProtuStrankaListFormatedWithAdress>
  <DomainObject.Predmet.ProtuStrankaListFormatedWithAdressOIB>
    <izvorni_sadrzaj>
      <item>EKO VUKSAN jednostavno društvo s ograničenom odgovornošću za proizvodnju, trgovinu i usluge, OIB 81189825495, Grabe 93, 49221 Grabe</item>
    </izvorni_sadrzaj>
    <derivirana_varijabla naziv="DomainObject.Predmet.ProtuStrankaListFormatedWithAdressOIB_1">
      <item>EKO VUKSAN jednostavno društvo s ograničenom odgovornošću za proizvodnju, trgovinu i usluge, OIB 81189825495, Grabe 93, 49221 Grabe</item>
    </derivirana_varijabla>
  </DomainObject.Predmet.ProtuStrankaListFormatedWithAdressOIB>
  <DomainObject.Predmet.ProtuStrankaListNazivFormated>
    <izvorni_sadrzaj>
      <item>EKO VUKSAN jednostavno društvo s ograničenom odgovornošću za proizvodnju, trgovinu i usluge</item>
    </izvorni_sadrzaj>
    <derivirana_varijabla naziv="DomainObject.Predmet.ProtuStrankaListNazivFormated_1">
      <item>EKO VUKSAN jednostavno društvo s ograničenom odgovornošću za proizvodnju, trgovinu i usluge</item>
    </derivirana_varijabla>
  </DomainObject.Predmet.ProtuStrankaListNazivFormated>
  <DomainObject.Predmet.ProtuStrankaListNazivFormatedOIB>
    <izvorni_sadrzaj>
      <item>EKO VUKSAN jednostavno društvo s ograničenom odgovornošću za proizvodnju, trgovinu i usluge, OIB 81189825495</item>
    </izvorni_sadrzaj>
    <derivirana_varijabla naziv="DomainObject.Predmet.ProtuStrankaListNazivFormatedOIB_1">
      <item>EKO VUKSAN jednostavno društvo s ograničenom odgovornošću za proizvodnju, trgovinu i usluge, OIB 81189825495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VUKSAN jednostavno društvo s ograničenom odgovornošću za proizvodnju, trgovinu i usluge</izvorni_sadrzaj>
    <derivirana_varijabla naziv="DomainObject.Predmet.ProtustrankaIDrugi_1">EKO VUKSAN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VUKSAN jednostavno društvo s ograničenom odgovornošću za proizvodnju, trgovinu i usluge, OIB 81189825495, Grabe 93, 49221 Grabe</izvorni_sadrzaj>
    <derivirana_varijabla naziv="DomainObject.Predmet.ProtustrankaIDrugiAdressOIB_1">EKO VUKSAN jednostavno društvo s ograničenom odgovornošću za proizvodnju, trgovinu i usluge, OIB 81189825495, Grabe 93, 49221 Grabe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VUKSAN jednostavno društvo s ograničenom odgovornošću za proizvodnju, trgovinu i usluge</item>
      <item>FINA Regionalni centar Zagreb</item>
    </izvorni_sadrzaj>
    <derivirana_varijabla naziv="DomainObject.Predmet.SudioniciListNaziv_1">
      <item>EKO VUKSAN jednostavno društvo s ograničenom odgovornošću za proizvodnju, trgovinu i usluge</item>
      <item>FINA Regionalni centar Zagreb</item>
    </derivirana_varijabla>
  </DomainObject.Predmet.SudioniciListNaziv>
  <DomainObject.Predmet.SudioniciListAdressOIB>
    <izvorni_sadrzaj>
      <item>EKO VUKSAN jednostavno društvo s ograničenom odgovornošću za proizvodnju, trgovinu i usluge, OIB 81189825495, Grabe 93,49221 Grabe</item>
      <item>FINA Regionalni centar Zagreb, OIB 85821130368, Trg svibanjskih žrtava 1995. br. 1,10000 Zagreb</item>
    </izvorni_sadrzaj>
    <derivirana_varijabla naziv="DomainObject.Predmet.SudioniciListAdressOIB_1">
      <item>EKO VUKSAN jednostavno društvo s ograničenom odgovornošću za proizvodnju, trgovinu i usluge, OIB 81189825495, Grabe 93,49221 Grabe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81189825495</item>
      <item>, OIB 85821130368</item>
    </izvorni_sadrzaj>
    <derivirana_varijabla naziv="DomainObject.Predmet.SudioniciListNazivOIB_1">
      <item>, OIB 81189825495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1939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2016-07-12T06:47:00Z</dcterms:created>
  <dc:creator>Korisnik</dc:creator>
  <cp:lastModifiedBy>wsadmin</cp:lastModifiedBy>
  <cp:lastPrinted>2016-07-05T09:11:00Z</cp:lastPrinted>
  <dcterms:modified xmlns:xsi="http://www.w3.org/2001/XMLSchema-instance" xsi:type="dcterms:W3CDTF">2016-07-12T06:47:00Z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