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1c3d" w14:paraId="f041c3d" w:rsidRDefault="009E1A81" w:rsidP="006E04A5" w:rsidR="009E1A81" w:rsidRPr="000C18C6">
      <w:pPr>
        <w15:collapsed w:val="false"/>
      </w:pPr>
      <w:bookmarkStart w:name="_GoBack" w:id="0"/>
      <w:bookmarkEnd w:id="0"/>
    </w:p>
    <w:p w:rsidRDefault="00614EE3" w:rsidP="00614EE3" w:rsidR="00614EE3" w:rsidRPr="000C18C6">
      <w:pPr>
        <w:jc w:val="center"/>
      </w:pPr>
      <w:r w:rsidRPr="000C18C6">
        <w:rPr>
          <w:color w:val="000000"/>
        </w:rPr>
        <w:t>REPUBLIKA HRVATSKA</w:t>
      </w:r>
    </w:p>
    <w:p w:rsidRDefault="00614EE3" w:rsidP="00614EE3" w:rsidR="00614EE3" w:rsidRPr="000C18C6">
      <w:pPr>
        <w:jc w:val="center"/>
      </w:pPr>
      <w:r w:rsidRPr="000C18C6">
        <w:rPr>
          <w:color w:val="000000"/>
        </w:rPr>
        <w:t>R J E Š E N J E</w:t>
      </w:r>
    </w:p>
    <w:p w:rsidRDefault="00D27785" w:rsidP="00D61455" w:rsidR="00D27785" w:rsidRPr="000C18C6">
      <w:pPr>
        <w:pStyle w:val="Naslov1"/>
        <w:jc w:val="left"/>
        <w:rPr>
          <w:b w:val="false"/>
          <w:lang w:val="es-ES"/>
        </w:rPr>
      </w:pPr>
    </w:p>
    <w:p w:rsidRDefault="0097466E" w:rsidP="00FE3F69" w:rsidR="0097466E" w:rsidRPr="000C18C6">
      <w:pPr>
        <w:rPr>
          <w:b/>
          <w:bCs/>
        </w:rPr>
      </w:pPr>
    </w:p>
    <w:p w:rsidRDefault="009E1A81" w:rsidP="009E1A81" w:rsidR="009E1A81" w:rsidRPr="000C18C6">
      <w:pPr>
        <w:ind w:firstLine="708"/>
        <w:jc w:val="both"/>
      </w:pPr>
      <w:r w:rsidRPr="000C18C6">
        <w:t xml:space="preserve">Trgovački sud u Osijeku, po stečajnom sucu mr. sc. Borisu Vukoviću, u stečajnom postupku nad stečajnim dužnikom </w:t>
      </w:r>
      <w:r w:rsidR="0097466E" w:rsidRPr="0097466E">
        <w:t>USUS j.d.o.o. u stečaju</w:t>
      </w:r>
      <w:r w:rsidRPr="000C18C6">
        <w:t xml:space="preserve">, </w:t>
      </w:r>
      <w:r w:rsidR="0097466E" w:rsidRPr="0097466E">
        <w:t>Antunovac</w:t>
      </w:r>
      <w:r w:rsidRPr="000C18C6">
        <w:t xml:space="preserve">, </w:t>
      </w:r>
      <w:r w:rsidR="0097466E" w:rsidRPr="0097466E">
        <w:t>Kralja Zvonimira 59</w:t>
      </w:r>
      <w:r w:rsidRPr="000C18C6">
        <w:t xml:space="preserve">, MBS: </w:t>
      </w:r>
      <w:r w:rsidR="0097466E" w:rsidRPr="0097466E">
        <w:t>030129613</w:t>
      </w:r>
      <w:r w:rsidRPr="000C18C6">
        <w:t xml:space="preserve">, OIB: </w:t>
      </w:r>
      <w:r w:rsidR="0097466E" w:rsidRPr="0097466E">
        <w:t>42528267176</w:t>
      </w:r>
      <w:r w:rsidRPr="000C18C6">
        <w:t xml:space="preserve">, dana </w:t>
      </w:r>
      <w:r w:rsidR="0097466E">
        <w:t>31</w:t>
      </w:r>
      <w:r w:rsidRPr="000C18C6">
        <w:t>. siječnja 2019. godine</w:t>
      </w:r>
    </w:p>
    <w:p w:rsidRDefault="00C75C9C" w:rsidP="009E1A81" w:rsidR="00C75C9C" w:rsidRPr="000C18C6">
      <w:pPr>
        <w:jc w:val="both"/>
      </w:pPr>
    </w:p>
    <w:p w:rsidRDefault="009642D8" w:rsidP="009642D8" w:rsidR="009642D8" w:rsidRPr="000C18C6">
      <w:pPr>
        <w:autoSpaceDE w:val="false"/>
        <w:autoSpaceDN w:val="false"/>
        <w:adjustRightInd w:val="false"/>
        <w:jc w:val="both"/>
      </w:pPr>
    </w:p>
    <w:p w:rsidRDefault="009642D8" w:rsidP="009642D8" w:rsidR="009642D8" w:rsidRPr="000C18C6">
      <w:pPr>
        <w:jc w:val="center"/>
        <w:rPr>
          <w:bCs/>
        </w:rPr>
      </w:pPr>
      <w:r w:rsidRPr="000C18C6">
        <w:rPr>
          <w:bCs/>
        </w:rPr>
        <w:t>r i j e š i o  j e</w:t>
      </w:r>
    </w:p>
    <w:p w:rsidRDefault="009642D8" w:rsidP="009642D8" w:rsidR="009642D8" w:rsidRPr="000C18C6">
      <w:pPr>
        <w:jc w:val="center"/>
        <w:rPr>
          <w:bCs/>
        </w:rPr>
      </w:pPr>
    </w:p>
    <w:p w:rsidRDefault="002C000F" w:rsidP="009642D8" w:rsidR="002C000F" w:rsidRPr="000C18C6">
      <w:pPr>
        <w:jc w:val="center"/>
        <w:rPr>
          <w:bCs/>
        </w:rPr>
      </w:pPr>
    </w:p>
    <w:p w:rsidRDefault="00810D62" w:rsidP="00810D62" w:rsidR="00810D62" w:rsidRPr="000C18C6">
      <w:pPr>
        <w:numPr>
          <w:ilvl w:val="0"/>
          <w:numId w:val="13"/>
        </w:numPr>
        <w:jc w:val="both"/>
      </w:pPr>
      <w:r w:rsidRPr="000C18C6">
        <w:t xml:space="preserve">Stečajnom upravitelju Milanu Stanić OIB: 01567983373 sa sjedištem i poslovnom adresom u Slavonskom Brodu, Matije Gupca 28 i adresom prebivališta u Slavonskom Brodu, Vinogradska cesta 78 određuje se nagrada za obavljene poslove stečajnog upravitelja u iznosu od 3.500,00 kn (slovima: </w:t>
      </w:r>
      <w:proofErr w:type="spellStart"/>
      <w:r w:rsidRPr="000C18C6">
        <w:t>tritisućepetstotinakuna</w:t>
      </w:r>
      <w:proofErr w:type="spellEnd"/>
      <w:r w:rsidRPr="000C18C6">
        <w:t>) u bruto iznosu, to jest iznosu prije odbitka pripadajućih doprinosa iz osnovice, poreza ili drugih naknada.</w:t>
      </w:r>
    </w:p>
    <w:p w:rsidRDefault="00810D62" w:rsidP="00810D62" w:rsidR="00810D62" w:rsidRPr="000C18C6">
      <w:pPr>
        <w:ind w:left="360"/>
        <w:jc w:val="both"/>
      </w:pPr>
    </w:p>
    <w:p w:rsidRDefault="00DF6037" w:rsidP="00DF6037" w:rsidR="00DF6037" w:rsidRPr="007B196A">
      <w:pPr>
        <w:numPr>
          <w:ilvl w:val="0"/>
          <w:numId w:val="13"/>
        </w:numPr>
        <w:jc w:val="both"/>
      </w:pPr>
      <w:r w:rsidRPr="007B196A">
        <w:rPr>
          <w:lang w:eastAsia="x-none" w:val="x-none"/>
        </w:rPr>
        <w:t>Nalaže se računovodstvu ovoga suda da iz Fonda za namirenje troškova stečajnog postupka izvrši isplatu privremenom stečajnom upravitelju na njegov žiro-račun broj</w:t>
      </w:r>
      <w:r w:rsidRPr="007B196A">
        <w:rPr>
          <w:lang w:eastAsia="x-none"/>
        </w:rPr>
        <w:t xml:space="preserve"> </w:t>
      </w:r>
      <w:r w:rsidRPr="007B196A">
        <w:t xml:space="preserve">HR6523400093103030708 kod Privredne banke Zagreb d.d. </w:t>
      </w:r>
      <w:r w:rsidRPr="007B196A">
        <w:rPr>
          <w:lang w:eastAsia="x-none" w:val="x-none"/>
        </w:rPr>
        <w:t>a pripadajuće poreze i doprinose na odgovarajuće žiro-račune.</w:t>
      </w:r>
    </w:p>
    <w:p w:rsidRDefault="00810D62" w:rsidP="00810D62" w:rsidR="00810D62" w:rsidRPr="000C18C6">
      <w:pPr>
        <w:ind w:left="708"/>
      </w:pPr>
    </w:p>
    <w:p w:rsidRDefault="00810D62" w:rsidP="00810D62" w:rsidR="00810D62" w:rsidRPr="000C18C6">
      <w:pPr>
        <w:numPr>
          <w:ilvl w:val="0"/>
          <w:numId w:val="13"/>
        </w:numPr>
      </w:pPr>
      <w:r w:rsidRPr="000C18C6">
        <w:t>Ovo rješenje objaviti će se na mrežnoj stranici e-Oglasna ploča sudova.</w:t>
      </w:r>
    </w:p>
    <w:p w:rsidRDefault="00810D62" w:rsidP="00810D62" w:rsidR="00810D62" w:rsidRPr="000C18C6">
      <w:pPr>
        <w:ind w:left="1065"/>
        <w:jc w:val="both"/>
        <w:rPr>
          <w:lang w:eastAsia="x-none" w:val="x-none"/>
        </w:rPr>
      </w:pPr>
    </w:p>
    <w:p w:rsidRDefault="00810D62" w:rsidP="00810D62" w:rsidR="00810D62" w:rsidRPr="000C18C6">
      <w:pPr>
        <w:ind w:firstLine="1418"/>
        <w:jc w:val="both"/>
      </w:pPr>
    </w:p>
    <w:p w:rsidRDefault="00810D62" w:rsidP="00810D62" w:rsidR="00810D62" w:rsidRPr="000C18C6">
      <w:pPr>
        <w:jc w:val="center"/>
        <w:rPr>
          <w:bCs/>
        </w:rPr>
      </w:pPr>
      <w:r w:rsidRPr="000C18C6">
        <w:rPr>
          <w:bCs/>
        </w:rPr>
        <w:t>Obrazloženje</w:t>
      </w:r>
    </w:p>
    <w:p w:rsidRDefault="00810D62" w:rsidP="00810D62" w:rsidR="00810D62" w:rsidRPr="000C18C6">
      <w:pPr>
        <w:jc w:val="center"/>
        <w:rPr>
          <w:bCs/>
        </w:rPr>
      </w:pPr>
    </w:p>
    <w:p w:rsidRDefault="00810D62" w:rsidP="00810D62" w:rsidR="00810D62" w:rsidRPr="000C18C6">
      <w:pPr>
        <w:jc w:val="center"/>
        <w:rPr>
          <w:bCs/>
        </w:rPr>
      </w:pPr>
    </w:p>
    <w:p w:rsidRDefault="00810D62" w:rsidP="009E1A81" w:rsidR="009E1A81" w:rsidRPr="000C18C6">
      <w:pPr>
        <w:pStyle w:val="Tijeloteksta"/>
        <w:rPr>
          <w:sz w:val="24"/>
        </w:rPr>
      </w:pPr>
      <w:r w:rsidRPr="000C18C6">
        <w:rPr>
          <w:bCs/>
          <w:sz w:val="24"/>
        </w:rPr>
        <w:tab/>
      </w:r>
      <w:r w:rsidR="009E1A81" w:rsidRPr="000C18C6">
        <w:rPr>
          <w:sz w:val="24"/>
        </w:rPr>
        <w:t>Rješenjem ovoga suda broj 7 St-</w:t>
      </w:r>
      <w:r w:rsidR="005B3B6B">
        <w:rPr>
          <w:sz w:val="24"/>
        </w:rPr>
        <w:t>122</w:t>
      </w:r>
      <w:r w:rsidR="009E1A81" w:rsidRPr="000C18C6">
        <w:rPr>
          <w:sz w:val="24"/>
        </w:rPr>
        <w:t>/1</w:t>
      </w:r>
      <w:r w:rsidR="005B3B6B">
        <w:rPr>
          <w:sz w:val="24"/>
        </w:rPr>
        <w:t>8</w:t>
      </w:r>
      <w:r w:rsidR="009E1A81" w:rsidRPr="000C18C6">
        <w:rPr>
          <w:sz w:val="24"/>
        </w:rPr>
        <w:t>-</w:t>
      </w:r>
      <w:r w:rsidR="005B3B6B">
        <w:rPr>
          <w:sz w:val="24"/>
        </w:rPr>
        <w:t>9</w:t>
      </w:r>
      <w:r w:rsidR="009E1A81" w:rsidRPr="000C18C6">
        <w:rPr>
          <w:sz w:val="24"/>
        </w:rPr>
        <w:t xml:space="preserve"> od </w:t>
      </w:r>
      <w:r w:rsidR="005B3B6B">
        <w:rPr>
          <w:sz w:val="24"/>
        </w:rPr>
        <w:t>15</w:t>
      </w:r>
      <w:r w:rsidR="009E1A81" w:rsidRPr="000C18C6">
        <w:rPr>
          <w:sz w:val="24"/>
        </w:rPr>
        <w:t xml:space="preserve">. veljače 2018. godine pokrenut je prethodni postupak nad dužnikom </w:t>
      </w:r>
      <w:r w:rsidR="00B777ED">
        <w:t xml:space="preserve">USUS j.d.o.o., Antunovac, Kralja Zvonimira 59, MBS: 030129613, OIB: 42528267176 </w:t>
      </w:r>
      <w:r w:rsidR="009E1A81" w:rsidRPr="000C18C6">
        <w:rPr>
          <w:sz w:val="24"/>
        </w:rPr>
        <w:t>i imenovan je Milan Stanić OIB: 01567983373 sa sjedištem i poslovnom adresom u Slavonskom Brodu, Matije Gupca 28 i adresom prebivališta u Slavonskom Brodu, Vinogradska cesta 78, za privremenog stečajnog upravitelja, sa zadatkom da u roku 15 dana 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E1A81" w:rsidP="009E1A81" w:rsidR="009E1A81" w:rsidRPr="000C18C6">
      <w:pPr>
        <w:pStyle w:val="Tijeloteksta"/>
        <w:rPr>
          <w:sz w:val="24"/>
        </w:rPr>
      </w:pPr>
    </w:p>
    <w:p w:rsidRDefault="009E1A81" w:rsidP="009E1A81" w:rsidR="009E1A81" w:rsidRPr="000C18C6">
      <w:pPr>
        <w:pStyle w:val="Tijeloteksta"/>
        <w:ind w:firstLine="708"/>
        <w:rPr>
          <w:sz w:val="24"/>
        </w:rPr>
      </w:pPr>
      <w:r w:rsidRPr="000C18C6"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1</w:t>
      </w:r>
      <w:r w:rsidR="00B777ED">
        <w:rPr>
          <w:sz w:val="24"/>
        </w:rPr>
        <w:t>8</w:t>
      </w:r>
      <w:r w:rsidRPr="000C18C6">
        <w:rPr>
          <w:sz w:val="24"/>
        </w:rPr>
        <w:t>. prosinca 2018. godine zaprimljen je zahtjev privremenog stečajnog upravitelja za isplatu nagrade za prethodni postupak te je sud vodeći računa o složenosti poslova koje je obavio privremeni stečajni upravitelj, odlučio kao u izreci temeljem čl. 119. st. 6. u ve</w:t>
      </w:r>
      <w:r w:rsidR="00B777ED">
        <w:rPr>
          <w:sz w:val="24"/>
        </w:rPr>
        <w:t>zi s čl. 94. Stečajnog zakona (Narodne novine</w:t>
      </w:r>
      <w:r w:rsidRPr="000C18C6">
        <w:rPr>
          <w:sz w:val="24"/>
        </w:rPr>
        <w:t xml:space="preserve"> broj 71/15 i 104/17) te čl. 2., čl. 4. i čl. 15. Uredbe o kriterijima i načinu obračuna i plaćanja na</w:t>
      </w:r>
      <w:r w:rsidR="00B777ED">
        <w:rPr>
          <w:sz w:val="24"/>
        </w:rPr>
        <w:t>grade stečajnim upraviteljima (Narodne novine</w:t>
      </w:r>
      <w:r w:rsidRPr="000C18C6">
        <w:rPr>
          <w:sz w:val="24"/>
        </w:rPr>
        <w:t xml:space="preserve"> broj 105/15).</w:t>
      </w:r>
    </w:p>
    <w:p w:rsidRDefault="009E1A81" w:rsidP="009E1A81" w:rsidR="009E1A81" w:rsidRPr="000C18C6">
      <w:pPr>
        <w:jc w:val="both"/>
      </w:pPr>
    </w:p>
    <w:p w:rsidRDefault="009E1A81" w:rsidP="009E1A81" w:rsidR="006426EE" w:rsidRPr="000C18C6">
      <w:pPr>
        <w:jc w:val="center"/>
        <w:rPr>
          <w:bCs/>
        </w:rPr>
      </w:pPr>
      <w:r w:rsidRPr="000C18C6">
        <w:rPr>
          <w:bCs/>
        </w:rPr>
        <w:t xml:space="preserve">U Osijeku </w:t>
      </w:r>
      <w:r w:rsidR="00B777ED">
        <w:rPr>
          <w:bCs/>
        </w:rPr>
        <w:t>31</w:t>
      </w:r>
      <w:r w:rsidRPr="000C18C6">
        <w:rPr>
          <w:bCs/>
        </w:rPr>
        <w:t xml:space="preserve">. siječnja 2019. </w:t>
      </w:r>
    </w:p>
    <w:p w:rsidRDefault="009E1A81" w:rsidP="009E1A81" w:rsidR="009E1A81" w:rsidRPr="000C18C6">
      <w:pPr>
        <w:jc w:val="center"/>
        <w:rPr>
          <w:bCs/>
        </w:rPr>
      </w:pPr>
      <w:r w:rsidRPr="000C18C6">
        <w:rPr>
          <w:bCs/>
        </w:rPr>
        <w:t xml:space="preserve">                </w:t>
      </w:r>
    </w:p>
    <w:p w:rsidRDefault="009E1A81" w:rsidP="009E1A81" w:rsidR="009E1A81" w:rsidRPr="000C18C6">
      <w:pPr>
        <w:jc w:val="center"/>
        <w:rPr>
          <w:bCs/>
        </w:rPr>
      </w:pPr>
    </w:p>
    <w:p w:rsidRDefault="009E1A81" w:rsidP="009E1A81" w:rsidR="009E1A81" w:rsidRPr="000C18C6">
      <w:pPr>
        <w:ind w:left="5580"/>
        <w:jc w:val="center"/>
      </w:pPr>
      <w:r w:rsidRPr="000C18C6">
        <w:rPr>
          <w:bCs/>
        </w:rPr>
        <w:t>STEČAJNI SUDAC</w:t>
      </w:r>
    </w:p>
    <w:p w:rsidRDefault="009E1A81" w:rsidP="009E1A81" w:rsidR="009E1A81" w:rsidRPr="000C18C6">
      <w:pPr>
        <w:ind w:left="5580"/>
        <w:jc w:val="center"/>
      </w:pPr>
      <w:r w:rsidRPr="000C18C6">
        <w:t>mr. sc. Boris Vuković</w:t>
      </w:r>
    </w:p>
    <w:p w:rsidRDefault="009E1A81" w:rsidP="009E1A81" w:rsidR="009E1A81" w:rsidRPr="000C18C6">
      <w:pPr>
        <w:ind w:left="5580"/>
        <w:jc w:val="center"/>
      </w:pPr>
    </w:p>
    <w:p w:rsidRDefault="009E1A81" w:rsidP="009E1A81" w:rsidR="009E1A81" w:rsidRPr="000C18C6">
      <w:pPr>
        <w:ind w:left="5580"/>
        <w:jc w:val="center"/>
      </w:pPr>
    </w:p>
    <w:p w:rsidRDefault="009E1A81" w:rsidP="009E1A81" w:rsidR="009E1A81" w:rsidRPr="000C18C6"/>
    <w:p w:rsidRDefault="009E1A81" w:rsidP="009E1A81" w:rsidR="009E1A81" w:rsidRPr="000C18C6">
      <w:r w:rsidRPr="000C18C6">
        <w:t>Zapisničar Danijela Špeletić</w:t>
      </w:r>
    </w:p>
    <w:p w:rsidRDefault="009E1A81" w:rsidP="009E1A81" w:rsidR="009E1A81" w:rsidRPr="000C18C6"/>
    <w:p w:rsidRDefault="009E1A81" w:rsidP="009E1A81" w:rsidR="009E1A81" w:rsidRPr="000C18C6"/>
    <w:p w:rsidRDefault="009E1A81" w:rsidP="009E1A81" w:rsidR="009E1A81" w:rsidRPr="000C18C6">
      <w:pPr>
        <w:pStyle w:val="Tijeloteksta"/>
        <w:rPr>
          <w:bCs/>
          <w:sz w:val="24"/>
        </w:rPr>
      </w:pPr>
      <w:r w:rsidRPr="000C18C6">
        <w:rPr>
          <w:bCs/>
          <w:sz w:val="24"/>
        </w:rPr>
        <w:t>UPUTA O PRAVNOM LIJEKU:</w:t>
      </w:r>
    </w:p>
    <w:p w:rsidRDefault="009E1A81" w:rsidP="009E1A81" w:rsidR="009E1A81" w:rsidRPr="000C18C6">
      <w:pPr>
        <w:pStyle w:val="Tijeloteksta"/>
        <w:rPr>
          <w:bCs/>
          <w:sz w:val="24"/>
        </w:rPr>
      </w:pPr>
      <w:r w:rsidRPr="000C18C6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9E1A81" w:rsidP="009E1A81" w:rsidR="009E1A81" w:rsidRPr="000C18C6">
      <w:pPr>
        <w:pStyle w:val="Tijeloteksta"/>
        <w:rPr>
          <w:sz w:val="24"/>
        </w:rPr>
      </w:pPr>
    </w:p>
    <w:p w:rsidRDefault="009E1A81" w:rsidP="009E1A81" w:rsidR="009E1A81" w:rsidRPr="000C18C6">
      <w:pPr>
        <w:ind w:left="5580"/>
        <w:jc w:val="center"/>
      </w:pPr>
    </w:p>
    <w:p w:rsidRDefault="009E1A81" w:rsidP="009E1A81" w:rsidR="009E1A81" w:rsidRPr="000C18C6">
      <w:pPr>
        <w:rPr>
          <w:bCs/>
        </w:rPr>
      </w:pPr>
    </w:p>
    <w:p w:rsidRDefault="009E1A81" w:rsidP="009E1A81" w:rsidR="009E1A81" w:rsidRPr="000C18C6">
      <w:pPr>
        <w:pStyle w:val="Tijeloteksta"/>
        <w:rPr>
          <w:sz w:val="24"/>
        </w:rPr>
      </w:pPr>
      <w:r w:rsidRPr="000C18C6">
        <w:rPr>
          <w:sz w:val="24"/>
        </w:rPr>
        <w:t>D N A :</w:t>
      </w:r>
    </w:p>
    <w:p w:rsidRDefault="009E1A81" w:rsidP="009E1A81" w:rsidR="009E1A81" w:rsidRPr="000C18C6">
      <w:pPr>
        <w:pStyle w:val="Odlomakpopisa"/>
        <w:numPr>
          <w:ilvl w:val="0"/>
          <w:numId w:val="15"/>
        </w:numPr>
        <w:jc w:val="both"/>
      </w:pPr>
      <w:r w:rsidRPr="000C18C6">
        <w:t>privremeni stečajni upravitelj Milan Stanić, Slavonski Brod, Matije Gupca 28</w:t>
      </w:r>
    </w:p>
    <w:p w:rsidRDefault="009E1A81" w:rsidP="009E1A81" w:rsidR="009E1A81" w:rsidRPr="000C18C6">
      <w:pPr>
        <w:pStyle w:val="Tijeloteksta"/>
        <w:numPr>
          <w:ilvl w:val="0"/>
          <w:numId w:val="15"/>
        </w:numPr>
        <w:rPr>
          <w:sz w:val="24"/>
        </w:rPr>
      </w:pPr>
      <w:r w:rsidRPr="000C18C6">
        <w:rPr>
          <w:sz w:val="24"/>
        </w:rPr>
        <w:t xml:space="preserve">mrežna stranica e-Oglasna ploča sudova </w:t>
      </w:r>
    </w:p>
    <w:p w:rsidRDefault="009E1A81" w:rsidP="009E1A81" w:rsidR="009E1A81" w:rsidRPr="000C18C6">
      <w:pPr>
        <w:numPr>
          <w:ilvl w:val="0"/>
          <w:numId w:val="15"/>
        </w:numPr>
        <w:jc w:val="both"/>
      </w:pPr>
      <w:r w:rsidRPr="000C18C6">
        <w:t>računovodstvo</w:t>
      </w:r>
    </w:p>
    <w:p w:rsidRDefault="009E1A81" w:rsidP="009E1A81" w:rsidR="009E1A81" w:rsidRPr="000C18C6">
      <w:pPr>
        <w:numPr>
          <w:ilvl w:val="0"/>
          <w:numId w:val="15"/>
        </w:numPr>
        <w:jc w:val="both"/>
      </w:pPr>
      <w:r w:rsidRPr="000C18C6">
        <w:t xml:space="preserve">kal. </w:t>
      </w:r>
      <w:r w:rsidR="00B743DB">
        <w:t>14</w:t>
      </w:r>
      <w:r w:rsidR="006426EE" w:rsidRPr="000C18C6">
        <w:t>.02.2019.</w:t>
      </w: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8615FD" w:rsidP="009E1A81" w:rsidR="008615FD" w:rsidRPr="000C18C6">
      <w:pPr>
        <w:pStyle w:val="Tijeloteksta"/>
        <w:rPr>
          <w:sz w:val="24"/>
        </w:rPr>
      </w:pPr>
    </w:p>
    <w:p w:rsidRDefault="008615FD" w:rsidP="008615FD" w:rsidR="008615FD" w:rsidRPr="000C18C6"/>
    <w:p w:rsidRDefault="008615FD" w:rsidP="008615FD" w:rsidR="008615FD" w:rsidRPr="000C18C6">
      <w:pPr>
        <w:pStyle w:val="Tijeloteksta"/>
        <w:jc w:val="left"/>
        <w:rPr>
          <w:sz w:val="24"/>
        </w:rPr>
      </w:pP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  <w:t xml:space="preserve"> </w:t>
      </w:r>
      <w:r w:rsidRPr="000C18C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  <w:r w:rsidRPr="000C18C6">
        <w:rPr>
          <w:sz w:val="24"/>
        </w:rPr>
        <w:t xml:space="preserve">                                                                                                                                </w:t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</w:p>
    <w:p w:rsidRDefault="008615FD" w:rsidP="008615FD" w:rsidR="008615FD" w:rsidRPr="000C18C6">
      <w:pPr>
        <w:pStyle w:val="Tijeloteksta"/>
        <w:jc w:val="left"/>
        <w:rPr>
          <w:sz w:val="24"/>
        </w:rPr>
      </w:pP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  <w:t xml:space="preserve">   </w:t>
      </w:r>
      <w:r w:rsidRPr="000C18C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6D3C3F" w:rsidP="008615FD" w:rsidR="006D3C3F" w:rsidRPr="000C18C6"/>
    <w:sectPr w:rsidSect="00606835" w:rsidR="006D3C3F" w:rsidRPr="000C18C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78C" w:rsidR="003D078C">
      <w:r>
        <w:separator/>
      </w:r>
    </w:p>
  </w:endnote>
  <w:endnote w:id="0" w:type="continuationSeparator">
    <w:p w:rsidRDefault="003D078C" w:rsidR="003D0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78C" w:rsidR="003D078C">
      <w:r>
        <w:separator/>
      </w:r>
    </w:p>
  </w:footnote>
  <w:footnote w:id="0" w:type="continuationSeparator">
    <w:p w:rsidRDefault="003D078C" w:rsidR="003D0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9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E2CC9" w:rsidR="001E2CC9" w:rsidRPr="001E2CC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497CED" w:rsidRPr="001E2CC9">
      <w:t xml:space="preserve">Poslovni broj: </w:t>
    </w:r>
    <w:r w:rsidR="00497CED">
      <w:t>7 St-122/2018-30</w:t>
    </w:r>
  </w:p>
  <w:p w:rsidRDefault="00B75DA5" w:rsidP="00B75DA5" w:rsidR="00B75DA5">
    <w:pPr>
      <w:jc w:val="right"/>
    </w:pP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DE8" w:rsidP="009E5DE8" w:rsidR="009E5DE8" w:rsidRPr="000C18C6">
    <w:pPr>
      <w:spacing w:lineRule="auto" w:line="276"/>
      <w:rPr>
        <w:lang w:eastAsia="en-US"/>
      </w:rPr>
    </w:pPr>
    <w:r w:rsidRPr="000C18C6">
      <w:tab/>
    </w:r>
    <w:r w:rsidRPr="000C18C6"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E5DE8" w:rsidP="009E5DE8" w:rsidR="009E5DE8" w:rsidRPr="000C18C6">
    <w:pPr>
      <w:rPr>
        <w:lang w:eastAsia="en-US"/>
      </w:rPr>
    </w:pPr>
    <w:r w:rsidRPr="000C18C6">
      <w:rPr>
        <w:lang w:eastAsia="en-US"/>
      </w:rPr>
      <w:t xml:space="preserve">  </w:t>
    </w:r>
    <w:r w:rsidRPr="000C18C6">
      <w:rPr>
        <w:lang w:eastAsia="en-US"/>
      </w:rPr>
      <w:t>Republika Hrvatska</w:t>
    </w:r>
  </w:p>
  <w:p w:rsidRDefault="009E5DE8" w:rsidP="009E5DE8" w:rsidR="009E5DE8" w:rsidRPr="000C18C6">
    <w:pPr>
      <w:rPr>
        <w:lang w:eastAsia="en-US"/>
      </w:rPr>
    </w:pPr>
    <w:r w:rsidRPr="000C18C6">
      <w:rPr>
        <w:lang w:eastAsia="en-US"/>
      </w:rPr>
      <w:t>Trgovački sud u Osijeku</w:t>
    </w:r>
  </w:p>
  <w:p w:rsidRDefault="009E5DE8" w:rsidP="009E5DE8" w:rsidR="009E5DE8" w:rsidRPr="000C18C6">
    <w:pPr>
      <w:rPr>
        <w:lang w:eastAsia="en-US"/>
      </w:rPr>
    </w:pPr>
    <w:r w:rsidRPr="000C18C6">
      <w:rPr>
        <w:lang w:eastAsia="en-US"/>
      </w:rPr>
      <w:t xml:space="preserve">  Osijek, Zagrebačka 2</w:t>
    </w:r>
  </w:p>
  <w:p w:rsidRDefault="009E5DE8" w:rsidP="009E5DE8" w:rsidR="009E5DE8">
    <w:pPr>
      <w:rPr>
        <w:lang w:eastAsia="en-US"/>
      </w:rPr>
    </w:pPr>
  </w:p>
  <w:p w:rsidRDefault="009E5DE8" w:rsidP="009E5DE8" w:rsidR="009E5DE8">
    <w:pPr>
      <w:rPr>
        <w:lang w:eastAsia="en-US"/>
      </w:rPr>
    </w:pPr>
  </w:p>
  <w:p w:rsidRDefault="009E5DE8" w:rsidP="009E5DE8" w:rsidR="009E5DE8">
    <w:pPr>
      <w:rPr>
        <w:rFonts w:cs="Tahoma" w:hAnsi="Tahoma" w:ascii="Tahoma"/>
      </w:rPr>
    </w:pPr>
  </w:p>
  <w:p w:rsidRDefault="009E5DE8" w:rsidP="009E5DE8" w:rsidR="009E5DE8">
    <w:pPr>
      <w:rPr>
        <w:rFonts w:cs="Tahoma" w:hAnsi="Tahoma" w:ascii="Tahoma"/>
      </w:rPr>
    </w:pPr>
  </w:p>
  <w:p w:rsidRDefault="009E5DE8" w:rsidP="00EF6A95" w:rsidR="009E5DE8">
    <w:pPr>
      <w:jc w:val="right"/>
      <w:rPr>
        <w:rFonts w:cs="Tahoma" w:hAnsi="Tahoma" w:ascii="Tahoma"/>
      </w:rPr>
    </w:pPr>
  </w:p>
  <w:p w:rsidRDefault="00BF3E59" w:rsidP="00EF6A95" w:rsidR="00EF6A95">
    <w:pPr>
      <w:jc w:val="right"/>
    </w:pPr>
    <w:r w:rsidRPr="00DE5F8A">
      <w:rPr>
        <w:rFonts w:cs="Tahoma" w:hAnsi="Tahoma" w:ascii="Tahoma"/>
      </w:rPr>
      <w:tab/>
    </w:r>
    <w:r w:rsidR="00AD379C" w:rsidRPr="001E2CC9">
      <w:t xml:space="preserve">Poslovni broj: </w:t>
    </w:r>
    <w:r w:rsidR="00EF6A95">
      <w:t>7 St-</w:t>
    </w:r>
    <w:r w:rsidR="009E5DE8">
      <w:t>122</w:t>
    </w:r>
    <w:r w:rsidR="00EF6A95">
      <w:t>/201</w:t>
    </w:r>
    <w:r w:rsidR="009E5DE8">
      <w:t>8</w:t>
    </w:r>
    <w:r w:rsidR="00EF6A95">
      <w:t>-30</w:t>
    </w:r>
  </w:p>
  <w:p w:rsidRDefault="00BF3E59" w:rsidP="00583B72" w:rsidR="00BF3E59" w:rsidRPr="001E2CC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18C6"/>
    <w:rsid w:val="000C3BF4"/>
    <w:rsid w:val="000C410B"/>
    <w:rsid w:val="000C4BD0"/>
    <w:rsid w:val="000C4BD3"/>
    <w:rsid w:val="000C51CD"/>
    <w:rsid w:val="000C6004"/>
    <w:rsid w:val="000C6578"/>
    <w:rsid w:val="000C72F5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988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CC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25C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469"/>
    <w:rsid w:val="0032279A"/>
    <w:rsid w:val="003273A5"/>
    <w:rsid w:val="00327789"/>
    <w:rsid w:val="00330D15"/>
    <w:rsid w:val="003310B6"/>
    <w:rsid w:val="00331161"/>
    <w:rsid w:val="00333978"/>
    <w:rsid w:val="00337799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081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EA8"/>
    <w:rsid w:val="003C1F87"/>
    <w:rsid w:val="003C7070"/>
    <w:rsid w:val="003D078C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CED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4EB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72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3380"/>
    <w:rsid w:val="005B3B6B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6EE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D1"/>
    <w:rsid w:val="006C39FE"/>
    <w:rsid w:val="006C7CB1"/>
    <w:rsid w:val="006D0058"/>
    <w:rsid w:val="006D3C3F"/>
    <w:rsid w:val="006D694B"/>
    <w:rsid w:val="006D78BA"/>
    <w:rsid w:val="006E04A5"/>
    <w:rsid w:val="006E13F9"/>
    <w:rsid w:val="006E25EA"/>
    <w:rsid w:val="006E3341"/>
    <w:rsid w:val="006E43B7"/>
    <w:rsid w:val="006E4BD5"/>
    <w:rsid w:val="006E5121"/>
    <w:rsid w:val="006E601E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96A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0D62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32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466E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121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A81"/>
    <w:rsid w:val="009E25D5"/>
    <w:rsid w:val="009E323E"/>
    <w:rsid w:val="009E358F"/>
    <w:rsid w:val="009E5DE8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79C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DED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3DB"/>
    <w:rsid w:val="00B74FDD"/>
    <w:rsid w:val="00B75DA5"/>
    <w:rsid w:val="00B766CA"/>
    <w:rsid w:val="00B777ED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3B3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C9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037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4E28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5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5900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70B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2CC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810D6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9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3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2CC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810D6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9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3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6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4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68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8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0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59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8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45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USUS jednostavno društvo s ograničenom odgovornošću za trgovinu i usluge zastupanog po punomoćniku Domagoj Kranic</izvorni_sadrzaj>
    <derivirana_varijabla naziv="DomainObject.Predmet.ProtustrankaFormated_1">  USUS jednostavno društvo s ograničenom odgovornošću za trgovinu i usluge zastupanog po punomoćniku Domagoj Kranic</derivirana_varijabla>
  </DomainObject.Predmet.ProtustrankaFormated>
  <DomainObject.Predmet.ProtustrankaFormatedOIB>
    <izvorni_sadrzaj>  USUS jednostavno društvo s ograničenom odgovornošću za trgovinu i usluge, OIB 42528267176 zastupanog po punomoćniku Domagoj Kranic</izvorni_sadrzaj>
    <derivirana_varijabla naziv="DomainObject.Predmet.ProtustrankaFormatedOIB_1">  USUS jednostavno društvo s ograničenom odgovornošću za trgovinu i usluge, OIB 42528267176 zastupanog po punomoćniku Domagoj Kranic</derivirana_varijabla>
  </DomainObject.Predmet.ProtustrankaFormatedOIB>
  <DomainObject.Predmet.ProtustrankaFormatedWithAdress>
    <izvorni_sadrzaj> USUS jednostavno društvo s ograničenom odgovornošću za trgovinu i usluge, Kralja Zvonimira 59, 31216 Antunovac zastupanog po punomoćniku Domagoj Kranic</izvorni_sadrzaj>
    <derivirana_varijabla naziv="DomainObject.Predmet.ProtustrankaFormatedWithAdress_1"> USUS jednostavno društvo s ograničenom odgovornošću za trgovinu i usluge, Kralja Zvonimira 59, 31216 Antunovac zastupanog po punomoćniku Domagoj Kranic</derivirana_varijabla>
  </DomainObject.Predmet.ProtustrankaFormatedWithAdress>
  <DomainObject.Predmet.ProtustrankaFormatedWithAdressOIB>
    <izvorni_sadrzaj> USUS jednostavno društvo s ograničenom odgovornošću za trgovinu i usluge, OIB 42528267176, Kralja Zvonimira 59, 31216 Antunovac zastupanog po punomoćniku Domagoj Kranic</izvorni_sadrzaj>
    <derivirana_varijabla naziv="DomainObject.Predmet.ProtustrankaFormatedWithAdressOIB_1"> USUS jednostavno društvo s ograničenom odgovornošću za trgovinu i usluge, OIB 42528267176, Kralja Zvonimira 59, 31216 Antunovac zastupanog po punomoćniku Domagoj Kranic</derivirana_varijabla>
  </DomainObject.Predmet.ProtustrankaFormatedWithAdressOIB>
  <DomainObject.Predmet.ProtustrankaWithAdress>
    <izvorni_sadrzaj>USUS jednostavno društvo s ograničenom odgovornošću za trgovinu i usluge Kralja Zvonimira 59, 31216 Antunovac</izvorni_sadrzaj>
    <derivirana_varijabla naziv="DomainObject.Predmet.ProtustrankaWithAdress_1">USUS jednostavno društvo s ograničenom odgovornošću za trgovinu i usluge Kralja Zvonimira 59, 31216 Antunovac</derivirana_varijabla>
  </DomainObject.Predmet.ProtustrankaWithAdress>
  <DomainObject.Predmet.ProtustrankaWithAdressOIB>
    <izvorni_sadrzaj>USUS jednostavno društvo s ograničenom odgovornošću za trgovinu i usluge, OIB 42528267176, Kralja Zvonimira 59, 31216 Antunovac</izvorni_sadrzaj>
    <derivirana_varijabla naziv="DomainObject.Predmet.ProtustrankaWithAdressOIB_1">USUS jednostavno društvo s ograničenom odgovornošću za trgovinu i usluge, OIB 42528267176, Kralja Zvonimira 59, 31216 Antunovac</derivirana_varijabla>
  </DomainObject.Predmet.ProtustrankaWithAdressOIB>
  <DomainObject.Predmet.ProtustrankaNazivFormated>
    <izvorni_sadrzaj>USUS jednostavno društvo s ograničenom odgovornošću za trgovinu i usluge</izvorni_sadrzaj>
    <derivirana_varijabla naziv="DomainObject.Predmet.ProtustrankaNazivFormated_1">USUS jednostavno društvo s ograničenom odgovornošću za trgovinu i usluge</derivirana_varijabla>
  </DomainObject.Predmet.ProtustrankaNazivFormated>
  <DomainObject.Predmet.ProtustrankaNazivFormatedOIB>
    <izvorni_sadrzaj>USUS jednostavno društvo s ograničenom odgovornošću za trgovinu i usluge, OIB 42528267176</izvorni_sadrzaj>
    <derivirana_varijabla naziv="DomainObject.Predmet.ProtustrankaNazivFormatedOIB_1">USUS jednostavno društvo s ograničenom odgovornošću za trgovinu i usluge, OIB 42528267176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MINISTARSTO FINANCIJA PU PODRUČNI URED OSIJEK zastupanog po punomoćniku Županijsko državno odvjetništvo u Osijeku</izvorni_sadrzaj>
    <derivirana_varijabla naziv="DomainObject.Predmet.StrankaFormated_1">  RH MINISTARSTO FINANCIJA PU PODRUČNI URED OSIJEK zastupanog po punomoćniku Županijsko državno odvjetništvo u Osijeku</derivirana_varijabla>
  </DomainObject.Predmet.StrankaFormated>
  <DomainObject.Predmet.StrankaFormatedOIB>
    <izvorni_sadrzaj>  RH MINISTARSTO FINANCIJA PU PODRUČNI URED OSIJEK, OIB 52634238587 zastupanog po punomoćniku Županijsko državno odvjetništvo u Osijeku</izvorni_sadrzaj>
    <derivirana_varijabla naziv="DomainObject.Predmet.StrankaFormatedOIB_1">  RH MINISTARSTO FINANCIJA PU PODRUČNI URED OSIJEK, OIB 52634238587 zastupanog po punomoćniku Županijsko državno odvjetništvo u Osijeku</derivirana_varijabla>
  </DomainObject.Predmet.StrankaFormatedOIB>
  <DomainObject.Predmet.StrankaFormatedWithAdress>
    <izvorni_sadrzaj> RH MINISTARSTO FINANCIJA PU PODRUČNI URED OSIJEK zastupanog po punomoćniku Županijsko državno odvjetništvo u Osijeku</izvorni_sadrzaj>
    <derivirana_varijabla naziv="DomainObject.Predmet.StrankaFormatedWithAdress_1"> RH MINISTARSTO FINANCIJA PU PODRUČNI URED OSIJEK zastupanog po punomoćniku Županijsko državno odvjetništvo u Osijeku</derivirana_varijabla>
  </DomainObject.Predmet.StrankaFormatedWithAdress>
  <DomainObject.Predmet.StrankaFormatedWithAdressOIB>
    <izvorni_sadrzaj> RH MINISTARSTO FINANCIJA PU PODRUČNI URED OSIJEK, OIB 52634238587 zastupanog po punomoćniku Županijsko državno odvjetništvo u Osijeku</izvorni_sadrzaj>
    <derivirana_varijabla naziv="DomainObject.Predmet.StrankaFormatedWithAdressOIB_1"> RH MINISTARSTO FINANCIJA PU PODRUČNI URED OSIJEK, OIB 52634238587 zastupanog po punomoćniku Županijsko državno odvjetništvo u Osijeku</derivirana_varijabla>
  </DomainObject.Predmet.StrankaFormatedWithAdressOIB>
  <DomainObject.Predmet.StrankaWithAdress>
    <izvorni_sadrzaj>RH MINISTARSTO FINANCIJA PU PODRUČNI URED OSIJEK </izvorni_sadrzaj>
    <derivirana_varijabla naziv="DomainObject.Predmet.StrankaWithAdress_1">RH MINISTARSTO FINANCIJA PU PODRUČNI URED OSIJEK </derivirana_varijabla>
  </DomainObject.Predmet.StrankaWithAdress>
  <DomainObject.Predmet.StrankaWithAdressOIB>
    <izvorni_sadrzaj>RH MINISTARSTO FINANCIJA PU PODRUČNI URED OSIJEK, OIB 52634238587</izvorni_sadrzaj>
    <derivirana_varijabla naziv="DomainObject.Predmet.StrankaWithAdressOIB_1">RH MINISTARSTO FINANCIJA PU PODRUČNI URED OSIJEK, OIB 52634238587</derivirana_varijabla>
  </DomainObject.Predmet.StrankaWithAdressOIB>
  <DomainObject.Predmet.StrankaNazivFormated>
    <izvorni_sadrzaj>RH MINISTARSTO FINANCIJA PU PODRUČNI URED OSIJEK</izvorni_sadrzaj>
    <derivirana_varijabla naziv="DomainObject.Predmet.StrankaNazivFormated_1">RH MINISTARSTO FINANCIJA PU PODRUČNI URED OSIJEK</derivirana_varijabla>
  </DomainObject.Predmet.StrankaNazivFormated>
  <DomainObject.Predmet.StrankaNazivFormatedOIB>
    <izvorni_sadrzaj>RH MINISTARSTO FINANCIJA PU PODRUČNI URED OSIJEK, OIB 52634238587</izvorni_sadrzaj>
    <derivirana_varijabla naziv="DomainObject.Predmet.StrankaNazivFormatedOIB_1">RH MINISTARSTO FINANCIJA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MINISTARSTO FINANCIJA PU PODRUČNI URED OSIJEK zastupanog po punomoćniku Županijsko državno odvjetništvo u Osijeku</item>
    </izvorni_sadrzaj>
    <derivirana_varijabla naziv="DomainObject.Predmet.StrankaListFormated_1">
      <item>RH MINISTARSTO FINANCIJA PU PODRUČNI URED OSIJEK zastupanog po punomoćniku Županijsko državno odvjetništvo u Osijeku</item>
    </derivirana_varijabla>
  </DomainObject.Predmet.StrankaListFormated>
  <DomainObject.Predmet.StrankaListFormated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OIB_1">
      <item>RH MINISTARSTO FINANCIJA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MINISTARSTO FINANCIJA PU PODRUČNI URED OSIJEK zastupanog po punomoćniku Županijsko državno odvjetništvo u Osijeku</item>
    </izvorni_sadrzaj>
    <derivirana_varijabla naziv="DomainObject.Predmet.StrankaListFormatedWithAdress_1">
      <item>RH MINISTARSTO FINANCIJA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WithAdressOIB_1">
      <item>RH MINISTARSTO FINANCIJA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MINISTARSTO FINANCIJA PU PODRUČNI URED OSIJEK</item>
    </izvorni_sadrzaj>
    <derivirana_varijabla naziv="DomainObject.Predmet.StrankaListNazivFormated_1">
      <item>RH MINISTARSTO FINANCIJA PU PODRUČNI URED OSIJEK</item>
    </derivirana_varijabla>
  </DomainObject.Predmet.StrankaListNazivFormated>
  <DomainObject.Predmet.StrankaListNazivFormatedOIB>
    <izvorni_sadrzaj>
      <item>RH MINISTARSTO FINANCIJA PU PODRUČNI URED OSIJEK, OIB 52634238587</item>
    </izvorni_sadrzaj>
    <derivirana_varijabla naziv="DomainObject.Predmet.StrankaListNazivFormatedOIB_1">
      <item>RH MINISTARSTO FINANCIJA PU PODRUČNI URED OSIJEK, OIB 52634238587</item>
    </derivirana_varijabla>
  </DomainObject.Predmet.StrankaListNazivFormatedOIB>
  <DomainObject.Predmet.ProtuStrankaListFormated>
    <izvorni_sadrzaj>
      <item>USUS jednostavno društvo s ograničenom odgovornošću za trgovinu i usluge zastupanog po punomoćniku Domagoj Kranic</item>
    </izvorni_sadrzaj>
    <derivirana_varijabla naziv="DomainObject.Predmet.ProtuStrankaListFormated_1">
      <item>USUS jednostavno društvo s ograničenom odgovornošću za trgovinu i usluge zastupanog po punomoćniku Domagoj Kranic</item>
    </derivirana_varijabla>
  </DomainObject.Predmet.ProtuStrankaListFormated>
  <DomainObject.Predmet.ProtuStrankaListFormatedOIB>
    <izvorni_sadrzaj>
      <item>USUS jednostavno društvo s ograničenom odgovornošću za trgovinu i usluge, OIB 42528267176 zastupanog po punomoćniku Domagoj Kranic</item>
    </izvorni_sadrzaj>
    <derivirana_varijabla naziv="DomainObject.Predmet.ProtuStrankaListFormatedOIB_1">
      <item>USUS jednostavno društvo s ograničenom odgovornošću za trgovinu i usluge, OIB 42528267176 zastupanog po punomoćniku Domagoj Kranic</item>
    </derivirana_varijabla>
  </DomainObject.Predmet.ProtuStrankaListFormatedOIB>
  <DomainObject.Predmet.ProtuStrankaListFormatedWithAdress>
    <izvorni_sadrzaj>
      <item>USUS jednostavno društvo s ograničenom odgovornošću za trgovinu i usluge, Kralja Zvonimira 59, 31216 Antunovac zastupanog po punomoćniku Domagoj Kranic</item>
    </izvorni_sadrzaj>
    <derivirana_varijabla naziv="DomainObject.Predmet.ProtuStrankaListFormatedWithAdress_1">
      <item>USUS jednostavno društvo s ograničenom odgovornošću za trgovinu i usluge, Kralja Zvonimira 59, 31216 Antunovac zastupanog po punomoćniku Domagoj Kranic</item>
    </derivirana_varijabla>
  </DomainObject.Predmet.ProtuStrankaListFormatedWithAdress>
  <DomainObject.Predmet.ProtuStrankaListFormatedWithAdressOIB>
    <izvorni_sadrzaj>
      <item>USUS jednostavno društvo s ograničenom odgovornošću za trgovinu i usluge, OIB 42528267176, Kralja Zvonimira 59, 31216 Antunovac zastupanog po punomoćniku Domagoj Kranic</item>
    </izvorni_sadrzaj>
    <derivirana_varijabla naziv="DomainObject.Predmet.ProtuStrankaListFormatedWithAdressOIB_1">
      <item>USUS jednostavno društvo s ograničenom odgovornošću za trgovinu i usluge, OIB 42528267176, Kralja Zvonimira 59, 31216 Antunovac zastupanog po punomoćniku Domagoj Kranic</item>
    </derivirana_varijabla>
  </DomainObject.Predmet.ProtuStrankaListFormatedWithAdressOIB>
  <DomainObject.Predmet.ProtuStrankaListNazivFormated>
    <izvorni_sadrzaj>
      <item>USUS jednostavno društvo s ograničenom odgovornošću za trgovinu i usluge</item>
    </izvorni_sadrzaj>
    <derivirana_varijabla naziv="DomainObject.Predmet.ProtuStrankaListNazivFormated_1">
      <item>USUS jednostavno društvo s ograničenom odgovornošću za trgovinu i usluge</item>
    </derivirana_varijabla>
  </DomainObject.Predmet.ProtuStrankaListNazivFormated>
  <DomainObject.Predmet.ProtuStrankaListNazivFormatedOIB>
    <izvorni_sadrzaj>
      <item>USUS jednostavno društvo s ograničenom odgovornošću za trgovinu i usluge, OIB 42528267176</item>
    </izvorni_sadrzaj>
    <derivirana_varijabla naziv="DomainObject.Predmet.ProtuStrankaListNazivFormatedOIB_1">
      <item>USUS jednostavno društvo s ograničenom odgovornošću za trgovinu i usluge, OIB 42528267176</item>
    </derivirana_varijabla>
  </DomainObject.Predmet.ProtuStrankaListNazivFormatedOIB>
  <DomainObject.Predmet.OstaliListFormated>
    <izvorni_sadrzaj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izvorni_sadrzaj>
    <derivirana_varijabla naziv="DomainObject.Predmet.OstaliListFormated_1"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Domagoj Kranic</item>
    </izvorni_sadrzaj>
    <derivirana_varijabla naziv="DomainObject.Predmet.OstaliListNazivFormated_1">
      <item>Županijsko državno odvjetništvo u Osijeku</item>
      <item>Domagoj Kranic</item>
    </derivirana_varijabla>
  </DomainObject.Predmet.OstaliListNazivFormated>
  <DomainObject.Predmet.OstaliListNazivFormatedOIB>
    <izvorni_sadrzaj>
      <item>Županijsko državno odvjetništvo u Osijeku, OIB 61379160880</item>
      <item>Domagoj Kranic, OIB 42635032447</item>
    </izvorni_sadrzaj>
    <derivirana_varijabla naziv="DomainObject.Predmet.OstaliListNazivFormatedOIB_1">
      <item>Županijsko državno odvjetništvo u Osijeku, OIB 61379160880</item>
      <item>Domagoj Kranic, OIB 42635032447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MINISTARSTO FINANCIJA PU PODRUČNI URED OSIJEK</izvorni_sadrzaj>
    <derivirana_varijabla naziv="DomainObject.Predmet.StrankaIDrugi_1">RH MINISTARSTO FINANCIJA PU PODRUČNI URED OSIJEK</derivirana_varijabla>
  </DomainObject.Predmet.StrankaIDrugi>
  <DomainObject.Predmet.ProtustrankaIDrugi>
    <izvorni_sadrzaj>USUS jednostavno društvo s ograničenom odgovornošću za trgovinu i usluge</izvorni_sadrzaj>
    <derivirana_varijabla naziv="DomainObject.Predmet.ProtustrankaIDrugi_1">USUS jednostavno društvo s ograničenom odgovornošću za trgovinu i usluge</derivirana_varijabla>
  </DomainObject.Predmet.ProtustrankaIDrugi>
  <DomainObject.Predmet.StrankaIDrugiAdressOIB>
    <izvorni_sadrzaj>RH MINISTARSTO FINANCIJA PU PODRUČNI URED OSIJEK, OIB 52634238587</izvorni_sadrzaj>
    <derivirana_varijabla naziv="DomainObject.Predmet.StrankaIDrugiAdressOIB_1">RH MINISTARSTO FINANCIJA PU PODRUČNI URED OSIJEK, OIB 52634238587</derivirana_varijabla>
  </DomainObject.Predmet.StrankaIDrugiAdressOIB>
  <DomainObject.Predmet.ProtustrankaIDrugiAdressOIB>
    <izvorni_sadrzaj>USUS jednostavno društvo s ograničenom odgovornošću za trgovinu i usluge, OIB 42528267176, Kralja Zvonimira 59, 31216 Antunovac</izvorni_sadrzaj>
    <derivirana_varijabla naziv="DomainObject.Predmet.ProtustrankaIDrugiAdressOIB_1">USUS jednostavno društvo s ograničenom odgovornošću za trgovinu i usluge, OIB 42528267176, Kralja Zvonimira 59,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>26. rujna 2018.</izvorni_sadrzaj>
    <derivirana_varijabla naziv="DomainObject.Predmet.OdlukaRjesenje.DatumPravomocnosti_1">26. rujna 2018.</derivirana_varijabla>
  </DomainObject.Predmet.OdlukaRjesenje.DatumPravomocnosti>
  <DomainObject.Predmet.OdlukaRjesenje.Oznaka>
    <izvorni_sadrzaj>St-122/2018-23</izvorni_sadrzaj>
    <derivirana_varijabla naziv="DomainObject.Predmet.OdlukaRjesenje.Oznaka_1">St-122/2018-23</derivirana_varijabla>
  </DomainObject.Predmet.OdlukaRjesenje.Oznaka>
  <DomainObject.Predmet.SudioniciListNaziv>
    <izvorni_sadrzaj>
      <item>USUS jednostavno društvo s ograničenom odgovornošću za trgovinu i usluge</item>
      <item>RH MINISTARSTO FINANCIJA PU PODRUČNI URED OSIJEK</item>
      <item>Županijsko državno odvjetništvo u Osijeku</item>
      <item>Domagoj Kranic</item>
    </izvorni_sadrzaj>
    <derivirana_varijabla naziv="DomainObject.Predmet.SudioniciListNaziv_1">
      <item>USUS jednostavno društvo s ograničenom odgovornošću za trgovinu i usluge</item>
      <item>RH MINISTARSTO FINANCIJA PU PODRUČNI URED OSIJEK</item>
      <item>Županijsko državno odvjetništvo u Osijeku</item>
      <item>Domagoj Kranic</item>
    </derivirana_varijabla>
  </DomainObject.Predmet.SudioniciListNaziv>
  <DomainObject.Predmet.SudioniciListAdressOIB>
    <izvorni_sadrzaj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izvorni_sadrzaj>
    <derivirana_varijabla naziv="DomainObject.Predmet.SudioniciListAdressOIB_1"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42528267176</item>
      <item>, OIB 52634238587</item>
      <item>, OIB 61379160880</item>
      <item>, OIB 42635032447</item>
    </izvorni_sadrzaj>
    <derivirana_varijabla naziv="DomainObject.Predmet.SudioniciListNazivOIB_1">
      <item>, OIB 42528267176</item>
      <item>, OIB 52634238587</item>
      <item>, OIB 61379160880</item>
      <item>, OIB 42635032447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St-122/2018-24</izvorni_sadrzaj>
    <derivirana_varijabla naziv="DomainObject.PredzadnjaOdlukaIzPredmeta.Oznaka_1">St-122/2018-24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772A4-86C5-4A48-8A00-EB62203CC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461</properties:Words>
  <properties:Characters>2561</properties:Characters>
  <properties:Lines>134</properties:Lines>
  <properties:Paragraphs>21</properties:Paragraphs>
  <properties:TotalTime>693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2018-12-10T06:29:00Z</cp:lastPrinted>
  <dcterms:modified xmlns:xsi="http://www.w3.org/2001/XMLSchema-instance" xsi:type="dcterms:W3CDTF">2019-01-31T10:19:00Z</dcterms:modified>
  <cp:revision>509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(122-2018 (-30) USUS.docx)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