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3809" w14:paraId="d6b3809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1F44F5" w:rsidP="00875FAF" w:rsidR="001F44F5">
      <w:pPr>
        <w:jc w:val="both"/>
        <w:rPr>
          <w:rFonts w:cs="Arial" w:hAnsi="Arial" w:ascii="Arial"/>
          <w:lang w:val="pl-PL"/>
        </w:rPr>
      </w:pPr>
    </w:p>
    <w:p w:rsidRDefault="001F44F5" w:rsidP="00875FAF" w:rsidR="001F44F5">
      <w:pPr>
        <w:jc w:val="both"/>
        <w:rPr>
          <w:rFonts w:cs="Arial" w:hAnsi="Arial" w:ascii="Arial"/>
          <w:lang w:val="pl-PL"/>
        </w:rPr>
      </w:pPr>
    </w:p>
    <w:p w:rsidRDefault="00875FAF" w:rsidP="00875FAF" w:rsidR="00875FAF">
      <w:pPr>
        <w:jc w:val="both"/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 w:rsidR="005C4A7F">
        <w:rPr>
          <w:rFonts w:cs="Arial" w:hAnsi="Arial" w:ascii="Arial"/>
          <w:b/>
        </w:rPr>
        <w:t>Trgovački sud u Zagrebu</w:t>
      </w:r>
    </w:p>
    <w:p w:rsidRDefault="00875FAF" w:rsidP="00875FAF" w:rsidR="00875FAF">
      <w:pPr>
        <w:jc w:val="both"/>
      </w:pPr>
      <w:r>
        <w:rPr>
          <w:rFonts w:cs="Arial" w:hAnsi="Arial" w:ascii="Arial"/>
          <w:lang w:val="pl-PL"/>
        </w:rPr>
        <w:t xml:space="preserve">Poslovni broj spisa: </w:t>
      </w:r>
      <w:r w:rsidR="002035B1">
        <w:rPr>
          <w:rFonts w:cs="Arial" w:hAnsi="Arial" w:ascii="Arial"/>
          <w:b/>
          <w:lang w:val="pl-PL"/>
        </w:rPr>
        <w:t>3. St-134/18-9</w:t>
      </w:r>
    </w:p>
    <w:p w:rsidRDefault="00875FAF" w:rsidP="00875FAF" w:rsidR="00875FAF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(ime i prezime / tvrtka ili naziv, OIB, adresa / sjedište) :</w:t>
      </w:r>
    </w:p>
    <w:p w:rsidRDefault="002035B1" w:rsidP="005C4A7F" w:rsidR="005C4A7F" w:rsidRPr="005C4A7F">
      <w:pPr>
        <w:spacing w:after="0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Stečajna masa iza A.G. 92 d.o.o. ,Zagreb, Plemićeva 2, OIB:89470529103</w:t>
      </w:r>
    </w:p>
    <w:p w:rsidRDefault="00875FAF" w:rsidP="00875FAF" w:rsidR="00875FAF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</w:p>
    <w:p w:rsidRDefault="009220D5" w:rsidP="00875FAF" w:rsidR="009220D5"/>
    <w:p w:rsidRDefault="001F44F5" w:rsidP="00875FAF" w:rsidR="001F44F5"/>
    <w:p w:rsidRDefault="001528BC" w:rsidP="00875FAF" w:rsidR="001528BC"/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75FAF" w:rsidP="00875FAF" w:rsidR="00875FAF">
      <w:pPr>
        <w:pStyle w:val="Bezproreda1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75FAF" w:rsidP="00875FAF" w:rsidR="00875FAF">
      <w:pPr>
        <w:spacing w:after="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</w:t>
      </w:r>
      <w:r>
        <w:rPr>
          <w:rFonts w:cs="Arial" w:hAnsi="Arial" w:ascii="Arial"/>
          <w:b/>
          <w:sz w:val="18"/>
          <w:szCs w:val="18"/>
        </w:rPr>
        <w:t xml:space="preserve">Vjerovnici  I. višeg isplatnog reda </w:t>
      </w:r>
    </w:p>
    <w:p w:rsidRDefault="00E867EF" w:rsidP="00875FAF" w:rsidR="00E867EF">
      <w:pPr>
        <w:spacing w:after="0"/>
      </w:pPr>
    </w:p>
    <w:p w:rsidRDefault="00E867EF" w:rsidP="00875FAF" w:rsidR="00E867EF">
      <w:pPr>
        <w:spacing w:after="0"/>
      </w:pPr>
    </w:p>
    <w:p w:rsidRDefault="001528BC" w:rsidP="00875FAF" w:rsidR="001528BC">
      <w:pPr>
        <w:spacing w:after="0"/>
      </w:pPr>
    </w:p>
    <w:p w:rsidRDefault="001F44F5" w:rsidP="001528BC" w:rsidR="001528BC">
      <w:pPr>
        <w:spacing w:after="0"/>
        <w:ind w:firstLine="708" w:left="2124"/>
      </w:pPr>
      <w:r>
        <w:t xml:space="preserve">                   </w:t>
      </w:r>
      <w:r w:rsidR="001528BC">
        <w:t xml:space="preserve">U ovome stečajnom postupku nema vjerovnika I. višeg isplatnog reda. </w:t>
      </w:r>
    </w:p>
    <w:p w:rsidRDefault="001528BC" w:rsidP="00875FAF" w:rsidR="001528BC">
      <w:pPr>
        <w:spacing w:after="0"/>
      </w:pPr>
    </w:p>
    <w:p w:rsidRDefault="001528BC" w:rsidP="00875FAF" w:rsidR="001528BC">
      <w:pPr>
        <w:spacing w:after="0"/>
      </w:pPr>
    </w:p>
    <w:p w:rsidRDefault="001528BC" w:rsidP="00875FAF" w:rsidR="001528BC">
      <w:pPr>
        <w:spacing w:after="0"/>
      </w:pPr>
    </w:p>
    <w:p w:rsidRDefault="001528BC" w:rsidP="00875FAF" w:rsidR="001528BC">
      <w:pPr>
        <w:spacing w:after="0"/>
      </w:pPr>
    </w:p>
    <w:p w:rsidRDefault="001528BC" w:rsidP="00875FAF" w:rsidR="001528BC">
      <w:pPr>
        <w:spacing w:after="0"/>
      </w:pPr>
    </w:p>
    <w:p w:rsidRDefault="001528BC" w:rsidP="00875FAF" w:rsidR="001528BC">
      <w:pPr>
        <w:spacing w:after="0"/>
      </w:pPr>
    </w:p>
    <w:p w:rsidRDefault="001528BC" w:rsidP="00875FAF" w:rsidR="001528BC">
      <w:pPr>
        <w:spacing w:after="0"/>
      </w:pPr>
    </w:p>
    <w:p w:rsidRDefault="00E867EF" w:rsidP="00875FAF" w:rsidR="00E867EF">
      <w:pPr>
        <w:spacing w:after="0"/>
      </w:pPr>
    </w:p>
    <w:p w:rsidRDefault="002035B1" w:rsidP="00875FAF" w:rsidR="002035B1">
      <w:pPr>
        <w:spacing w:after="0"/>
      </w:pPr>
    </w:p>
    <w:p w:rsidRDefault="002035B1" w:rsidP="00875FAF" w:rsidR="002035B1">
      <w:pPr>
        <w:spacing w:after="0"/>
      </w:pPr>
    </w:p>
    <w:p w:rsidRDefault="001F44F5" w:rsidP="009220D5" w:rsidR="001F44F5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2035B1" w:rsidP="009220D5" w:rsidR="009220D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lastRenderedPageBreak/>
        <w:t>Stečajna masa iza A.G. 92 d.o.o.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 w:rsidR="001F44F5">
        <w:rPr>
          <w:rFonts w:cs="Arial" w:hAnsi="Arial" w:ascii="Arial"/>
          <w:sz w:val="20"/>
          <w:szCs w:val="20"/>
          <w:lang w:val="pl-PL"/>
        </w:rPr>
        <w:tab/>
      </w:r>
      <w:r w:rsidR="001F44F5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Na broj:3.St-134/18-9</w:t>
      </w:r>
    </w:p>
    <w:p w:rsidRDefault="002035B1" w:rsidP="009220D5" w:rsidR="009220D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2035B1" w:rsidP="009220D5" w:rsidR="009220D5">
      <w:r>
        <w:rPr>
          <w:rFonts w:cs="Arial" w:hAnsi="Arial" w:ascii="Arial"/>
          <w:sz w:val="20"/>
          <w:szCs w:val="20"/>
          <w:lang w:val="pl-PL"/>
        </w:rPr>
        <w:t>OIB:89470529103</w:t>
      </w:r>
    </w:p>
    <w:p w:rsidRDefault="009220D5" w:rsidP="009B7970" w:rsidR="00875FAF">
      <w:pPr>
        <w:rPr>
          <w:rFonts w:cs="Arial" w:hAnsi="Arial" w:ascii="Arial"/>
          <w:b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5FAF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tbl>
      <w:tblPr>
        <w:tblW w:type="dxa" w:w="14175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693"/>
        <w:gridCol w:w="1559"/>
        <w:gridCol w:w="3969"/>
        <w:gridCol w:w="1560"/>
        <w:gridCol w:w="1559"/>
        <w:gridCol w:w="1417"/>
      </w:tblGrid>
      <w:tr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500926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500926" w:rsidR="00875FAF">
            <w:pPr>
              <w:pStyle w:val="Bezproreda1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tražbine(kn)</w:t>
            </w:r>
          </w:p>
        </w:tc>
      </w:tr>
      <w:tr w:rsidR="00FB7C85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R="00FB7C85" w:rsidRPr="00857AA4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57AA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EA7289" w:rsidR="00FB7C85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F706E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EA7289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REPUBLIKA HRVATSKA, </w:t>
            </w:r>
          </w:p>
          <w:p w:rsidRDefault="00FB7C85" w:rsidP="00EA7289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OIB: 52634238587</w:t>
            </w:r>
          </w:p>
          <w:p w:rsidRDefault="00FB7C85" w:rsidP="00EA7289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DRŽAVNE NEKRETNINE d.o.o, zastupana po ŽDO ZAGREB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EA7289" w:rsidR="00FB7C85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EA7289" w:rsidR="00FB7C8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Otvorene stavke </w:t>
            </w:r>
          </w:p>
          <w:p w:rsidRDefault="00FB7C85" w:rsidP="00EA7289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godina 2014. do 2016.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EA7289" w:rsidR="00FB7C85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84.098,89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4049" w:rsidP="009D138F" w:rsidR="00FB7C85" w:rsidRPr="00857AA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R="00FB7C85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B456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84.098,89</w:t>
            </w:r>
          </w:p>
        </w:tc>
      </w:tr>
      <w:tr w:rsidR="00CB4564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R="00CB4564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857AA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F706E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SUVLASNICI ZGRADE ZAGREB, PETRINJSKA 29, </w:t>
            </w:r>
          </w:p>
          <w:p w:rsidRDefault="00CB4564" w:rsidP="00EA7289" w:rsidR="00CB4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zastupani po GSKG d.o.o. </w:t>
            </w:r>
          </w:p>
          <w:p w:rsidRDefault="00CB4564" w:rsidP="00EA7289" w:rsidR="00CB4564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OIB: 03744272526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pričuva od 2011 do </w:t>
            </w:r>
            <w:smartTag w:element="metricconverter" w:uri="urn:schemas-microsoft-com:office:smarttags">
              <w:smartTagPr>
                <w:attr w:val="2018 g" w:name="ProductID"/>
              </w:smartTagPr>
              <w:r w:rsidRPr="00F63BB8">
                <w:rPr>
                  <w:rFonts w:cs="Arial" w:hAnsi="Arial" w:ascii="Arial"/>
                  <w:sz w:val="18"/>
                  <w:szCs w:val="18"/>
                </w:rPr>
                <w:t>2018 g</w:t>
              </w:r>
            </w:smartTag>
            <w:r w:rsidRPr="00F63BB8">
              <w:rPr>
                <w:rFonts w:cs="Arial" w:hAnsi="Arial" w:ascii="Arial"/>
                <w:sz w:val="18"/>
                <w:szCs w:val="18"/>
              </w:rPr>
              <w:t>.</w:t>
            </w:r>
            <w:r>
              <w:rPr>
                <w:rFonts w:cs="Arial" w:hAnsi="Arial" w:ascii="Arial"/>
                <w:sz w:val="18"/>
                <w:szCs w:val="18"/>
              </w:rPr>
              <w:t xml:space="preserve"> za objekt 06601235 Zagreb, Petrinjska 29</w:t>
            </w:r>
          </w:p>
          <w:p w:rsidRDefault="00CB4564" w:rsidP="00FB7C85" w:rsidR="00CB4564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Rješenje o ovrsi  javni bilježnik M.Ježek Ovrv-61489/16 od </w:t>
            </w:r>
            <w:r w:rsidRPr="00F63BB8">
              <w:rPr>
                <w:rFonts w:cs="Arial" w:hAnsi="Arial" w:ascii="Arial"/>
                <w:sz w:val="18"/>
                <w:szCs w:val="18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1" w:name="Day"/>
                <w:attr w:val="2016" w:name="Year"/>
              </w:smartTagPr>
              <w:r>
                <w:rPr>
                  <w:rFonts w:cs="Arial" w:hAnsi="Arial" w:ascii="Arial"/>
                  <w:sz w:val="18"/>
                  <w:szCs w:val="18"/>
                </w:rPr>
                <w:t>11.10.2016.</w:t>
              </w:r>
            </w:smartTag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1.196,02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1.196,02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R="00CB4564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CB4564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134112" w:rsidR="00CB4564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50D1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SUVLASNICI ZGRADE ZAGREB, PETRINJSKA 29, </w:t>
            </w:r>
          </w:p>
          <w:p w:rsidRDefault="00CB4564" w:rsidP="00EA7289" w:rsidR="00CB4564" w:rsidRPr="00F50D1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zastupani po GSKG d.o.o. </w:t>
            </w:r>
          </w:p>
          <w:p w:rsidRDefault="00CB4564" w:rsidP="00EA7289" w:rsidR="00CB4564" w:rsidRPr="00F50D1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OIB: 03744272526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B4564" w:rsidP="00394049" w:rsidR="00CB456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pričuva od 2011 do 2018, </w:t>
            </w:r>
            <w:r w:rsidR="00394049">
              <w:rPr>
                <w:rFonts w:cs="Arial" w:hAnsi="Arial" w:ascii="Arial"/>
                <w:sz w:val="20"/>
                <w:szCs w:val="20"/>
              </w:rPr>
              <w:t>za objekt 066001200 i</w:t>
            </w:r>
            <w:r>
              <w:rPr>
                <w:rFonts w:cs="Arial" w:hAnsi="Arial" w:ascii="Arial"/>
                <w:sz w:val="20"/>
                <w:szCs w:val="20"/>
              </w:rPr>
              <w:t xml:space="preserve"> 06601294</w:t>
            </w:r>
            <w:r w:rsidRPr="00F50D1A">
              <w:rPr>
                <w:rFonts w:cs="Arial" w:hAnsi="Arial" w:ascii="Arial"/>
                <w:sz w:val="20"/>
                <w:szCs w:val="20"/>
              </w:rPr>
              <w:t xml:space="preserve"> Zagreb, Petrinjska 29</w:t>
            </w:r>
          </w:p>
          <w:p w:rsidRDefault="00CB4564" w:rsidP="00394049" w:rsidR="00CB4564" w:rsidRPr="0039404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394049">
              <w:rPr>
                <w:rFonts w:cs="Arial" w:hAnsi="Arial" w:ascii="Arial"/>
                <w:sz w:val="18"/>
                <w:szCs w:val="18"/>
              </w:rPr>
              <w:t>Rješenje o ovrsi javni bilježnik Š</w:t>
            </w:r>
            <w:r w:rsidR="005764CD">
              <w:rPr>
                <w:rFonts w:cs="Arial" w:hAnsi="Arial" w:ascii="Arial"/>
                <w:sz w:val="18"/>
                <w:szCs w:val="18"/>
              </w:rPr>
              <w:t>karičić-Sinčić Ovrv-11721/14 pr</w:t>
            </w:r>
            <w:r w:rsidRPr="00394049">
              <w:rPr>
                <w:rFonts w:cs="Arial" w:hAnsi="Arial" w:ascii="Arial"/>
                <w:sz w:val="18"/>
                <w:szCs w:val="18"/>
              </w:rPr>
              <w:t xml:space="preserve">avomoćno </w:t>
            </w:r>
            <w:r w:rsidR="007D327B">
              <w:rPr>
                <w:rFonts w:cs="Arial" w:hAnsi="Arial" w:ascii="Arial"/>
                <w:sz w:val="18"/>
                <w:szCs w:val="18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4" w:name="Day"/>
                <w:attr w:val="2014" w:name="Year"/>
              </w:smartTagPr>
              <w:r w:rsidRPr="00394049">
                <w:rPr>
                  <w:rFonts w:cs="Arial" w:hAnsi="Arial" w:ascii="Arial"/>
                  <w:sz w:val="18"/>
                  <w:szCs w:val="18"/>
                </w:rPr>
                <w:t>24.10.2014.</w:t>
              </w:r>
            </w:smartTag>
            <w:r w:rsidRPr="00394049">
              <w:rPr>
                <w:rFonts w:cs="Arial" w:hAnsi="Arial" w:ascii="Arial"/>
                <w:sz w:val="18"/>
                <w:szCs w:val="18"/>
              </w:rPr>
              <w:t xml:space="preserve">   i  Ovrv-64296/16 Škaričić-Sinčić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4.294,23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4.294,23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134112" w:rsidR="00CB4564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CB4564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CB456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73640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B4564" w:rsidP="00EA7289" w:rsidR="00CB4564" w:rsidRPr="002D7FE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CB4564" w:rsidP="00EA7289" w:rsidR="00CB4564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CB4564" w:rsidP="00EA7289" w:rsidR="00CB4564" w:rsidRPr="0073640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OIB: 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73640C">
            <w:pPr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Zagreb, Trg S. Radića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411ED" w:rsidP="00FB7C85" w:rsidR="00CB4564" w:rsidRPr="0073640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komunalna naknada, vlastito rješenje</w:t>
            </w:r>
            <w:r w:rsidR="00CB4564" w:rsidRPr="0073640C">
              <w:rPr>
                <w:rFonts w:cs="Arial" w:hAnsi="Arial" w:ascii="Arial"/>
                <w:sz w:val="20"/>
                <w:szCs w:val="20"/>
              </w:rPr>
              <w:t xml:space="preserve"> o ovrsi </w:t>
            </w:r>
            <w:r w:rsidR="00CB4564" w:rsidRPr="0073640C">
              <w:rPr>
                <w:rFonts w:cs="Arial" w:hAnsi="Arial" w:ascii="Arial"/>
                <w:sz w:val="18"/>
                <w:szCs w:val="18"/>
              </w:rPr>
              <w:t xml:space="preserve">UP/I-363-03/2012-80/0127 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22" w:name="Day"/>
                <w:attr w:val="2012" w:name="Year"/>
              </w:smartTagPr>
              <w:r w:rsidR="00CB4564" w:rsidRPr="0073640C">
                <w:rPr>
                  <w:rFonts w:cs="Arial" w:hAnsi="Arial" w:ascii="Arial"/>
                  <w:sz w:val="18"/>
                  <w:szCs w:val="18"/>
                </w:rPr>
                <w:t>22.11.2012</w:t>
              </w:r>
            </w:smartTag>
            <w:r w:rsidR="00CB4564" w:rsidRPr="0073640C">
              <w:rPr>
                <w:rFonts w:cs="Arial" w:hAnsi="Arial" w:ascii="Arial"/>
                <w:sz w:val="18"/>
                <w:szCs w:val="18"/>
              </w:rPr>
              <w:t xml:space="preserve">; UP/I-363-03/2014-08/0145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5" w:name="Day"/>
                <w:attr w:val="2014" w:name="Year"/>
              </w:smartTagPr>
              <w:r w:rsidR="00CB4564" w:rsidRPr="0073640C">
                <w:rPr>
                  <w:rFonts w:cs="Arial" w:hAnsi="Arial" w:ascii="Arial"/>
                  <w:sz w:val="18"/>
                  <w:szCs w:val="18"/>
                </w:rPr>
                <w:t>15.12.2014</w:t>
              </w:r>
            </w:smartTag>
            <w:r w:rsidR="00CB4564" w:rsidRPr="0073640C">
              <w:rPr>
                <w:rFonts w:cs="Arial" w:hAnsi="Arial" w:ascii="Arial"/>
                <w:sz w:val="18"/>
                <w:szCs w:val="18"/>
              </w:rPr>
              <w:t xml:space="preserve">, UP/I-363-03/2008-54/0176 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2" w:name="Day"/>
                <w:attr w:val="2008" w:name="Year"/>
              </w:smartTagPr>
              <w:r w:rsidR="00CB4564" w:rsidRPr="0073640C">
                <w:rPr>
                  <w:rFonts w:cs="Arial" w:hAnsi="Arial" w:ascii="Arial"/>
                  <w:sz w:val="18"/>
                  <w:szCs w:val="18"/>
                </w:rPr>
                <w:t>02.01.2008</w:t>
              </w:r>
            </w:smartTag>
            <w:r w:rsidR="00CB4564" w:rsidRPr="0073640C">
              <w:rPr>
                <w:rFonts w:cs="Arial" w:hAnsi="Arial" w:ascii="Arial"/>
                <w:sz w:val="18"/>
                <w:szCs w:val="18"/>
              </w:rPr>
              <w:t xml:space="preserve">,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73640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15.925,29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73640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15.925,29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B07CF5" w:rsidR="00CB4564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CB4564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CB456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B4564" w:rsidP="00EA7289" w:rsidR="00CB4564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CB4564" w:rsidP="00EA7289" w:rsidR="00CB4564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CB4564" w:rsidP="00EA7289" w:rsidR="00CB4564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OIB: 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Zagreb, Trg S. Radića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B4564" w:rsidP="00EA7289" w:rsidR="00CB4564" w:rsidRPr="002D7FE2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spomenička renta, vlastito rješenje </w:t>
            </w:r>
            <w:r w:rsidRPr="002D7FE2">
              <w:rPr>
                <w:rFonts w:cs="Arial" w:hAnsi="Arial" w:ascii="Arial"/>
                <w:sz w:val="20"/>
                <w:szCs w:val="20"/>
              </w:rPr>
              <w:t xml:space="preserve"> o ovrsi </w:t>
            </w:r>
            <w:r w:rsidRPr="002D7FE2">
              <w:rPr>
                <w:rFonts w:cs="Arial" w:hAnsi="Arial" w:ascii="Arial"/>
                <w:sz w:val="18"/>
                <w:szCs w:val="18"/>
              </w:rPr>
              <w:t xml:space="preserve">UP/I-373-04/12-03/107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0" w:name="Day"/>
                <w:attr w:val="12" w:name="Year"/>
              </w:smartTagPr>
              <w:r w:rsidRPr="002D7FE2">
                <w:rPr>
                  <w:rFonts w:cs="Arial" w:hAnsi="Arial" w:ascii="Arial"/>
                  <w:sz w:val="18"/>
                  <w:szCs w:val="18"/>
                </w:rPr>
                <w:t>10.12.12</w:t>
              </w:r>
            </w:smartTag>
            <w:r w:rsidRPr="002D7FE2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273645">
              <w:rPr>
                <w:rFonts w:cs="Arial" w:hAnsi="Arial" w:ascii="Arial"/>
                <w:sz w:val="18"/>
                <w:szCs w:val="18"/>
              </w:rPr>
              <w:t xml:space="preserve">izvršno </w:t>
            </w:r>
            <w:smartTag w:element="date" w:uri="urn:schemas-microsoft-com:office:smarttags">
              <w:smartTagPr>
                <w:attr w:val="trans" w:name="ls"/>
                <w:attr w:val="4" w:name="Month"/>
                <w:attr w:val="12" w:name="Day"/>
                <w:attr w:val="2013" w:name="Year"/>
              </w:smartTagPr>
              <w:r w:rsidR="00273645">
                <w:rPr>
                  <w:rFonts w:cs="Arial" w:hAnsi="Arial" w:ascii="Arial"/>
                  <w:sz w:val="18"/>
                  <w:szCs w:val="18"/>
                </w:rPr>
                <w:t>12.4.2013.</w:t>
              </w:r>
            </w:smartTag>
            <w:r w:rsidR="00273645">
              <w:rPr>
                <w:rFonts w:cs="Arial" w:hAnsi="Arial" w:ascii="Arial"/>
                <w:sz w:val="18"/>
                <w:szCs w:val="18"/>
              </w:rPr>
              <w:t xml:space="preserve">; </w:t>
            </w:r>
            <w:r w:rsidRPr="002D7FE2">
              <w:rPr>
                <w:rFonts w:cs="Arial" w:hAnsi="Arial" w:ascii="Arial"/>
                <w:sz w:val="18"/>
                <w:szCs w:val="18"/>
              </w:rPr>
              <w:t xml:space="preserve">UP/I-373-047/13-03/11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9" w:name="Day"/>
                <w:attr w:val="13" w:name="Year"/>
              </w:smartTagPr>
              <w:r w:rsidRPr="002D7FE2">
                <w:rPr>
                  <w:rFonts w:cs="Arial" w:hAnsi="Arial" w:ascii="Arial"/>
                  <w:sz w:val="18"/>
                  <w:szCs w:val="18"/>
                </w:rPr>
                <w:t>19.12.13</w:t>
              </w:r>
            </w:smartTag>
            <w:r w:rsidRPr="002D7FE2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273645">
              <w:rPr>
                <w:rFonts w:cs="Arial" w:hAnsi="Arial" w:ascii="Arial"/>
                <w:sz w:val="18"/>
                <w:szCs w:val="18"/>
              </w:rPr>
              <w:t xml:space="preserve">izvršno 03.2014.; </w:t>
            </w:r>
            <w:r w:rsidRPr="002D7FE2">
              <w:rPr>
                <w:rFonts w:cs="Arial" w:hAnsi="Arial" w:ascii="Arial"/>
                <w:sz w:val="18"/>
                <w:szCs w:val="18"/>
              </w:rPr>
              <w:t xml:space="preserve">UP/I-373-04/14-03/11 od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7" w:name="Day"/>
                <w:attr w:val="14" w:name="Year"/>
              </w:smartTagPr>
              <w:r w:rsidRPr="002D7FE2">
                <w:rPr>
                  <w:rFonts w:cs="Arial" w:hAnsi="Arial" w:ascii="Arial"/>
                  <w:sz w:val="18"/>
                  <w:szCs w:val="18"/>
                </w:rPr>
                <w:t>27.10.14</w:t>
              </w:r>
            </w:smartTag>
            <w:r w:rsidRPr="002D7FE2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273645">
              <w:rPr>
                <w:rFonts w:cs="Arial" w:hAnsi="Arial" w:ascii="Arial"/>
                <w:sz w:val="18"/>
                <w:szCs w:val="18"/>
              </w:rPr>
              <w:t xml:space="preserve">izvršno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5" w:name="Day"/>
                <w:attr w:val="2014" w:name="Year"/>
              </w:smartTagPr>
              <w:r w:rsidR="00273645">
                <w:rPr>
                  <w:rFonts w:cs="Arial" w:hAnsi="Arial" w:ascii="Arial"/>
                  <w:sz w:val="18"/>
                  <w:szCs w:val="18"/>
                </w:rPr>
                <w:t>5.12.2014.</w:t>
              </w:r>
            </w:smartTag>
            <w:r w:rsidR="00273645">
              <w:rPr>
                <w:rFonts w:cs="Arial" w:hAnsi="Arial" w:ascii="Arial"/>
                <w:sz w:val="18"/>
                <w:szCs w:val="18"/>
              </w:rPr>
              <w:t xml:space="preserve">; </w:t>
            </w:r>
            <w:r w:rsidRPr="002D7FE2">
              <w:rPr>
                <w:rFonts w:cs="Arial" w:hAnsi="Arial" w:ascii="Arial"/>
                <w:sz w:val="18"/>
                <w:szCs w:val="18"/>
              </w:rPr>
              <w:t>UP/I-373-04/15-03/11 od 13.11.15</w:t>
            </w:r>
            <w:r w:rsidR="00273645">
              <w:rPr>
                <w:rFonts w:cs="Arial" w:hAnsi="Arial" w:ascii="Arial"/>
                <w:sz w:val="18"/>
                <w:szCs w:val="18"/>
              </w:rPr>
              <w:t xml:space="preserve">izvršno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22" w:name="Day"/>
                <w:attr w:val="2015" w:name="Year"/>
              </w:smartTagPr>
              <w:r w:rsidR="00273645">
                <w:rPr>
                  <w:rFonts w:cs="Arial" w:hAnsi="Arial" w:ascii="Arial"/>
                  <w:sz w:val="18"/>
                  <w:szCs w:val="18"/>
                </w:rPr>
                <w:t>22.12.2015.</w:t>
              </w:r>
            </w:smartTag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7.157,00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7.157,00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B07CF5" w:rsidR="00CB4564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CB4564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CB456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394049" w:rsidR="00CB4564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Hrvatske vode –pravna osoba za upravljanje vodama</w:t>
            </w:r>
            <w:r w:rsidR="00394049">
              <w:rPr>
                <w:rFonts w:cs="Arial" w:hAnsi="Arial" w:ascii="Arial"/>
                <w:sz w:val="20"/>
                <w:szCs w:val="20"/>
              </w:rPr>
              <w:t>,</w:t>
            </w:r>
            <w:r w:rsidRPr="002D7FE2">
              <w:rPr>
                <w:rFonts w:cs="Arial" w:hAnsi="Arial" w:ascii="Arial"/>
                <w:sz w:val="20"/>
                <w:szCs w:val="20"/>
              </w:rPr>
              <w:t>OIB:28921383001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Zagreb, Ulica 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B4564" w:rsidP="00500926" w:rsidR="00CB4564" w:rsidRPr="00B570D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70DB">
              <w:rPr>
                <w:rFonts w:cs="Arial" w:hAnsi="Arial" w:ascii="Arial"/>
                <w:sz w:val="18"/>
                <w:szCs w:val="18"/>
              </w:rPr>
              <w:t>naknada za uređenje voda, vlastito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</w:t>
            </w:r>
            <w:r w:rsidRPr="00B570DB">
              <w:rPr>
                <w:rFonts w:cs="Arial" w:hAnsi="Arial" w:ascii="Arial"/>
                <w:sz w:val="18"/>
                <w:szCs w:val="18"/>
              </w:rPr>
              <w:t xml:space="preserve"> o ovrsi UP/I-3</w:t>
            </w:r>
            <w:r w:rsidR="00B11583">
              <w:rPr>
                <w:rFonts w:cs="Arial" w:hAnsi="Arial" w:ascii="Arial"/>
                <w:sz w:val="18"/>
                <w:szCs w:val="18"/>
              </w:rPr>
              <w:t xml:space="preserve">63-03/2012-81/0054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7" w:name="Day"/>
                <w:attr w:val="12" w:name="Year"/>
              </w:smartTagPr>
              <w:r w:rsidR="00B11583">
                <w:rPr>
                  <w:rFonts w:cs="Arial" w:hAnsi="Arial" w:ascii="Arial"/>
                  <w:sz w:val="18"/>
                  <w:szCs w:val="18"/>
                </w:rPr>
                <w:t>17.12.12</w:t>
              </w:r>
            </w:smartTag>
            <w:r w:rsidR="00B11583">
              <w:rPr>
                <w:rFonts w:cs="Arial" w:hAnsi="Arial" w:ascii="Arial"/>
                <w:sz w:val="18"/>
                <w:szCs w:val="18"/>
              </w:rPr>
              <w:t xml:space="preserve">, izvršno 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2" w:name="Day"/>
                <w:attr w:val="2013" w:name="Year"/>
              </w:smartTagPr>
              <w:r w:rsidR="00B11583">
                <w:rPr>
                  <w:rFonts w:cs="Arial" w:hAnsi="Arial" w:ascii="Arial"/>
                  <w:sz w:val="18"/>
                  <w:szCs w:val="18"/>
                </w:rPr>
                <w:t>12.2.2013.</w:t>
              </w:r>
            </w:smartTag>
            <w:r w:rsidR="00B11583">
              <w:rPr>
                <w:rFonts w:cs="Arial" w:hAnsi="Arial" w:ascii="Arial"/>
                <w:sz w:val="18"/>
                <w:szCs w:val="18"/>
              </w:rPr>
              <w:t xml:space="preserve"> ; </w:t>
            </w:r>
            <w:r w:rsidRPr="00B570DB">
              <w:rPr>
                <w:rFonts w:cs="Arial" w:hAnsi="Arial" w:ascii="Arial"/>
                <w:sz w:val="18"/>
                <w:szCs w:val="18"/>
              </w:rPr>
              <w:t xml:space="preserve">UP/I-325-08/2011-07/9645 od </w:t>
            </w:r>
            <w:r w:rsidR="00B401F9">
              <w:rPr>
                <w:rFonts w:cs="Arial" w:hAnsi="Arial" w:ascii="Arial"/>
                <w:sz w:val="18"/>
                <w:szCs w:val="18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3" w:name="Day"/>
                <w:attr w:val="11" w:name="Year"/>
              </w:smartTagPr>
              <w:r w:rsidRPr="00B570DB">
                <w:rPr>
                  <w:rFonts w:cs="Arial" w:hAnsi="Arial" w:ascii="Arial"/>
                  <w:sz w:val="18"/>
                  <w:szCs w:val="18"/>
                </w:rPr>
                <w:t>03.01.11</w:t>
              </w:r>
            </w:smartTag>
            <w:r>
              <w:t xml:space="preserve"> </w:t>
            </w:r>
            <w:r w:rsidR="00B11583">
              <w:t xml:space="preserve">izvršno od </w:t>
            </w:r>
            <w:smartTag w:element="date" w:uri="urn:schemas-microsoft-com:office:smarttags">
              <w:smartTagPr>
                <w:attr w:val="trans" w:name="ls"/>
                <w:attr w:val="3" w:name="Month"/>
                <w:attr w:val="8" w:name="Day"/>
                <w:attr w:val="2011" w:name="Year"/>
              </w:smartTagPr>
              <w:r w:rsidR="00B11583">
                <w:t>8.3.2011.</w:t>
              </w:r>
            </w:smartTag>
            <w:r>
              <w:t xml:space="preserve">            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492,53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EA7289" w:rsidR="00CB4564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492,53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B07CF5" w:rsidR="00CB4564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500926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500926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7.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 xml:space="preserve">Centar za restrukturiranje i prodaju </w:t>
            </w:r>
          </w:p>
          <w:p w:rsidRDefault="00500926" w:rsidP="00EA7289" w:rsidR="00500926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OIB:38083028711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 w:rsidRPr="00D449E1">
            <w:pPr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Zagreb, Ivana Lučića 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394049" w:rsidR="00500926" w:rsidRPr="00B570D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70DB">
              <w:rPr>
                <w:rFonts w:cs="Arial" w:hAnsi="Arial" w:ascii="Arial"/>
                <w:sz w:val="18"/>
                <w:szCs w:val="18"/>
              </w:rPr>
              <w:t>Zakup poslovnog prostora u Zagrebu , Petrinjska 29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4D2DC6">
              <w:rPr>
                <w:rFonts w:cs="Arial" w:hAnsi="Arial" w:ascii="Arial"/>
                <w:sz w:val="18"/>
                <w:szCs w:val="18"/>
              </w:rPr>
              <w:t xml:space="preserve">od </w:t>
            </w:r>
            <w:r w:rsidRPr="00B570DB">
              <w:rPr>
                <w:rFonts w:cs="Arial" w:hAnsi="Arial" w:ascii="Arial"/>
                <w:sz w:val="18"/>
                <w:szCs w:val="18"/>
              </w:rPr>
              <w:t xml:space="preserve"> 2008. godina do </w:t>
            </w:r>
            <w:smartTag w:element="date" w:uri="urn:schemas-microsoft-com:office:smarttags">
              <w:smartTagPr>
                <w:attr w:val="trans" w:name="ls"/>
                <w:attr w:val="7" w:name="Month"/>
                <w:attr w:val="26" w:name="Day"/>
                <w:attr w:val="2015" w:name="Year"/>
              </w:smartTagPr>
              <w:r w:rsidRPr="00B570DB">
                <w:rPr>
                  <w:rFonts w:cs="Arial" w:hAnsi="Arial" w:ascii="Arial"/>
                  <w:sz w:val="18"/>
                  <w:szCs w:val="18"/>
                </w:rPr>
                <w:t>26.7.2015.</w:t>
              </w:r>
            </w:smartTag>
            <w:r w:rsidRPr="00B570DB">
              <w:rPr>
                <w:rFonts w:cs="Arial" w:hAnsi="Arial" w:ascii="Arial"/>
                <w:sz w:val="18"/>
                <w:szCs w:val="18"/>
              </w:rPr>
              <w:t xml:space="preserve"> ; UP/I-942-01/97-02/686 od </w:t>
            </w:r>
            <w:r w:rsidR="004D2DC6">
              <w:rPr>
                <w:rFonts w:cs="Arial" w:hAnsi="Arial" w:ascii="Arial"/>
                <w:sz w:val="18"/>
                <w:szCs w:val="18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04" w:name="Day"/>
                <w:attr w:val="01" w:name="Year"/>
              </w:smartTagPr>
              <w:r w:rsidRPr="00B570DB">
                <w:rPr>
                  <w:rFonts w:cs="Arial" w:hAnsi="Arial" w:ascii="Arial"/>
                  <w:sz w:val="18"/>
                  <w:szCs w:val="18"/>
                </w:rPr>
                <w:t>04.12.01</w:t>
              </w:r>
            </w:smartTag>
            <w:r w:rsidRPr="00B570DB">
              <w:rPr>
                <w:rFonts w:cs="Arial" w:hAnsi="Arial" w:ascii="Arial"/>
                <w:sz w:val="18"/>
                <w:szCs w:val="18"/>
              </w:rPr>
              <w:t xml:space="preserve">, Zaključak Grad Zagreb, UP/I-942-01/97-02/686 </w:t>
            </w:r>
            <w:r w:rsidR="00C3501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B570DB">
              <w:rPr>
                <w:rFonts w:cs="Arial" w:hAnsi="Arial" w:ascii="Arial"/>
                <w:sz w:val="18"/>
                <w:szCs w:val="18"/>
              </w:rPr>
              <w:t>o</w:t>
            </w:r>
            <w:r w:rsidR="00394049">
              <w:rPr>
                <w:rFonts w:cs="Arial" w:hAnsi="Arial" w:ascii="Arial"/>
                <w:sz w:val="18"/>
                <w:szCs w:val="18"/>
              </w:rPr>
              <w:t xml:space="preserve">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20" w:name="Day"/>
                <w:attr w:val="09" w:name="Year"/>
              </w:smartTagPr>
              <w:r w:rsidR="00394049">
                <w:rPr>
                  <w:rFonts w:cs="Arial" w:hAnsi="Arial" w:ascii="Arial"/>
                  <w:sz w:val="18"/>
                  <w:szCs w:val="18"/>
                </w:rPr>
                <w:t>20.01.09</w:t>
              </w:r>
            </w:smartTag>
            <w:r w:rsidR="00394049">
              <w:rPr>
                <w:rFonts w:cs="Arial" w:hAnsi="Arial" w:ascii="Arial"/>
                <w:sz w:val="18"/>
                <w:szCs w:val="18"/>
              </w:rPr>
              <w:t>,</w:t>
            </w:r>
            <w:r w:rsidR="00C3501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7411ED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C35016">
              <w:rPr>
                <w:rFonts w:cs="Arial" w:hAnsi="Arial" w:ascii="Arial"/>
                <w:sz w:val="18"/>
                <w:szCs w:val="18"/>
              </w:rPr>
              <w:t>U</w:t>
            </w:r>
            <w:r w:rsidR="00394049">
              <w:rPr>
                <w:rFonts w:cs="Arial" w:hAnsi="Arial" w:ascii="Arial"/>
                <w:sz w:val="18"/>
                <w:szCs w:val="18"/>
              </w:rPr>
              <w:t>govor o zakupu</w:t>
            </w:r>
            <w:r w:rsidR="00C35016">
              <w:rPr>
                <w:rFonts w:cs="Arial" w:hAnsi="Arial" w:ascii="Arial"/>
                <w:sz w:val="18"/>
                <w:szCs w:val="18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9" w:name="Day"/>
                <w:attr w:val="1999" w:name="Year"/>
              </w:smartTagPr>
              <w:r w:rsidR="00C35016">
                <w:rPr>
                  <w:rFonts w:cs="Arial" w:hAnsi="Arial" w:ascii="Arial"/>
                  <w:sz w:val="18"/>
                  <w:szCs w:val="18"/>
                </w:rPr>
                <w:t>19.10.1999.</w:t>
              </w:r>
            </w:smartTag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215.563,85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500926" w:rsidRPr="00857AA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43.510,38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500926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172.053,47</w:t>
            </w:r>
          </w:p>
        </w:tc>
      </w:tr>
      <w:tr w:rsidR="00500926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B07CF5" w:rsidR="00500926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HEP ELEKTRA d.o.o.</w:t>
            </w:r>
          </w:p>
          <w:p w:rsidRDefault="00500926" w:rsidP="00EA7289" w:rsidR="00500926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OIB:43965974818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952" w:rsidP="00EA7289" w:rsidR="00500926" w:rsidRPr="00D449E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Gundulićeva 32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0926" w:rsidP="00EA7289" w:rsidR="00500926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Potrošnja električne energije 8,9,11,12 2017.godina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EA7289" w:rsidR="00500926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2.431,95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4564" w:rsidP="00B07CF5" w:rsidR="00500926" w:rsidRPr="00857AA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B4564">
              <w:rPr>
                <w:rFonts w:cs="Arial" w:hAnsi="Arial" w:ascii="Arial"/>
                <w:sz w:val="20"/>
                <w:szCs w:val="20"/>
              </w:rPr>
              <w:t>2.431,95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0926" w:rsidP="00B07CF5" w:rsidR="00500926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A61057" w:rsidRPr="00A61057">
        <w:trPr>
          <w:trHeight w:val="5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R="00A61057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R="00A61057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R="00A61057" w:rsidRPr="00857AA4">
            <w:pPr>
              <w:spacing w:lineRule="auto" w:line="276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R="00A61057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R="00A61057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  </w:t>
            </w:r>
            <w:r w:rsidRPr="00857AA4">
              <w:rPr>
                <w:rFonts w:cs="Arial" w:hAnsi="Arial" w:ascii="Arial"/>
                <w:b/>
                <w:sz w:val="18"/>
                <w:szCs w:val="18"/>
              </w:rPr>
              <w:t>Ukupno II.viši isplatni   red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985AC2" w:rsidR="00A61057" w:rsidRPr="00A6105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sz w:val="20"/>
                <w:szCs w:val="20"/>
              </w:rPr>
              <w:t>331.159,76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A61057" w:rsidR="00A61057" w:rsidRPr="00A6105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color w:val="000000"/>
                <w:sz w:val="20"/>
                <w:szCs w:val="20"/>
              </w:rPr>
              <w:t>75.007,40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1057" w:rsidP="00A61057" w:rsidR="00A61057" w:rsidRPr="00A6105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color w:val="000000"/>
                <w:sz w:val="20"/>
                <w:szCs w:val="20"/>
              </w:rPr>
              <w:t>256.152,36</w:t>
            </w:r>
          </w:p>
        </w:tc>
      </w:tr>
    </w:tbl>
    <w:p w:rsidRDefault="00C074C3" w:rsidP="00875FAF" w:rsidR="00C074C3">
      <w:pPr>
        <w:ind w:firstLine="708" w:left="1"/>
        <w:rPr>
          <w:rFonts w:cs="Arial" w:hAnsi="Arial" w:ascii="Arial"/>
          <w:sz w:val="20"/>
          <w:szCs w:val="20"/>
        </w:rPr>
      </w:pPr>
    </w:p>
    <w:p w:rsidRDefault="001F44F5" w:rsidP="00875FAF" w:rsidR="001F44F5">
      <w:pPr>
        <w:ind w:firstLine="708" w:left="1"/>
        <w:rPr>
          <w:rFonts w:cs="Arial" w:hAnsi="Arial" w:ascii="Arial"/>
          <w:sz w:val="20"/>
          <w:szCs w:val="20"/>
        </w:rPr>
      </w:pPr>
    </w:p>
    <w:p w:rsidRDefault="00922C4B" w:rsidP="00875FAF" w:rsidR="00922C4B">
      <w:pPr>
        <w:ind w:firstLine="708" w:left="1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 uz Tablicu Vjerovnici II. višeg isplatnog rada </w:t>
      </w:r>
    </w:p>
    <w:p w:rsidRDefault="00ED3952" w:rsidP="00875FAF" w:rsidR="00ED3952" w:rsidRPr="004F5E45">
      <w:pPr>
        <w:ind w:firstLine="708" w:left="1"/>
        <w:rPr>
          <w:rFonts w:cs="Arial" w:hAnsi="Arial" w:ascii="Arial"/>
          <w:sz w:val="16"/>
          <w:szCs w:val="16"/>
        </w:rPr>
      </w:pPr>
    </w:p>
    <w:p w:rsidRDefault="00922C4B" w:rsidP="00922C4B" w:rsidR="00922C4B">
      <w:pPr>
        <w:ind w:firstLine="1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Redni broj 1, prijava broj 1: Tražbina vjerovnika RH,</w:t>
      </w:r>
      <w:r w:rsidRPr="00922C4B">
        <w:t xml:space="preserve"> </w:t>
      </w:r>
      <w:r w:rsidRPr="00922C4B">
        <w:rPr>
          <w:rFonts w:cs="Arial" w:hAnsi="Arial" w:ascii="Arial"/>
          <w:sz w:val="20"/>
          <w:szCs w:val="20"/>
        </w:rPr>
        <w:t>DRŽAVNE NEKRETNINE d.o.o</w:t>
      </w:r>
      <w:r>
        <w:rPr>
          <w:rFonts w:cs="Arial" w:hAnsi="Arial" w:ascii="Arial"/>
          <w:sz w:val="20"/>
          <w:szCs w:val="20"/>
        </w:rPr>
        <w:t>,  osporava se u cijelosti za iznos od =</w:t>
      </w:r>
      <w:r w:rsidRPr="00922C4B">
        <w:rPr>
          <w:rFonts w:cs="Arial" w:hAnsi="Arial" w:ascii="Arial"/>
          <w:sz w:val="20"/>
          <w:szCs w:val="20"/>
        </w:rPr>
        <w:t>,84.098,89</w:t>
      </w:r>
      <w:r w:rsidR="00EA1DA3">
        <w:rPr>
          <w:rFonts w:cs="Arial" w:hAnsi="Arial" w:ascii="Arial"/>
          <w:sz w:val="20"/>
          <w:szCs w:val="20"/>
        </w:rPr>
        <w:t xml:space="preserve"> kn obzirom da </w:t>
      </w:r>
      <w:r w:rsidR="00A72341">
        <w:rPr>
          <w:rFonts w:cs="Arial" w:hAnsi="Arial" w:ascii="Arial"/>
          <w:sz w:val="20"/>
          <w:szCs w:val="20"/>
        </w:rPr>
        <w:t xml:space="preserve">uz prijavu tražbine nije priložena pravovaljana dokumentacija na kojoj se temelji potraživanje. </w:t>
      </w:r>
      <w:r w:rsidR="00EA1DA3">
        <w:rPr>
          <w:rFonts w:cs="Arial" w:hAnsi="Arial" w:ascii="Arial"/>
          <w:sz w:val="20"/>
          <w:szCs w:val="20"/>
        </w:rPr>
        <w:t xml:space="preserve"> </w:t>
      </w:r>
    </w:p>
    <w:p w:rsidRDefault="001F44F5" w:rsidP="00922C4B" w:rsidR="001F44F5" w:rsidRPr="004F5E45">
      <w:pPr>
        <w:ind w:firstLine="1" w:left="708"/>
        <w:rPr>
          <w:rFonts w:cs="Arial" w:hAnsi="Arial" w:ascii="Arial"/>
          <w:sz w:val="16"/>
          <w:szCs w:val="16"/>
        </w:rPr>
      </w:pPr>
    </w:p>
    <w:p w:rsidRDefault="00A61057" w:rsidP="00A61057" w:rsidR="00C072B9">
      <w:pPr>
        <w:ind w:left="708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Redni broj 7, prijava broj 7: Tražbina vjerovnika </w:t>
      </w:r>
      <w:r w:rsidRPr="00A61057">
        <w:rPr>
          <w:rFonts w:cs="Arial" w:hAnsi="Arial" w:ascii="Arial"/>
          <w:sz w:val="20"/>
          <w:szCs w:val="20"/>
        </w:rPr>
        <w:t>Centar za restrukturiranje i prodaju</w:t>
      </w:r>
      <w:r>
        <w:rPr>
          <w:rFonts w:cs="Arial" w:hAnsi="Arial" w:ascii="Arial"/>
          <w:sz w:val="20"/>
          <w:szCs w:val="20"/>
        </w:rPr>
        <w:t xml:space="preserve">, Zagreb, od ukupnog iznos prijavljene tražbine osporava se iznos od =172.053,47 kn obzirom da se radi potraživanjima koja su u zastari. </w:t>
      </w: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A72341" w:rsidP="007B0896" w:rsidR="00A72341">
      <w:pPr>
        <w:ind w:left="1068"/>
        <w:rPr>
          <w:rFonts w:cs="Arial" w:hAnsi="Arial" w:ascii="Arial"/>
          <w:b/>
          <w:sz w:val="20"/>
          <w:szCs w:val="20"/>
        </w:rPr>
      </w:pPr>
    </w:p>
    <w:p w:rsidRDefault="00875FAF" w:rsidP="00875FAF" w:rsidR="00875FAF">
      <w:pPr>
        <w:ind w:left="709"/>
        <w:rPr>
          <w:rFonts w:cs="Arial" w:hAnsi="Arial" w:ascii="Arial"/>
          <w:b/>
          <w:sz w:val="20"/>
          <w:szCs w:val="20"/>
        </w:rPr>
      </w:pPr>
    </w:p>
    <w:p w:rsidRDefault="0046482D" w:rsidP="00875FAF" w:rsidR="0046482D">
      <w:pPr>
        <w:ind w:left="709"/>
        <w:rPr>
          <w:rFonts w:cs="Arial" w:hAnsi="Arial" w:ascii="Arial"/>
          <w:b/>
          <w:sz w:val="20"/>
          <w:szCs w:val="20"/>
        </w:rPr>
      </w:pPr>
    </w:p>
    <w:p w:rsidRDefault="0046482D" w:rsidP="00875FAF" w:rsidR="0046482D">
      <w:pPr>
        <w:ind w:left="709"/>
        <w:rPr>
          <w:rFonts w:cs="Arial" w:hAnsi="Arial" w:ascii="Arial"/>
          <w:b/>
          <w:sz w:val="20"/>
          <w:szCs w:val="20"/>
        </w:rPr>
      </w:pPr>
    </w:p>
    <w:p w:rsidRDefault="0046482D" w:rsidP="00875FAF" w:rsidR="0046482D">
      <w:pPr>
        <w:ind w:left="709"/>
        <w:rPr>
          <w:rFonts w:cs="Arial" w:hAnsi="Arial" w:ascii="Arial"/>
          <w:b/>
          <w:sz w:val="20"/>
          <w:szCs w:val="20"/>
        </w:rPr>
      </w:pPr>
    </w:p>
    <w:p w:rsidRDefault="00E867EF" w:rsidP="00875FAF" w:rsidR="00E867EF">
      <w:pPr>
        <w:ind w:left="709"/>
        <w:rPr>
          <w:rFonts w:cs="Arial" w:hAnsi="Arial" w:ascii="Arial"/>
          <w:b/>
          <w:sz w:val="20"/>
          <w:szCs w:val="20"/>
        </w:rPr>
      </w:pPr>
    </w:p>
    <w:p w:rsidRDefault="00E867EF" w:rsidP="00875FAF" w:rsidR="00E867EF">
      <w:pPr>
        <w:ind w:left="709"/>
        <w:rPr>
          <w:rFonts w:cs="Arial" w:hAnsi="Arial" w:ascii="Arial"/>
          <w:b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b/>
          <w:sz w:val="20"/>
          <w:szCs w:val="20"/>
        </w:rPr>
      </w:pPr>
    </w:p>
    <w:p w:rsidRDefault="0046482D" w:rsidP="0046482D" w:rsidR="0046482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Stečajna masa iza A.G. 92 d.o.o.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Na broj:3.St-134/18-9</w:t>
      </w:r>
    </w:p>
    <w:p w:rsidRDefault="0046482D" w:rsidP="0046482D" w:rsidR="0046482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46482D" w:rsidP="0046482D" w:rsidR="0046482D">
      <w:r>
        <w:rPr>
          <w:rFonts w:cs="Arial" w:hAnsi="Arial" w:ascii="Arial"/>
          <w:sz w:val="20"/>
          <w:szCs w:val="20"/>
          <w:lang w:val="pl-PL"/>
        </w:rPr>
        <w:t>OIB:89470529103</w:t>
      </w:r>
    </w:p>
    <w:p w:rsidRDefault="00B37BAE" w:rsidP="00B37BAE" w:rsidR="00B37B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34021" w:rsidP="00875FAF" w:rsidR="00A34021"/>
    <w:p w:rsidRDefault="00875FAF" w:rsidP="00875FAF" w:rsidR="00875FAF">
      <w:pPr>
        <w:rPr>
          <w:rFonts w:cs="Arial" w:hAnsi="Arial" w:ascii="Arial"/>
        </w:rPr>
      </w:pPr>
    </w:p>
    <w:p w:rsidRDefault="00875FAF" w:rsidP="00875FAF" w:rsidR="00875FAF">
      <w:pPr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              Rekapitulacija </w:t>
      </w:r>
    </w:p>
    <w:p w:rsidRDefault="00871B2E" w:rsidP="00875FAF" w:rsidR="00871B2E"/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R="00875FAF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75FAF" w:rsidR="00875FAF">
            <w:pPr>
              <w:spacing w:lineRule="auto" w:line="276" w:after="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Osporeno </w:t>
            </w:r>
          </w:p>
        </w:tc>
      </w:tr>
      <w:tr w:rsidR="00505051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5051" w:rsidR="00505051">
            <w:pPr>
              <w:spacing w:lineRule="auto" w:line="276" w:after="0"/>
              <w:jc w:val="center"/>
            </w:pPr>
            <w:r>
              <w:rPr>
                <w:rFonts w:cs="Arial" w:eastAsia="Times New Roman" w:hAnsi="Arial" w:ascii="Arial"/>
                <w:lang w:eastAsia="hr-HR"/>
              </w:rPr>
              <w:t xml:space="preserve">I. viši isplatni red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134112" w:rsidR="00505051" w:rsidRPr="00FE6A98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134112" w:rsidR="00505051" w:rsidRPr="00FE6A98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5051" w:rsidP="001A4327" w:rsidR="00505051" w:rsidRPr="0040369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03693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R="001F44F5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44F5" w:rsidR="001F44F5">
            <w:pPr>
              <w:spacing w:lineRule="auto" w:line="276" w:after="0"/>
              <w:jc w:val="center"/>
            </w:pPr>
            <w:r>
              <w:rPr>
                <w:rFonts w:cs="Arial" w:eastAsia="Times New Roman" w:hAnsi="Arial" w:ascii="Arial"/>
                <w:lang w:eastAsia="hr-HR"/>
              </w:rPr>
              <w:t xml:space="preserve">II. viši isplatni red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CD0A9C" w:rsidR="001F44F5" w:rsidRPr="00A6105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sz w:val="20"/>
                <w:szCs w:val="20"/>
              </w:rPr>
              <w:t>331.159,76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CD0A9C" w:rsidR="001F44F5" w:rsidRPr="00A6105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color w:val="000000"/>
                <w:sz w:val="20"/>
                <w:szCs w:val="20"/>
              </w:rPr>
              <w:t>75.007,40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CD0A9C" w:rsidR="001F44F5" w:rsidRPr="00A6105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color w:val="000000"/>
                <w:sz w:val="20"/>
                <w:szCs w:val="20"/>
              </w:rPr>
              <w:t>256.152,36</w:t>
            </w:r>
          </w:p>
        </w:tc>
      </w:tr>
      <w:tr w:rsidR="001F44F5">
        <w:trPr>
          <w:trHeight w:val="54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44F5" w:rsidR="001F44F5">
            <w:pPr>
              <w:spacing w:lineRule="auto" w:line="276" w:after="0"/>
              <w:jc w:val="center"/>
            </w:pPr>
            <w:r>
              <w:rPr>
                <w:rFonts w:cs="Arial" w:eastAsia="Times New Roman" w:hAnsi="Arial" w:ascii="Arial"/>
                <w:b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CD0A9C" w:rsidR="001F44F5" w:rsidRPr="00A6105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sz w:val="20"/>
                <w:szCs w:val="20"/>
              </w:rPr>
              <w:t>331.159,76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CD0A9C" w:rsidR="001F44F5" w:rsidRPr="00A6105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color w:val="000000"/>
                <w:sz w:val="20"/>
                <w:szCs w:val="20"/>
              </w:rPr>
              <w:t>75.007,40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4F5" w:rsidP="00CD0A9C" w:rsidR="001F44F5" w:rsidRPr="00A6105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61057">
              <w:rPr>
                <w:rFonts w:cs="Arial" w:hAnsi="Arial" w:ascii="Arial"/>
                <w:b/>
                <w:color w:val="000000"/>
                <w:sz w:val="20"/>
                <w:szCs w:val="20"/>
              </w:rPr>
              <w:t>256.152,36</w:t>
            </w:r>
          </w:p>
        </w:tc>
      </w:tr>
    </w:tbl>
    <w:p w:rsidRDefault="00875FAF" w:rsidP="00875FAF" w:rsidR="00875FAF">
      <w:pPr>
        <w:ind w:left="870"/>
        <w:rPr>
          <w:rFonts w:cs="Arial" w:hAnsi="Arial" w:ascii="Arial"/>
          <w:b/>
          <w:sz w:val="20"/>
          <w:szCs w:val="20"/>
        </w:rPr>
      </w:pPr>
    </w:p>
    <w:p w:rsidRDefault="00875FAF" w:rsidP="00875FAF" w:rsidR="00875FAF"/>
    <w:p w:rsidRDefault="00E41AB4" w:rsidP="00875FAF" w:rsidR="00E41AB4"/>
    <w:p w:rsidRDefault="00E41AB4" w:rsidP="00875FAF" w:rsidR="00E41AB4"/>
    <w:p w:rsidRDefault="001F44F5" w:rsidP="001F44F5" w:rsidR="001F44F5">
      <w:pPr>
        <w:jc w:val="center"/>
        <w:rPr>
          <w:rFonts w:cs="Arial" w:hAnsi="Arial" w:ascii="Arial"/>
          <w:sz w:val="20"/>
          <w:szCs w:val="20"/>
        </w:rPr>
      </w:pPr>
    </w:p>
    <w:p w:rsidRDefault="001F44F5" w:rsidP="001F44F5" w:rsidR="001F44F5" w:rsidRPr="00D94217">
      <w:pPr>
        <w:pStyle w:val="Naslov3"/>
        <w:rPr>
          <w:rFonts w:cs="Arial" w:hAnsi="Arial" w:ascii="Arial"/>
          <w:b w:val="false"/>
          <w:sz w:val="20"/>
          <w:szCs w:val="20"/>
        </w:rPr>
      </w:pPr>
      <w:r>
        <w:rPr>
          <w:rFonts w:cs="Arial" w:hAnsi="Arial" w:ascii="Arial"/>
          <w:b w:val="false"/>
          <w:sz w:val="20"/>
          <w:szCs w:val="20"/>
        </w:rPr>
        <w:t xml:space="preserve">  Zagreb, </w:t>
      </w:r>
      <w:smartTag w:element="date" w:uri="urn:schemas-microsoft-com:office:smarttags">
        <w:smartTagPr>
          <w:attr w:val="trans" w:name="ls"/>
          <w:attr w:val="03" w:name="Month"/>
          <w:attr w:val="27" w:name="Day"/>
          <w:attr w:val="2018" w:name="Year"/>
        </w:smartTagPr>
        <w:r>
          <w:rPr>
            <w:rFonts w:cs="Arial" w:hAnsi="Arial" w:ascii="Arial"/>
            <w:b w:val="false"/>
            <w:sz w:val="20"/>
            <w:szCs w:val="20"/>
          </w:rPr>
          <w:t>27.03.2018.</w:t>
        </w:r>
      </w:smartTag>
      <w:r>
        <w:rPr>
          <w:rFonts w:cs="Arial" w:hAnsi="Arial" w:ascii="Arial"/>
          <w:b w:val="false"/>
          <w:sz w:val="20"/>
          <w:szCs w:val="20"/>
        </w:rPr>
        <w:tab/>
      </w:r>
      <w:r>
        <w:rPr>
          <w:rFonts w:cs="Arial" w:hAnsi="Arial" w:ascii="Arial"/>
          <w:b w:val="false"/>
          <w:sz w:val="20"/>
          <w:szCs w:val="20"/>
        </w:rPr>
        <w:tab/>
        <w:t xml:space="preserve"> </w:t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  <w:t xml:space="preserve">Stečajni  upravitelj </w:t>
      </w:r>
    </w:p>
    <w:p w:rsidRDefault="001F44F5" w:rsidP="001F44F5" w:rsidR="001F44F5">
      <w:pPr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Miroslav  Borš </w:t>
      </w:r>
    </w:p>
    <w:sectPr w:rsidSect="00FD120D" w:rsidR="001F44F5">
      <w:footerReference w:type="default" r:id="rId9"/>
      <w:pgSz w:orient="landscape" w:h="11906" w:w="16838"/>
      <w:pgMar w:gutter="0" w:footer="708" w:header="708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A2F" w:rsidP="00A34021" w:rsidR="00615A2F">
      <w:pPr>
        <w:spacing w:after="0"/>
      </w:pPr>
      <w:r>
        <w:separator/>
      </w:r>
    </w:p>
  </w:endnote>
  <w:endnote w:id="0" w:type="continuationSeparator">
    <w:p w:rsidRDefault="00615A2F" w:rsidP="00A34021" w:rsidR="00615A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021" w:rsidR="00A3402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1173">
      <w:rPr>
        <w:noProof/>
      </w:rPr>
      <w:t>1</w:t>
    </w:r>
    <w:r>
      <w:rPr>
        <w:noProof/>
      </w:rPr>
      <w:fldChar w:fldCharType="end"/>
    </w:r>
  </w:p>
  <w:p w:rsidRDefault="00A34021" w:rsidR="00A340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A2F" w:rsidP="00A34021" w:rsidR="00615A2F">
      <w:pPr>
        <w:spacing w:after="0"/>
      </w:pPr>
      <w:r>
        <w:separator/>
      </w:r>
    </w:p>
  </w:footnote>
  <w:footnote w:id="0" w:type="continuationSeparator">
    <w:p w:rsidRDefault="00615A2F" w:rsidP="00A34021" w:rsidR="00615A2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F75E32"/>
    <w:multiLevelType w:val="hybridMultilevel"/>
    <w:tmpl w:val="2AD485A6"/>
    <w:lvl w:tplc="BC9405F0" w:ilvl="0"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EE013DE"/>
    <w:multiLevelType w:val="hybridMultilevel"/>
    <w:tmpl w:val="D932E496"/>
    <w:lvl w:tplc="743203F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1D5E"/>
    <w:rsid w:val="0001322E"/>
    <w:rsid w:val="00050562"/>
    <w:rsid w:val="00055CB0"/>
    <w:rsid w:val="0005754B"/>
    <w:rsid w:val="00062C03"/>
    <w:rsid w:val="000658AE"/>
    <w:rsid w:val="00074C28"/>
    <w:rsid w:val="00076684"/>
    <w:rsid w:val="00094FF4"/>
    <w:rsid w:val="000A4FEC"/>
    <w:rsid w:val="000B0C60"/>
    <w:rsid w:val="000B3D69"/>
    <w:rsid w:val="000C0FAB"/>
    <w:rsid w:val="000D688D"/>
    <w:rsid w:val="00134112"/>
    <w:rsid w:val="001364EA"/>
    <w:rsid w:val="0014206C"/>
    <w:rsid w:val="00147565"/>
    <w:rsid w:val="001528BC"/>
    <w:rsid w:val="00186282"/>
    <w:rsid w:val="0018788A"/>
    <w:rsid w:val="001A4327"/>
    <w:rsid w:val="001C5231"/>
    <w:rsid w:val="001D2CF5"/>
    <w:rsid w:val="001D2FBD"/>
    <w:rsid w:val="001F44F5"/>
    <w:rsid w:val="002035B1"/>
    <w:rsid w:val="00207668"/>
    <w:rsid w:val="0024766F"/>
    <w:rsid w:val="00273645"/>
    <w:rsid w:val="00273F40"/>
    <w:rsid w:val="00277661"/>
    <w:rsid w:val="002C26F0"/>
    <w:rsid w:val="002C32F2"/>
    <w:rsid w:val="002D0B6B"/>
    <w:rsid w:val="002D1165"/>
    <w:rsid w:val="00330A01"/>
    <w:rsid w:val="00357EAB"/>
    <w:rsid w:val="00387CDC"/>
    <w:rsid w:val="00394049"/>
    <w:rsid w:val="00397130"/>
    <w:rsid w:val="003A21B9"/>
    <w:rsid w:val="003B54CD"/>
    <w:rsid w:val="003D1A24"/>
    <w:rsid w:val="003D386B"/>
    <w:rsid w:val="003F1F18"/>
    <w:rsid w:val="00403693"/>
    <w:rsid w:val="00404491"/>
    <w:rsid w:val="00405A95"/>
    <w:rsid w:val="004251D5"/>
    <w:rsid w:val="00433593"/>
    <w:rsid w:val="00436BA3"/>
    <w:rsid w:val="0043744E"/>
    <w:rsid w:val="00440A6B"/>
    <w:rsid w:val="0046482D"/>
    <w:rsid w:val="00476FAB"/>
    <w:rsid w:val="004A28BF"/>
    <w:rsid w:val="004B22DC"/>
    <w:rsid w:val="004B6043"/>
    <w:rsid w:val="004D0266"/>
    <w:rsid w:val="004D2DC6"/>
    <w:rsid w:val="004E2DA2"/>
    <w:rsid w:val="004F5E45"/>
    <w:rsid w:val="00500926"/>
    <w:rsid w:val="005031A9"/>
    <w:rsid w:val="00505051"/>
    <w:rsid w:val="005231E3"/>
    <w:rsid w:val="00523B91"/>
    <w:rsid w:val="0053363B"/>
    <w:rsid w:val="005434A7"/>
    <w:rsid w:val="00550F71"/>
    <w:rsid w:val="00557081"/>
    <w:rsid w:val="0057407F"/>
    <w:rsid w:val="0057479D"/>
    <w:rsid w:val="005764CD"/>
    <w:rsid w:val="00577078"/>
    <w:rsid w:val="005C4A7F"/>
    <w:rsid w:val="005E0BF5"/>
    <w:rsid w:val="005F1FE7"/>
    <w:rsid w:val="006156B9"/>
    <w:rsid w:val="00615A2F"/>
    <w:rsid w:val="0062659C"/>
    <w:rsid w:val="00633C21"/>
    <w:rsid w:val="006414F8"/>
    <w:rsid w:val="006545E1"/>
    <w:rsid w:val="006903E8"/>
    <w:rsid w:val="0069458A"/>
    <w:rsid w:val="00695B85"/>
    <w:rsid w:val="006E677B"/>
    <w:rsid w:val="007153B8"/>
    <w:rsid w:val="00733612"/>
    <w:rsid w:val="007411ED"/>
    <w:rsid w:val="00747449"/>
    <w:rsid w:val="00754F7F"/>
    <w:rsid w:val="007625CA"/>
    <w:rsid w:val="0076378D"/>
    <w:rsid w:val="00764E08"/>
    <w:rsid w:val="007806D8"/>
    <w:rsid w:val="00785E7A"/>
    <w:rsid w:val="0078620A"/>
    <w:rsid w:val="007B0896"/>
    <w:rsid w:val="007C1611"/>
    <w:rsid w:val="007D327B"/>
    <w:rsid w:val="00810CC3"/>
    <w:rsid w:val="00832210"/>
    <w:rsid w:val="00833EB5"/>
    <w:rsid w:val="00836E0C"/>
    <w:rsid w:val="008503A1"/>
    <w:rsid w:val="00850700"/>
    <w:rsid w:val="00857AA4"/>
    <w:rsid w:val="00870CE7"/>
    <w:rsid w:val="00871B2E"/>
    <w:rsid w:val="0087468C"/>
    <w:rsid w:val="00875FAF"/>
    <w:rsid w:val="00877068"/>
    <w:rsid w:val="00880EB1"/>
    <w:rsid w:val="008A1AD1"/>
    <w:rsid w:val="008E651E"/>
    <w:rsid w:val="008F7D56"/>
    <w:rsid w:val="0091227A"/>
    <w:rsid w:val="009220D5"/>
    <w:rsid w:val="00922C4B"/>
    <w:rsid w:val="0093724C"/>
    <w:rsid w:val="009430BA"/>
    <w:rsid w:val="00946231"/>
    <w:rsid w:val="00957E86"/>
    <w:rsid w:val="009604D9"/>
    <w:rsid w:val="00980291"/>
    <w:rsid w:val="00985AC2"/>
    <w:rsid w:val="00996DF4"/>
    <w:rsid w:val="009B338B"/>
    <w:rsid w:val="009B7970"/>
    <w:rsid w:val="009C068C"/>
    <w:rsid w:val="009D138F"/>
    <w:rsid w:val="009E7ACF"/>
    <w:rsid w:val="00A0720F"/>
    <w:rsid w:val="00A34021"/>
    <w:rsid w:val="00A50C86"/>
    <w:rsid w:val="00A51B0D"/>
    <w:rsid w:val="00A61057"/>
    <w:rsid w:val="00A67663"/>
    <w:rsid w:val="00A72341"/>
    <w:rsid w:val="00AA059C"/>
    <w:rsid w:val="00AB6304"/>
    <w:rsid w:val="00AC1E3D"/>
    <w:rsid w:val="00AC47E6"/>
    <w:rsid w:val="00AE511A"/>
    <w:rsid w:val="00AF455C"/>
    <w:rsid w:val="00AF58DB"/>
    <w:rsid w:val="00AF5F15"/>
    <w:rsid w:val="00B048D5"/>
    <w:rsid w:val="00B07CF5"/>
    <w:rsid w:val="00B11583"/>
    <w:rsid w:val="00B251C4"/>
    <w:rsid w:val="00B37BAE"/>
    <w:rsid w:val="00B401F9"/>
    <w:rsid w:val="00B567F5"/>
    <w:rsid w:val="00B72682"/>
    <w:rsid w:val="00B86A6D"/>
    <w:rsid w:val="00B91173"/>
    <w:rsid w:val="00B934B5"/>
    <w:rsid w:val="00BA44E7"/>
    <w:rsid w:val="00BA7837"/>
    <w:rsid w:val="00BC1D75"/>
    <w:rsid w:val="00BD494D"/>
    <w:rsid w:val="00BF663D"/>
    <w:rsid w:val="00C072B9"/>
    <w:rsid w:val="00C074C3"/>
    <w:rsid w:val="00C35016"/>
    <w:rsid w:val="00C36894"/>
    <w:rsid w:val="00C46E29"/>
    <w:rsid w:val="00C732B0"/>
    <w:rsid w:val="00C81FE8"/>
    <w:rsid w:val="00C86D9E"/>
    <w:rsid w:val="00C92CF0"/>
    <w:rsid w:val="00CB2098"/>
    <w:rsid w:val="00CB4564"/>
    <w:rsid w:val="00CD0A9C"/>
    <w:rsid w:val="00CE780E"/>
    <w:rsid w:val="00CE7E94"/>
    <w:rsid w:val="00CF3AD5"/>
    <w:rsid w:val="00D15A7A"/>
    <w:rsid w:val="00D412DE"/>
    <w:rsid w:val="00D81045"/>
    <w:rsid w:val="00D94217"/>
    <w:rsid w:val="00D94744"/>
    <w:rsid w:val="00DB7539"/>
    <w:rsid w:val="00DC24A9"/>
    <w:rsid w:val="00E2612C"/>
    <w:rsid w:val="00E41AB4"/>
    <w:rsid w:val="00E66CFA"/>
    <w:rsid w:val="00E74C06"/>
    <w:rsid w:val="00E867EF"/>
    <w:rsid w:val="00E92617"/>
    <w:rsid w:val="00EA06F5"/>
    <w:rsid w:val="00EA1DA3"/>
    <w:rsid w:val="00EA7289"/>
    <w:rsid w:val="00ED3952"/>
    <w:rsid w:val="00ED403D"/>
    <w:rsid w:val="00EE7CE9"/>
    <w:rsid w:val="00EF0E63"/>
    <w:rsid w:val="00EF1F60"/>
    <w:rsid w:val="00EF22F6"/>
    <w:rsid w:val="00F10003"/>
    <w:rsid w:val="00F53AC3"/>
    <w:rsid w:val="00FB5ADB"/>
    <w:rsid w:val="00FB7811"/>
    <w:rsid w:val="00FB7C85"/>
    <w:rsid w:val="00FD120D"/>
    <w:rsid w:val="00FE47CF"/>
    <w:rsid w:val="00FE6A98"/>
    <w:rsid w:val="00FF3D6E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dat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FEC"/>
    <w:pPr>
      <w:suppressAutoHyphens/>
      <w:autoSpaceDN w:val="false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CE780E"/>
    <w:pPr>
      <w:suppressAutoHyphens w:val="false"/>
      <w:autoSpaceDN/>
      <w:spacing w:afterAutospacing="true" w:after="100" w:beforeAutospacing="true" w:before="100"/>
      <w:outlineLvl w:val="2"/>
    </w:pPr>
    <w:rPr>
      <w:rFonts w:eastAsia="Times New Roman" w:hAnsi="Times New Roman" w:ascii="Times New Roman"/>
      <w:b/>
      <w:bCs/>
      <w:sz w:val="27"/>
      <w:szCs w:val="27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customStyle="true" w:styleId="Odlomakpopisa1" w:type="paragraph">
    <w:name w:val="Odlomak popisa1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CE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E7CE9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3402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34021"/>
    <w:rPr>
      <w:sz w:val="22"/>
      <w:szCs w:val="22"/>
      <w:lang w:eastAsia="en-US"/>
    </w:rPr>
  </w:style>
  <w:style w:customStyle="true" w:styleId="Naslov3Char" w:type="character">
    <w:name w:val="Naslov 3 Char"/>
    <w:link w:val="Naslov3"/>
    <w:uiPriority w:val="9"/>
    <w:rsid w:val="00CE780E"/>
    <w:rPr>
      <w:rFonts w:eastAsia="Times New Roman" w:hAnsi="Times New Roman" w:ascii="Times New Roman"/>
      <w:b/>
      <w:bCs/>
      <w:sz w:val="27"/>
      <w:szCs w:val="27"/>
    </w:rPr>
  </w:style>
  <w:style w:styleId="Hiperveza" w:type="character">
    <w:name w:val="Hyperlink"/>
    <w:uiPriority w:val="99"/>
    <w:semiHidden/>
    <w:unhideWhenUsed/>
    <w:rsid w:val="00CE780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1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7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7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7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FEC"/>
    <w:pPr>
      <w:suppressAutoHyphens/>
      <w:autoSpaceDN w:val="0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CE780E"/>
    <w:pPr>
      <w:suppressAutoHyphens w:val="0"/>
      <w:autoSpaceDN/>
      <w:spacing w:after="100" w:afterAutospacing="1" w:before="100" w:before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customStyle="1" w:styleId="Odlomakpopisa1" w:type="paragraph">
    <w:name w:val="Odlomak popisa1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CE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E7CE9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3402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4021"/>
    <w:rPr>
      <w:sz w:val="22"/>
      <w:szCs w:val="22"/>
      <w:lang w:eastAsia="en-US"/>
    </w:rPr>
  </w:style>
  <w:style w:customStyle="1" w:styleId="Naslov3Char" w:type="character">
    <w:name w:val="Naslov 3 Char"/>
    <w:link w:val="Naslov3"/>
    <w:uiPriority w:val="9"/>
    <w:rsid w:val="00CE780E"/>
    <w:rPr>
      <w:rFonts w:ascii="Times New Roman" w:eastAsia="Times New Roman" w:hAnsi="Times New Roman"/>
      <w:b/>
      <w:bCs/>
      <w:sz w:val="27"/>
      <w:szCs w:val="27"/>
    </w:rPr>
  </w:style>
  <w:style w:styleId="Hiperveza" w:type="character">
    <w:name w:val="Hyperlink"/>
    <w:uiPriority w:val="99"/>
    <w:semiHidden/>
    <w:unhideWhenUsed/>
    <w:rsid w:val="00CE780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1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7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7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7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2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13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33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498</properties:Words>
  <properties:Characters>3218</properties:Characters>
  <properties:Lines>237</properties:Lines>
  <properties:Paragraphs>121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2018-03-28T09:05:00Z</dcterms:created>
  <dc:creator>Darko</dc:creator>
  <cp:lastModifiedBy>Sonja Pilić</cp:lastModifiedBy>
  <cp:lastPrinted>2017-09-18T11:11:00Z</cp:lastPrinted>
  <dcterms:modified xmlns:xsi="http://www.w3.org/2001/XMLSchema-instance" xsi:type="dcterms:W3CDTF">2018-03-28T09:14:00Z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(Obrazac 19    AG 92           ZA 11.4.2018_.docx)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