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839e" w14:paraId="62d839e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1E66" w:rsidP="00911E66" w:rsidR="00911E66" w:rsidRPr="00911E66">
      <w:pPr>
        <w:overflowPunct w:val="false"/>
        <w:autoSpaceDE w:val="false"/>
        <w:autoSpaceDN w:val="false"/>
        <w:adjustRightInd w:val="false"/>
      </w:pPr>
      <w:r w:rsidRPr="00911E66">
        <w:t>REPUBLIKA HRVATSKA</w:t>
      </w:r>
    </w:p>
    <w:p w:rsidRDefault="00911E66" w:rsidP="00911E66" w:rsidR="00911E66" w:rsidRPr="00911E66">
      <w:pPr>
        <w:overflowPunct w:val="false"/>
        <w:autoSpaceDE w:val="false"/>
        <w:autoSpaceDN w:val="false"/>
        <w:adjustRightInd w:val="false"/>
      </w:pPr>
      <w:r w:rsidRPr="00911E66">
        <w:t xml:space="preserve">TRGOVAČKI SUD U ZAGREBU                                                  </w:t>
      </w:r>
    </w:p>
    <w:p w:rsidRDefault="00911E66" w:rsidP="00911E66" w:rsidR="00911E66" w:rsidRPr="00911E66">
      <w:pPr>
        <w:overflowPunct w:val="false"/>
        <w:autoSpaceDE w:val="false"/>
        <w:autoSpaceDN w:val="false"/>
        <w:adjustRightInd w:val="false"/>
      </w:pPr>
      <w:proofErr w:type="spellStart"/>
      <w:r w:rsidRPr="00911E66">
        <w:t>Amruševa</w:t>
      </w:r>
      <w:proofErr w:type="spellEnd"/>
      <w:r w:rsidRPr="00911E66">
        <w:t xml:space="preserve"> 2/II</w:t>
      </w:r>
    </w:p>
    <w:p w:rsidRDefault="00911E66" w:rsidP="00911E66" w:rsidR="00911E66" w:rsidRPr="00911E66">
      <w:pPr>
        <w:overflowPunct w:val="false"/>
        <w:autoSpaceDE w:val="false"/>
        <w:autoSpaceDN w:val="false"/>
        <w:adjustRightInd w:val="false"/>
        <w:jc w:val="center"/>
      </w:pPr>
      <w:r w:rsidRPr="00911E66">
        <w:t>REPUBLIKA HRVATSKA</w:t>
      </w:r>
    </w:p>
    <w:p w:rsidRDefault="00911E66" w:rsidP="00911E66" w:rsidR="00911E66" w:rsidRPr="00911E66">
      <w:pPr>
        <w:overflowPunct w:val="false"/>
        <w:autoSpaceDE w:val="false"/>
        <w:autoSpaceDN w:val="false"/>
        <w:adjustRightInd w:val="false"/>
        <w:jc w:val="center"/>
      </w:pPr>
      <w:r w:rsidRPr="00911E66">
        <w:t>R J E Š E NJ E</w:t>
      </w:r>
    </w:p>
    <w:p w:rsidRDefault="00911E66" w:rsidP="00911E66" w:rsidR="00911E66" w:rsidRPr="00911E66">
      <w:pPr>
        <w:overflowPunct w:val="false"/>
        <w:autoSpaceDE w:val="false"/>
        <w:autoSpaceDN w:val="false"/>
        <w:adjustRightInd w:val="false"/>
      </w:pPr>
    </w:p>
    <w:p w:rsidRDefault="00911E66" w:rsidP="00911E66" w:rsidR="00911E66" w:rsidRPr="00911E66">
      <w:pPr>
        <w:autoSpaceDE w:val="false"/>
        <w:autoSpaceDN w:val="false"/>
        <w:adjustRightInd w:val="false"/>
        <w:jc w:val="both"/>
        <w:rPr>
          <w:lang w:val="pt-BR"/>
        </w:rPr>
      </w:pPr>
      <w:r w:rsidRPr="00911E66">
        <w:rPr>
          <w:lang w:val="pt-BR"/>
        </w:rPr>
        <w:t>Trgovački sud u Zagrebu, po stečajnom sucu Nikoli Ribarić, u stečajnom predmetu u povodu prijedloga predlagatelja FINANCIJSKA AGENCIJA, Zagreb, Vrtni put 3, za otvaranje stečajnog postupka nad dužnikom EUROVODE d.o.o., Zagreb (Grad Zagreb), Rudeš</w:t>
      </w:r>
      <w:r>
        <w:rPr>
          <w:lang w:val="pt-BR"/>
        </w:rPr>
        <w:t>ka 172, OIB: 06324935429, dana 17</w:t>
      </w:r>
      <w:r w:rsidRPr="00911E66">
        <w:rPr>
          <w:lang w:val="pt-BR"/>
        </w:rPr>
        <w:t>.</w:t>
      </w:r>
      <w:r>
        <w:rPr>
          <w:lang w:val="pt-BR"/>
        </w:rPr>
        <w:t xml:space="preserve"> listopada</w:t>
      </w:r>
      <w:r w:rsidRPr="00911E66">
        <w:rPr>
          <w:lang w:val="pt-BR"/>
        </w:rPr>
        <w:t xml:space="preserve"> 201</w:t>
      </w:r>
      <w:r>
        <w:rPr>
          <w:lang w:val="pt-BR"/>
        </w:rPr>
        <w:t>8</w:t>
      </w:r>
      <w:r w:rsidRPr="00911E66">
        <w:rPr>
          <w:lang w:val="pt-BR"/>
        </w:rPr>
        <w:t xml:space="preserve">. godine, 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911E66" w:rsidRPr="00911E66">
        <w:rPr>
          <w:lang w:val="pt-BR"/>
        </w:rPr>
        <w:t>EUROVODE d.o.o., Zagreb (Grad Zagreb), Rudeš</w:t>
      </w:r>
      <w:r w:rsidR="00911E66">
        <w:rPr>
          <w:lang w:val="pt-BR"/>
        </w:rPr>
        <w:t>ka 172, OIB: 06324935429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DB73B8">
        <w:t>1546-2015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DB73B8" w:rsidP="00DB73B8" w:rsidR="00DB73B8">
      <w:pPr>
        <w:ind w:firstLine="709"/>
        <w:jc w:val="both"/>
      </w:pPr>
      <w:r>
        <w:t>Financijska agencija, Regionalni centar Zagreb, podnijela je ovom sudu dana 30. rujna 2015. prijedlog za otvaranje stečajnog postupka nad dužnikom.</w:t>
      </w:r>
    </w:p>
    <w:p w:rsidRDefault="00DB73B8" w:rsidP="00DB73B8" w:rsidR="00DB73B8">
      <w:pPr>
        <w:ind w:firstLine="709"/>
        <w:jc w:val="both"/>
      </w:pPr>
    </w:p>
    <w:p w:rsidRDefault="00DB73B8" w:rsidP="00DB73B8" w:rsidR="00DB73B8">
      <w:pPr>
        <w:ind w:firstLine="709"/>
        <w:jc w:val="both"/>
      </w:pPr>
      <w:r>
        <w:t xml:space="preserve">Prijedlog je podnesen na temelju odredbe čl. 49.st.2. Zakona o financijskom poslovanju i </w:t>
      </w:r>
      <w:proofErr w:type="spellStart"/>
      <w:r>
        <w:t>predstečajnoj</w:t>
      </w:r>
      <w:proofErr w:type="spellEnd"/>
      <w:r>
        <w:t xml:space="preserve"> nagodbi („Narodne novine“ broj 108/12 i 144/12, dalje ZFPN) jer je rješenjem od 8. rujna 2015. poslovni broj </w:t>
      </w:r>
      <w:proofErr w:type="spellStart"/>
      <w:r>
        <w:t>ur</w:t>
      </w:r>
      <w:proofErr w:type="spellEnd"/>
      <w:r>
        <w:t xml:space="preserve">. br. 04-06-15-8712-6, nagodbeno vijeće odbacilo prijedlog za sklapanjem </w:t>
      </w:r>
      <w:proofErr w:type="spellStart"/>
      <w:r>
        <w:t>predstečajne</w:t>
      </w:r>
      <w:proofErr w:type="spellEnd"/>
      <w:r>
        <w:t xml:space="preserve"> nagodbe.</w:t>
      </w:r>
    </w:p>
    <w:p w:rsidRDefault="00DB73B8" w:rsidP="00DB73B8" w:rsidR="00DB73B8">
      <w:pPr>
        <w:ind w:firstLine="709"/>
        <w:jc w:val="both"/>
      </w:pPr>
    </w:p>
    <w:p w:rsidRDefault="00DB73B8" w:rsidP="00DB73B8" w:rsidR="00DB73B8">
      <w:pPr>
        <w:ind w:firstLine="709"/>
        <w:jc w:val="both"/>
      </w:pPr>
      <w:r>
        <w:t xml:space="preserve">Financijska agencija je uz prijedlog za otvaranje stečajnog postupka nad dužnikom dostavila: potvrdu od 8. rujna 2015., rješenje o odbačaju od 8. rujna 2015. te spis </w:t>
      </w:r>
      <w:proofErr w:type="spellStart"/>
      <w:r>
        <w:t>predstečajne</w:t>
      </w:r>
      <w:proofErr w:type="spellEnd"/>
      <w:r>
        <w:t xml:space="preserve"> nagodbe. </w:t>
      </w:r>
    </w:p>
    <w:p w:rsidRDefault="00806E1C" w:rsidP="00806E1C" w:rsidR="00806E1C">
      <w:pPr>
        <w:pStyle w:val="Tijeloteksta"/>
        <w:jc w:val="center"/>
      </w:pPr>
    </w:p>
    <w:p w:rsidRDefault="00806E1C" w:rsidP="00806E1C" w:rsidR="00806E1C" w:rsidRPr="00E974B3">
      <w:pPr>
        <w:ind w:firstLine="709"/>
        <w:jc w:val="both"/>
      </w:pPr>
      <w:r>
        <w:t xml:space="preserve"> </w:t>
      </w: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DB26E8" w:rsidP="00A57E11" w:rsidR="00A57E11" w:rsidRPr="00B3101F">
      <w:pPr>
        <w:ind w:firstLine="708"/>
        <w:jc w:val="both"/>
      </w:pPr>
      <w:r>
        <w:t xml:space="preserve">Rješenjem od </w:t>
      </w:r>
      <w:r w:rsidR="00DB73B8" w:rsidRPr="00DB73B8">
        <w:t>5. svibnja 2016.</w:t>
      </w:r>
      <w:r w:rsidR="00DB73B8">
        <w:t xml:space="preserve"> godine </w:t>
      </w:r>
      <w:r w:rsidR="00A57E11" w:rsidRPr="00B3101F">
        <w:t>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BF5A24">
        <w:t>13</w:t>
      </w:r>
      <w:r w:rsidR="00193B40">
        <w:t>.</w:t>
      </w:r>
      <w:r w:rsidR="00BF5A24">
        <w:t xml:space="preserve"> lipnja</w:t>
      </w:r>
      <w:r w:rsidR="00193B40">
        <w:t xml:space="preserve"> 201</w:t>
      </w:r>
      <w:r w:rsidR="00BF5A24">
        <w:t>8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4306C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BF5A24">
        <w:t>17</w:t>
      </w:r>
      <w:r w:rsidR="00161054">
        <w:t>.</w:t>
      </w:r>
      <w:r w:rsidR="00BF5A24">
        <w:t xml:space="preserve"> listopada</w:t>
      </w:r>
      <w:r w:rsidR="00161054">
        <w:t xml:space="preserve"> 201</w:t>
      </w:r>
      <w:r w:rsidR="00BF5A24">
        <w:t>8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BF5A24">
        <w:t>pročitan podnesak FINA-e od 17.9.2018. u kojem isti ostaju kod prijedloga.</w:t>
      </w:r>
      <w:r w:rsidR="004306CC">
        <w:t xml:space="preserve"> Pročitan je spis.</w:t>
      </w:r>
    </w:p>
    <w:p w:rsidRDefault="004306CC" w:rsidP="00DB26E8" w:rsidR="004306CC">
      <w:pPr>
        <w:ind w:firstLine="720"/>
        <w:jc w:val="both"/>
      </w:pPr>
    </w:p>
    <w:p w:rsidRDefault="004306CC" w:rsidP="00DB26E8" w:rsidR="004306CC">
      <w:pPr>
        <w:ind w:firstLine="720"/>
        <w:jc w:val="both"/>
      </w:pPr>
      <w:r>
        <w:t xml:space="preserve">Sud je po službenoj dužnosti pribavio podatak o </w:t>
      </w:r>
      <w:proofErr w:type="spellStart"/>
      <w:r>
        <w:t>nekreninama</w:t>
      </w:r>
      <w:proofErr w:type="spellEnd"/>
      <w:r>
        <w:t xml:space="preserve"> koje su u vlasništvu predloženog stečajnog dužnika te je utvrdio kako </w:t>
      </w:r>
      <w:proofErr w:type="spellStart"/>
      <w:r>
        <w:t>kako</w:t>
      </w:r>
      <w:proofErr w:type="spellEnd"/>
      <w:r>
        <w:t xml:space="preserve"> isti nije </w:t>
      </w:r>
      <w:proofErr w:type="spellStart"/>
      <w:r>
        <w:t>evidentran</w:t>
      </w:r>
      <w:proofErr w:type="spellEnd"/>
      <w:r>
        <w:t xml:space="preserve"> kao vlasnik nekretnina, a sve u skladu s člankom </w:t>
      </w:r>
      <w:r w:rsidR="000272A8">
        <w:t>11. stavak 3. Stečajnog zakona.</w:t>
      </w:r>
    </w:p>
    <w:p w:rsidRDefault="000272A8" w:rsidP="00DB26E8" w:rsidR="000272A8">
      <w:pPr>
        <w:ind w:firstLine="720"/>
        <w:jc w:val="both"/>
      </w:pPr>
    </w:p>
    <w:p w:rsidRDefault="00C54287" w:rsidP="00DB26E8" w:rsidR="00C54287">
      <w:pPr>
        <w:ind w:firstLine="720"/>
        <w:jc w:val="both"/>
      </w:pPr>
      <w:r>
        <w:t xml:space="preserve">Potrebno je napomenuti kako je Hrvatska banka za obnovu i razvitak u spis dostavila podatak prema kojemu je predloženi stečajni dužnik evidentiran kao vlasnik nekretnine upisane kod Zemljišnoknjižnog odjela </w:t>
      </w:r>
      <w:r w:rsidR="00EA42DB">
        <w:t xml:space="preserve">Zagreb, Općinskog građanskog suda u Zagrebu, </w:t>
      </w:r>
      <w:proofErr w:type="spellStart"/>
      <w:r w:rsidR="00EA42DB">
        <w:t>zk</w:t>
      </w:r>
      <w:proofErr w:type="spellEnd"/>
      <w:r w:rsidR="00EA42DB">
        <w:t xml:space="preserve">. ul. 10386 k.o. </w:t>
      </w:r>
      <w:proofErr w:type="spellStart"/>
      <w:r w:rsidR="00EA42DB">
        <w:t>Resnik</w:t>
      </w:r>
      <w:proofErr w:type="spellEnd"/>
      <w:r w:rsidR="00EA42DB">
        <w:t xml:space="preserve">, </w:t>
      </w:r>
      <w:proofErr w:type="spellStart"/>
      <w:r w:rsidR="00EA42DB">
        <w:t>kat.čest</w:t>
      </w:r>
      <w:proofErr w:type="spellEnd"/>
      <w:r w:rsidR="00EA42DB">
        <w:t xml:space="preserve">. 2669/6, stambena zgrada br. 68, I </w:t>
      </w:r>
      <w:proofErr w:type="spellStart"/>
      <w:r w:rsidR="00EA42DB">
        <w:t>Čulinec</w:t>
      </w:r>
      <w:proofErr w:type="spellEnd"/>
      <w:r w:rsidR="00EA42DB">
        <w:t xml:space="preserve"> sa 180 m2 i dvorište sa </w:t>
      </w:r>
      <w:r w:rsidR="00FF6133">
        <w:t xml:space="preserve">271 m2, ukupne površine 451 m2: </w:t>
      </w:r>
    </w:p>
    <w:p w:rsidRDefault="00FF6133" w:rsidP="00FF6133" w:rsidR="00FF6133">
      <w:pPr>
        <w:pStyle w:val="Odlomakpopisa"/>
        <w:numPr>
          <w:ilvl w:val="0"/>
          <w:numId w:val="2"/>
        </w:numPr>
        <w:jc w:val="both"/>
      </w:pPr>
      <w:proofErr w:type="spellStart"/>
      <w:r>
        <w:t>suvlasnilčki</w:t>
      </w:r>
      <w:proofErr w:type="spellEnd"/>
      <w:r>
        <w:t xml:space="preserve"> dio: 2122/10000 etažno vlasništvu (E-1).</w:t>
      </w:r>
    </w:p>
    <w:p w:rsidRDefault="005D1436" w:rsidP="005D1436" w:rsidR="005D1436">
      <w:pPr>
        <w:jc w:val="both"/>
      </w:pPr>
    </w:p>
    <w:p w:rsidRDefault="00FF6133" w:rsidP="005D1436" w:rsidR="00FF6133">
      <w:pPr>
        <w:ind w:firstLine="708"/>
        <w:jc w:val="both"/>
      </w:pPr>
      <w:r>
        <w:t>Međutim, sud je uvidom u zemljišnoknjižni izvadak utvrdio kako je na navedenoj nekretnini, kao vlasnik upisan HRVATSKA BANKA ZA OBNOVU I RAZVITAK, Zagreb, OIB: 26700280390.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5D1436">
        <w:t>17</w:t>
      </w:r>
      <w:r w:rsidR="0000412E">
        <w:t>.</w:t>
      </w:r>
      <w:r w:rsidR="005D1436">
        <w:t xml:space="preserve"> listopada</w:t>
      </w:r>
      <w:r w:rsidR="00E21980">
        <w:t xml:space="preserve"> </w:t>
      </w:r>
      <w:r>
        <w:t>201</w:t>
      </w:r>
      <w:r w:rsidR="005D1436">
        <w:t>8</w:t>
      </w:r>
      <w:r w:rsidR="00795B3B"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911E66">
      <w:t>1546/2015</w:t>
    </w:r>
    <w:r w:rsidR="00990E40">
      <w:t>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F09CB"/>
    <w:multiLevelType w:val="hybridMultilevel"/>
    <w:tmpl w:val="D1E4A2CC"/>
    <w:lvl w:tplc="36F2512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272A8"/>
    <w:rsid w:val="000349CA"/>
    <w:rsid w:val="00154F4D"/>
    <w:rsid w:val="00161054"/>
    <w:rsid w:val="00193B40"/>
    <w:rsid w:val="001F6AE0"/>
    <w:rsid w:val="00234D26"/>
    <w:rsid w:val="00262503"/>
    <w:rsid w:val="002D661A"/>
    <w:rsid w:val="0031674D"/>
    <w:rsid w:val="003411E4"/>
    <w:rsid w:val="0037323B"/>
    <w:rsid w:val="00375B8B"/>
    <w:rsid w:val="003A0BB1"/>
    <w:rsid w:val="003F5890"/>
    <w:rsid w:val="004306CC"/>
    <w:rsid w:val="00495665"/>
    <w:rsid w:val="005D1436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06E1C"/>
    <w:rsid w:val="00895955"/>
    <w:rsid w:val="008E718C"/>
    <w:rsid w:val="009052B6"/>
    <w:rsid w:val="00911E66"/>
    <w:rsid w:val="0098030D"/>
    <w:rsid w:val="009844EE"/>
    <w:rsid w:val="00990E40"/>
    <w:rsid w:val="009E534C"/>
    <w:rsid w:val="00A2716B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BF5A24"/>
    <w:rsid w:val="00C274FB"/>
    <w:rsid w:val="00C54287"/>
    <w:rsid w:val="00C95F99"/>
    <w:rsid w:val="00D02F6C"/>
    <w:rsid w:val="00DB26E8"/>
    <w:rsid w:val="00DB73B8"/>
    <w:rsid w:val="00E21980"/>
    <w:rsid w:val="00E41C33"/>
    <w:rsid w:val="00E50374"/>
    <w:rsid w:val="00EA42DB"/>
    <w:rsid w:val="00EB5A62"/>
    <w:rsid w:val="00F67420"/>
    <w:rsid w:val="00F67BEC"/>
    <w:rsid w:val="00FF5589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F61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F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F61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F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455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097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78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9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2015.</izvorni_sadrzaj>
    <derivirana_varijabla naziv="DomainObject.Predmet.DatumOsnivanja_1">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St-1546/2015</izvorni_sadrzaj>
    <derivirana_varijabla naziv="DomainObject.Predmet.OznakaBroj_1">St-1546/2015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EUROVODE d.o.o.</izvorni_sadrzaj>
    <derivirana_varijabla naziv="DomainObject.Predmet.ProtustrankaFormated_1">  EUROVODE d.o.o.</derivirana_varijabla>
  </DomainObject.Predmet.ProtustrankaFormated>
  <DomainObject.Predmet.ProtustrankaFormatedOIB>
    <izvorni_sadrzaj>  EUROVODE d.o.o., OIB 06324935429</izvorni_sadrzaj>
    <derivirana_varijabla naziv="DomainObject.Predmet.ProtustrankaFormatedOIB_1">  EUROVODE d.o.o., OIB 06324935429</derivirana_varijabla>
  </DomainObject.Predmet.ProtustrankaFormatedOIB>
  <DomainObject.Predmet.ProtustrankaFormatedWithAdress>
    <izvorni_sadrzaj> EUROVODE d.o.o., Rudeška 172, 10000 Zagreb</izvorni_sadrzaj>
    <derivirana_varijabla naziv="DomainObject.Predmet.ProtustrankaFormatedWithAdress_1"> EUROVODE d.o.o., Rudeška 172, 10000 Zagreb</derivirana_varijabla>
  </DomainObject.Predmet.ProtustrankaFormatedWithAdress>
  <DomainObject.Predmet.ProtustrankaFormatedWithAdressOIB>
    <izvorni_sadrzaj> EUROVODE d.o.o., OIB 06324935429, Rudeška 172, 10000 Zagreb</izvorni_sadrzaj>
    <derivirana_varijabla naziv="DomainObject.Predmet.ProtustrankaFormatedWithAdressOIB_1"> EUROVODE d.o.o., OIB 06324935429, Rudeška 172, 10000 Zagreb</derivirana_varijabla>
  </DomainObject.Predmet.ProtustrankaFormatedWithAdressOIB>
  <DomainObject.Predmet.ProtustrankaWithAdress>
    <izvorni_sadrzaj>EUROVODE d.o.o. Rudeška 172, 10000 Zagreb</izvorni_sadrzaj>
    <derivirana_varijabla naziv="DomainObject.Predmet.ProtustrankaWithAdress_1">EUROVODE d.o.o. Rudeška 172, 10000 Zagreb</derivirana_varijabla>
  </DomainObject.Predmet.ProtustrankaWithAdress>
  <DomainObject.Predmet.ProtustrankaWithAdressOIB>
    <izvorni_sadrzaj>EUROVODE d.o.o., OIB 06324935429, Rudeška 172, 10000 Zagreb</izvorni_sadrzaj>
    <derivirana_varijabla naziv="DomainObject.Predmet.ProtustrankaWithAdressOIB_1">EUROVODE d.o.o., OIB 06324935429, Rudeška 172, 10000 Zagreb</derivirana_varijabla>
  </DomainObject.Predmet.ProtustrankaWithAdressOIB>
  <DomainObject.Predmet.ProtustrankaNazivFormated>
    <izvorni_sadrzaj>EUROVODE d.o.o.</izvorni_sadrzaj>
    <derivirana_varijabla naziv="DomainObject.Predmet.ProtustrankaNazivFormated_1">EUROVODE d.o.o.</derivirana_varijabla>
  </DomainObject.Predmet.ProtustrankaNazivFormated>
  <DomainObject.Predmet.ProtustrankaNazivFormatedOIB>
    <izvorni_sadrzaj>EUROVODE d.o.o., OIB 06324935429</izvorni_sadrzaj>
    <derivirana_varijabla naziv="DomainObject.Predmet.ProtustrankaNazivFormatedOIB_1">EUROVODE d.o.o., OIB 06324935429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EUROVODE d.o.o.</item>
    </izvorni_sadrzaj>
    <derivirana_varijabla naziv="DomainObject.Predmet.ProtuStrankaListFormated_1">
      <item>EUROVODE d.o.o.</item>
    </derivirana_varijabla>
  </DomainObject.Predmet.ProtuStrankaListFormated>
  <DomainObject.Predmet.ProtuStrankaListFormatedOIB>
    <izvorni_sadrzaj>
      <item>EUROVODE d.o.o., OIB 06324935429</item>
    </izvorni_sadrzaj>
    <derivirana_varijabla naziv="DomainObject.Predmet.ProtuStrankaListFormatedOIB_1">
      <item>EUROVODE d.o.o., OIB 06324935429</item>
    </derivirana_varijabla>
  </DomainObject.Predmet.ProtuStrankaListFormatedOIB>
  <DomainObject.Predmet.ProtuStrankaListFormatedWithAdress>
    <izvorni_sadrzaj>
      <item>EUROVODE d.o.o., Rudeška 172, 10000 Zagreb</item>
    </izvorni_sadrzaj>
    <derivirana_varijabla naziv="DomainObject.Predmet.ProtuStrankaListFormatedWithAdress_1">
      <item>EUROVODE d.o.o., Rudeška 172, 10000 Zagreb</item>
    </derivirana_varijabla>
  </DomainObject.Predmet.ProtuStrankaListFormatedWithAdress>
  <DomainObject.Predmet.ProtuStrankaListFormatedWithAdressOIB>
    <izvorni_sadrzaj>
      <item>EUROVODE d.o.o., OIB 06324935429, Rudeška 172, 10000 Zagreb</item>
    </izvorni_sadrzaj>
    <derivirana_varijabla naziv="DomainObject.Predmet.ProtuStrankaListFormatedWithAdressOIB_1">
      <item>EUROVODE d.o.o., OIB 06324935429, Rudeška 172, 10000 Zagreb</item>
    </derivirana_varijabla>
  </DomainObject.Predmet.ProtuStrankaListFormatedWithAdressOIB>
  <DomainObject.Predmet.ProtuStrankaListNazivFormated>
    <izvorni_sadrzaj>
      <item>EUROVODE d.o.o.</item>
    </izvorni_sadrzaj>
    <derivirana_varijabla naziv="DomainObject.Predmet.ProtuStrankaListNazivFormated_1">
      <item>EUROVODE d.o.o.</item>
    </derivirana_varijabla>
  </DomainObject.Predmet.ProtuStrankaListNazivFormated>
  <DomainObject.Predmet.ProtuStrankaListNazivFormatedOIB>
    <izvorni_sadrzaj>
      <item>EUROVODE d.o.o., OIB 06324935429</item>
    </izvorni_sadrzaj>
    <derivirana_varijabla naziv="DomainObject.Predmet.ProtuStrankaListNazivFormatedOIB_1">
      <item>EUROVODE d.o.o., OIB 06324935429</item>
    </derivirana_varijabla>
  </DomainObject.Predmet.ProtuStrankaListNazivFormatedOIB>
  <DomainObject.Predmet.OstaliListFormated>
    <izvorni_sadrzaj>
      <item>Vanja Zlatović</item>
      <item>EUROAGRAM TIS društvo s ograničenom odgovornošću za tehnički pregled i promet vozila</item>
    </izvorni_sadrzaj>
    <derivirana_varijabla naziv="DomainObject.Predmet.OstaliListFormated_1">
      <item>Vanja Zlatović</item>
      <item>EUROAGRAM TIS društvo s ograničenom odgovornošću za tehnički pregled i promet vozila</item>
    </derivirana_varijabla>
  </DomainObject.Predmet.OstaliListFormated>
  <DomainObject.Predmet.OstaliListFormatedOIB>
    <izvorni_sadrzaj>
      <item>Vanja Zlatović, OIB 80038354388</item>
      <item>EUROAGRAM TIS društvo s ograničenom odgovornošću za tehnički pregled i promet vozila, OIB 99681708224</item>
    </izvorni_sadrzaj>
    <derivirana_varijabla naziv="DomainObject.Predmet.OstaliListFormatedOIB_1">
      <item>Vanja Zlatović, OIB 80038354388</item>
      <item>EUROAGRAM TIS društvo s ograničenom odgovornošću za tehnički pregled i promet vozila, OIB 99681708224</item>
    </derivirana_varijabla>
  </DomainObject.Predmet.OstaliListFormatedOIB>
  <DomainObject.Predmet.OstaliListFormatedWithAdress>
    <izvorni_sadrzaj>
      <item>Vanja Zlatović, Keleminovec 35, 10380 Keleminovec</item>
      <item>EUROAGRAM TIS društvo s ograničenom odgovornošću za tehnički pregled i promet vozila, Ulica grada Vukovara 282, 10000 Zagreb</item>
    </izvorni_sadrzaj>
    <derivirana_varijabla naziv="DomainObject.Predmet.OstaliListFormatedWithAdress_1">
      <item>Vanja Zlatović, Keleminovec 35, 10380 Keleminovec</item>
      <item>EUROAGRAM TIS društvo s ograničenom odgovornošću za tehnički pregled i promet vozila, Ulica grada Vukovara 282, 10000 Zagreb</item>
    </derivirana_varijabla>
  </DomainObject.Predmet.OstaliListFormatedWithAdress>
  <DomainObject.Predmet.OstaliListFormatedWithAdressOIB>
    <izvorni_sadrzaj>
      <item>Vanja Zlatović, OIB 80038354388, Keleminovec 35, 10380 Keleminovec</item>
      <item>EUROAGRAM TIS društvo s ograničenom odgovornošću za tehnički pregled i promet vozila, OIB 99681708224, Ulica grada Vukovara 282, 10000 Zagreb</item>
    </izvorni_sadrzaj>
    <derivirana_varijabla naziv="DomainObject.Predmet.OstaliListFormatedWithAdressOIB_1">
      <item>Vanja Zlatović, OIB 80038354388, Keleminovec 35, 10380 Keleminovec</item>
      <item>EUROAGRAM TIS društvo s ograničenom odgovornošću za tehnički pregled i promet vozila, OIB 99681708224, Ulica grada Vukovara 282, 10000 Zagreb</item>
    </derivirana_varijabla>
  </DomainObject.Predmet.OstaliListFormatedWithAdressOIB>
  <DomainObject.Predmet.OstaliListNazivFormated>
    <izvorni_sadrzaj>
      <item>Vanja Zlatović</item>
      <item>EUROAGRAM TIS društvo s ograničenom odgovornošću za tehnički pregled i promet vozila</item>
    </izvorni_sadrzaj>
    <derivirana_varijabla naziv="DomainObject.Predmet.OstaliListNazivFormated_1">
      <item>Vanja Zlatović</item>
      <item>EUROAGRAM TIS društvo s ograničenom odgovornošću za tehnički pregled i promet vozila</item>
    </derivirana_varijabla>
  </DomainObject.Predmet.OstaliListNazivFormated>
  <DomainObject.Predmet.OstaliListNazivFormatedOIB>
    <izvorni_sadrzaj>
      <item>Vanja Zlatović, OIB 80038354388</item>
      <item>EUROAGRAM TIS društvo s ograničenom odgovornošću za tehnički pregled i promet vozila, OIB 99681708224</item>
    </izvorni_sadrzaj>
    <derivirana_varijabla naziv="DomainObject.Predmet.OstaliListNazivFormatedOIB_1">
      <item>Vanja Zlatović, OIB 80038354388</item>
      <item>EUROAGRAM TIS društvo s ograničenom odgovornošću za tehnički pregled i promet vozila, OIB 99681708224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EUROVODE d.o.o.</izvorni_sadrzaj>
    <derivirana_varijabla naziv="DomainObject.Predmet.ProtustrankaIDrugi_1">EUROVODE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EUROVODE d.o.o., OIB 06324935429, Rudeška 172, 10000 Zagreb</izvorni_sadrzaj>
    <derivirana_varijabla naziv="DomainObject.Predmet.ProtustrankaIDrugiAdressOIB_1">EUROVODE d.o.o., OIB 06324935429, Rudeška 172,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EUROVODE d.o.o.</item>
      <item>Vanja Zlatović</item>
      <item>EUROAGRAM TIS društvo s ograničenom odgovornošću za tehnički pregled i promet vozila</item>
    </izvorni_sadrzaj>
    <derivirana_varijabla naziv="DomainObject.Predmet.SudioniciListNaziv_1">
      <item>FINA Regionalni centar Zagreb</item>
      <item>EUROVODE d.o.o.</item>
      <item>Vanja Zlatović</item>
      <item>EUROAGRAM TIS društvo s ograničenom odgovornošću za tehnički pregled i promet vozila</item>
    </derivirana_varijabla>
  </DomainObject.Predmet.SudioniciListNaziv>
  <DomainObject.Predmet.SudioniciListAdressOIB>
    <izvorni_sadrzaj>
      <item>FINA Regionalni centar Zagreb, OIB 85821130368, Ilica 307,10000 Zagreb</item>
      <item>EUROVODE d.o.o., OIB 06324935429, Rudeška 172,10000 Zagreb</item>
      <item>Vanja Zlatović, OIB 80038354388, Keleminovec 35,10380 Keleminovec</item>
      <item>EUROAGRAM TIS društvo s ograničenom odgovornošću za tehnički pregled i promet vozila, OIB 99681708224, Ulica grada Vukovara 282,10000 Zagreb</item>
    </izvorni_sadrzaj>
    <derivirana_varijabla naziv="DomainObject.Predmet.SudioniciListAdressOIB_1">
      <item>FINA Regionalni centar Zagreb, OIB 85821130368, Ilica 307,10000 Zagreb</item>
      <item>EUROVODE d.o.o., OIB 06324935429, Rudeška 172,10000 Zagreb</item>
      <item>Vanja Zlatović, OIB 80038354388, Keleminovec 35,10380 Keleminovec</item>
      <item>EUROAGRAM TIS društvo s ograničenom odgovornošću za tehnički pregled i promet vozila, OIB 99681708224,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06324935429</item>
      <item>, OIB 80038354388</item>
      <item>, OIB 99681708224</item>
    </izvorni_sadrzaj>
    <derivirana_varijabla naziv="DomainObject.Predmet.SudioniciListNazivOIB_1">
      <item>, OIB 85821130368</item>
      <item>, OIB 06324935429</item>
      <item>, OIB 80038354388</item>
      <item>, OIB 99681708224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St-1546/2015-10</izvorni_sadrzaj>
    <derivirana_varijabla naziv="DomainObject.PredzadnjaOdlukaIzPredmeta.Oznaka_1">St-1546/2015-10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765</properties:Words>
  <properties:Characters>4385</properties:Characters>
  <properties:Lines>103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2018-10-17T12:04:00Z</dcterms:created>
  <dc:creator>Nikola Ribarić</dc:creator>
  <cp:lastModifiedBy>Jadranka Zelić</cp:lastModifiedBy>
  <cp:lastPrinted>2018-10-17T12:28:00Z</cp:lastPrinted>
  <dcterms:modified xmlns:xsi="http://www.w3.org/2001/XMLSchema-instance" xsi:type="dcterms:W3CDTF">2018-10-17T12:29:00Z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(Rješenje poziv na uplatu -132- NOVI ZAKON_  eurovode 17.10.2018..docx)</vt:lpwstr>
  </prop:property>
  <prop:property name="CC_coloring" pid="5" fmtid="{D5CDD505-2E9C-101B-9397-08002B2CF9AE}">
    <vt:bool>false</vt:bool>
  </prop:property>
</prop:Properties>
</file>