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380997" w:rsidR="00380997">
        <w:tc>
          <w:tcPr>
            <w:tcW w:type="dxa" w:w="2985"/>
            <w:hideMark/>
          </w:tcPr>
          <w:p w:rsidRDefault="00380997" w:rsidR="00380997">
            <w:pPr>
              <w:spacing w:lineRule="auto" w:line="276" w:after="0"/>
              <w:jc w:val="center"/>
              <w:rPr>
                <w:lang w:val="en-US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80997" w:rsidR="0038099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380997" w:rsidR="0038099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380997" w:rsidR="00380997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577c312" w14:paraId="577c312" w:rsidRDefault="00380997" w:rsidP="00380997" w:rsidR="00380997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80997" w:rsidR="00380997">
        <w:trPr>
          <w:jc w:val="right"/>
        </w:trPr>
        <w:tc>
          <w:tcPr>
            <w:tcW w:type="dxa" w:w="4320"/>
            <w:hideMark/>
          </w:tcPr>
          <w:p w:rsidRDefault="00380997" w:rsidP="00380997" w:rsidR="00380997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St-59/2019-3 </w:t>
            </w:r>
          </w:p>
        </w:tc>
      </w:tr>
    </w:tbl>
    <w:p w:rsidRDefault="00380997" w:rsidP="00380997" w:rsidR="00380997">
      <w:pPr>
        <w:spacing w:after="0"/>
        <w:jc w:val="both"/>
      </w:pPr>
    </w:p>
    <w:p w:rsidRDefault="00380997" w:rsidP="00380997" w:rsidR="00380997">
      <w:pPr>
        <w:pStyle w:val="NormaleSPIS"/>
        <w:ind w:firstLine="0"/>
      </w:pPr>
    </w:p>
    <w:p w:rsidRDefault="00380997" w:rsidP="00380997" w:rsidR="00380997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>, u predmetu u povodu zahtjeva Financijske agencije, OIB: 85821130368, Regionalni centar Zagreb, Podružnica Varaždin, Augusta Cesarca br. 2, Varaždin, za pokretanje skraćenoga stečajnog postupka nad dužnikom TOSCA d.o.o. za ugostiteljstvo, OIB: 87201187021, sa sjedištem u Josipa Broza br. 30, 40000 Čakovec, izvan ročišta 4. ožujka 2019. temeljem odredbe čl. 430. Stečajnog zakona (Narodne novine br. 71/15. i 104/17., dalje : SZ-a) objavljuje slijedeći</w:t>
      </w:r>
    </w:p>
    <w:p w:rsidRDefault="00380997" w:rsidP="00380997" w:rsidR="00380997">
      <w:pPr>
        <w:spacing w:after="0"/>
        <w:jc w:val="both"/>
      </w:pPr>
    </w:p>
    <w:p w:rsidRDefault="00380997" w:rsidP="00380997" w:rsidR="00380997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380997" w:rsidP="00380997" w:rsidR="00380997">
      <w:pPr>
        <w:spacing w:after="0"/>
        <w:rPr>
          <w:sz w:val="28"/>
          <w:szCs w:val="28"/>
        </w:rPr>
      </w:pPr>
    </w:p>
    <w:p w:rsidRDefault="00380997" w:rsidP="00380997" w:rsidR="00380997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3D64A0">
        <w:t>TOSCA d.o.o. za ugostiteljstvo, OIB: 87201187021, sa sjedištem u Josipa Broza br. 30, 40000 Čakovec, iznosi 85.625,24</w:t>
      </w:r>
      <w:r>
        <w:t xml:space="preserve"> kuna.</w:t>
      </w:r>
    </w:p>
    <w:p w:rsidRDefault="00380997" w:rsidP="00380997" w:rsidR="00380997">
      <w:pPr>
        <w:spacing w:after="0"/>
        <w:jc w:val="both"/>
      </w:pPr>
    </w:p>
    <w:p w:rsidRDefault="00380997" w:rsidP="00380997" w:rsidR="00380997">
      <w:pPr>
        <w:spacing w:after="0"/>
        <w:jc w:val="both"/>
      </w:pPr>
      <w:r>
        <w:tab/>
        <w:t xml:space="preserve"> 2) Poziva se direktor dužnika </w:t>
      </w:r>
      <w:r w:rsidR="003D64A0">
        <w:t xml:space="preserve">Mario </w:t>
      </w:r>
      <w:proofErr w:type="spellStart"/>
      <w:r w:rsidR="003D64A0">
        <w:t>Žerjav</w:t>
      </w:r>
      <w:proofErr w:type="spellEnd"/>
      <w:r>
        <w:t xml:space="preserve">, OIB: </w:t>
      </w:r>
      <w:r w:rsidR="003D64A0">
        <w:t>17632481379</w:t>
      </w:r>
      <w:r>
        <w:t xml:space="preserve">, iz </w:t>
      </w:r>
      <w:proofErr w:type="spellStart"/>
      <w:r w:rsidR="003D64A0">
        <w:t>Ivanovca</w:t>
      </w:r>
      <w:proofErr w:type="spellEnd"/>
      <w:r w:rsidR="003D64A0">
        <w:t>, Josipa Broza br. 30,</w:t>
      </w:r>
      <w:r>
        <w:t xml:space="preserve"> 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80997" w:rsidP="00380997" w:rsidR="00380997">
      <w:pPr>
        <w:spacing w:after="0"/>
        <w:jc w:val="both"/>
      </w:pPr>
    </w:p>
    <w:p w:rsidRDefault="00380997" w:rsidP="00380997" w:rsidR="00380997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380997" w:rsidP="00380997" w:rsidR="00380997">
      <w:pPr>
        <w:spacing w:after="0"/>
        <w:jc w:val="both"/>
      </w:pPr>
    </w:p>
    <w:p w:rsidRDefault="00380997" w:rsidP="00380997" w:rsidR="00380997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</w:t>
      </w:r>
      <w:r w:rsidR="003D64A0">
        <w:t>.d., pozivom na broj spisa St-59</w:t>
      </w:r>
      <w:r>
        <w:t>-1</w:t>
      </w:r>
      <w:r w:rsidR="003D64A0">
        <w:t>9</w:t>
      </w:r>
      <w:r>
        <w:t>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380997" w:rsidP="00380997" w:rsidR="00380997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380997" w:rsidP="00380997" w:rsidR="00380997">
      <w:pPr>
        <w:spacing w:after="0"/>
        <w:ind w:firstLine="720"/>
        <w:jc w:val="both"/>
      </w:pPr>
    </w:p>
    <w:p w:rsidRDefault="00380997" w:rsidP="00380997" w:rsidR="00380997">
      <w:pPr>
        <w:spacing w:after="0"/>
        <w:ind w:firstLine="720"/>
        <w:jc w:val="both"/>
      </w:pPr>
    </w:p>
    <w:p w:rsidRDefault="00380997" w:rsidP="00380997" w:rsidR="00380997">
      <w:pPr>
        <w:spacing w:after="0"/>
        <w:jc w:val="center"/>
        <w:outlineLvl w:val="0"/>
      </w:pPr>
      <w:r>
        <w:t>Obrazloženje</w:t>
      </w:r>
    </w:p>
    <w:p w:rsidRDefault="00380997" w:rsidP="00380997" w:rsidR="00380997">
      <w:pPr>
        <w:spacing w:after="0"/>
        <w:jc w:val="center"/>
        <w:outlineLvl w:val="0"/>
      </w:pPr>
    </w:p>
    <w:p w:rsidRDefault="00380997" w:rsidP="00380997" w:rsidR="00380997">
      <w:pPr>
        <w:spacing w:after="0"/>
        <w:jc w:val="center"/>
        <w:outlineLvl w:val="0"/>
      </w:pPr>
    </w:p>
    <w:p w:rsidRDefault="00380997" w:rsidP="00380997" w:rsidR="00380997">
      <w:pPr>
        <w:spacing w:after="0"/>
        <w:outlineLvl w:val="0"/>
      </w:pPr>
    </w:p>
    <w:p w:rsidRDefault="003D64A0" w:rsidP="00380997" w:rsidR="00380997">
      <w:pPr>
        <w:spacing w:after="0"/>
        <w:jc w:val="both"/>
        <w:outlineLvl w:val="0"/>
      </w:pPr>
      <w:r>
        <w:tab/>
        <w:t>19. veljače</w:t>
      </w:r>
      <w:r w:rsidR="00380997">
        <w:t xml:space="preserve"> 2018., predlagatelj Financijska agencija, Regionalni centar Zagreb, Podružnica Varaždin podnio je zahtjev za provedbu skraćenoga stečajnog postupka nad dužnikom</w:t>
      </w:r>
      <w:r>
        <w:t xml:space="preserve"> TOSCA d.o.o. za ugostiteljstvo, OIB: 87201187021, sa sjedištem u Josipa Broza br. 30, 40000 Čakovec</w:t>
      </w:r>
      <w:r w:rsidR="00380997">
        <w:t>, navodeći da duž</w:t>
      </w:r>
      <w:r>
        <w:t>nik na dan 15. veljače 2019</w:t>
      </w:r>
      <w:r w:rsidR="00380997">
        <w:t>. u Očevidniku redoslijeda osnova za plaćanje ima evidentirane neizvršene osnove za plaća</w:t>
      </w:r>
      <w:r>
        <w:t>nje u ukupnom iznosu od 85.625,24</w:t>
      </w:r>
      <w:r w:rsidR="00380997">
        <w:t xml:space="preserve"> kuna, te da dužnik nema zaposlenih.</w:t>
      </w:r>
    </w:p>
    <w:p w:rsidRDefault="00380997" w:rsidP="00380997" w:rsidR="00380997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380997" w:rsidP="00380997" w:rsidR="00380997">
      <w:pPr>
        <w:spacing w:after="0"/>
        <w:jc w:val="both"/>
        <w:outlineLvl w:val="0"/>
      </w:pPr>
    </w:p>
    <w:p w:rsidRDefault="00380997" w:rsidP="00380997" w:rsidR="00380997">
      <w:pPr>
        <w:spacing w:after="0"/>
        <w:jc w:val="center"/>
        <w:outlineLvl w:val="0"/>
      </w:pPr>
    </w:p>
    <w:p w:rsidRDefault="003D64A0" w:rsidP="00380997" w:rsidR="00380997">
      <w:pPr>
        <w:spacing w:after="0"/>
        <w:jc w:val="center"/>
        <w:outlineLvl w:val="0"/>
      </w:pPr>
      <w:r>
        <w:t xml:space="preserve">U Varaždinu 4. ožujka </w:t>
      </w:r>
      <w:r w:rsidR="00380997">
        <w:t xml:space="preserve">2019. </w:t>
      </w:r>
    </w:p>
    <w:p w:rsidRDefault="00380997" w:rsidP="00380997" w:rsidR="00380997">
      <w:pPr>
        <w:spacing w:after="0"/>
        <w:jc w:val="center"/>
        <w:outlineLvl w:val="0"/>
      </w:pPr>
    </w:p>
    <w:p w:rsidRDefault="00380997" w:rsidP="00380997" w:rsidR="00380997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80997" w:rsidP="00380997" w:rsidR="00380997">
      <w:pPr>
        <w:spacing w:after="0"/>
        <w:jc w:val="center"/>
        <w:outlineLvl w:val="0"/>
      </w:pPr>
    </w:p>
    <w:p w:rsidRDefault="00380997" w:rsidP="00380997" w:rsidR="00380997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          Sudac :</w:t>
      </w:r>
    </w:p>
    <w:p w:rsidRDefault="00380997" w:rsidP="00380997" w:rsidR="00380997">
      <w:pPr>
        <w:spacing w:after="0"/>
        <w:ind w:firstLine="720" w:left="3600"/>
        <w:outlineLvl w:val="0"/>
      </w:pPr>
    </w:p>
    <w:p w:rsidRDefault="00380997" w:rsidP="00380997" w:rsidR="00380997">
      <w:pPr>
        <w:spacing w:after="0"/>
        <w:ind w:firstLine="720" w:left="3600"/>
        <w:jc w:val="center"/>
        <w:outlineLvl w:val="0"/>
      </w:pPr>
      <w:r>
        <w:t xml:space="preserve">                                Hugo Wedemeyer</w:t>
      </w:r>
    </w:p>
    <w:p w:rsidRDefault="00380997" w:rsidP="00380997" w:rsidR="00380997">
      <w:pPr>
        <w:spacing w:after="0"/>
        <w:outlineLvl w:val="0"/>
      </w:pPr>
    </w:p>
    <w:p w:rsidRDefault="00380997" w:rsidP="00380997" w:rsidR="00380997">
      <w:pPr>
        <w:spacing w:after="0"/>
        <w:outlineLvl w:val="0"/>
      </w:pPr>
    </w:p>
    <w:p w:rsidRDefault="00380997" w:rsidP="00380997" w:rsidR="00380997">
      <w:pPr>
        <w:spacing w:after="0"/>
        <w:outlineLvl w:val="0"/>
      </w:pPr>
    </w:p>
    <w:p w:rsidRDefault="00380997" w:rsidP="00380997" w:rsidR="00380997">
      <w:pPr>
        <w:spacing w:after="0"/>
        <w:outlineLvl w:val="0"/>
      </w:pPr>
      <w:r>
        <w:t>DNA:</w:t>
      </w:r>
    </w:p>
    <w:p w:rsidRDefault="00380997" w:rsidP="00380997" w:rsidR="00380997">
      <w:pPr>
        <w:spacing w:after="0"/>
        <w:outlineLvl w:val="0"/>
      </w:pPr>
    </w:p>
    <w:p w:rsidRDefault="00380997" w:rsidP="00380997" w:rsidR="00380997">
      <w:pPr>
        <w:spacing w:after="0"/>
        <w:outlineLvl w:val="0"/>
      </w:pPr>
      <w:r>
        <w:t xml:space="preserve"> e-Oglasna ploča ovoga suda.</w:t>
      </w:r>
    </w:p>
    <w:p w:rsidRDefault="00380997" w:rsidP="00380997" w:rsidR="00380997">
      <w:pPr>
        <w:spacing w:after="0"/>
        <w:rPr>
          <w:lang w:val="en-US"/>
        </w:rPr>
      </w:pPr>
    </w:p>
    <w:p w:rsidRDefault="00380997" w:rsidP="00380997" w:rsidR="00380997">
      <w:pPr>
        <w:spacing w:after="0"/>
      </w:pPr>
    </w:p>
    <w:p w:rsidRDefault="00380997" w:rsidP="00380997" w:rsidR="00380997">
      <w:pPr>
        <w:spacing w:after="0"/>
      </w:pPr>
    </w:p>
    <w:p w:rsidRDefault="00380997" w:rsidP="00380997" w:rsidR="00380997">
      <w:pPr>
        <w:pStyle w:val="ZapisniarPotpis"/>
      </w:pPr>
    </w:p>
    <w:p w:rsidRDefault="00380997" w:rsidP="00380997" w:rsidR="00380997">
      <w:pPr>
        <w:pStyle w:val="NormaleSPIS"/>
      </w:pPr>
    </w:p>
    <w:p w:rsidRDefault="00380997" w:rsidP="00380997" w:rsidR="00380997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80997" w:rsidP="00380997" w:rsidR="00380997">
      <w:pPr>
        <w:pStyle w:val="NormaleSPIS"/>
      </w:pPr>
    </w:p>
    <w:p w:rsidRDefault="00380997" w:rsidP="00380997" w:rsidR="00380997">
      <w:pPr>
        <w:pStyle w:val="ZapisniarPotpis"/>
      </w:pPr>
    </w:p>
    <w:p w:rsidRDefault="00AE649C" w:rsidP="004F27AE" w:rsidR="00AE649C" w:rsidRPr="00B76F3C">
      <w:pPr>
        <w:pStyle w:val="NormaleSPIS"/>
      </w:pPr>
    </w:p>
    <w:sectPr w:rsidSect="00380997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2DBA" w:rsidP="00537B78" w:rsidR="00B72DBA">
      <w:r>
        <w:separator/>
      </w:r>
    </w:p>
  </w:endnote>
  <w:endnote w:id="0" w:type="continuationSeparator">
    <w:p w:rsidRDefault="00B72DBA" w:rsidP="00537B78" w:rsidR="00B72D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81636107"/>
      <w:docPartObj>
        <w:docPartGallery w:val="Page Numbers (Bottom of Page)"/>
        <w:docPartUnique/>
      </w:docPartObj>
    </w:sdtPr>
    <w:sdtEndPr/>
    <w:sdtContent>
      <w:p w:rsidRDefault="00380997" w:rsidR="00380997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6ACE">
          <w:t>2</w:t>
        </w:r>
        <w:r>
          <w:fldChar w:fldCharType="end"/>
        </w:r>
      </w:p>
    </w:sdtContent>
  </w:sdt>
  <w:p w:rsidRDefault="00380997" w:rsidR="003809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2DBA" w:rsidP="00537B78" w:rsidR="00B72DBA">
      <w:r>
        <w:separator/>
      </w:r>
    </w:p>
  </w:footnote>
  <w:footnote w:id="0" w:type="continuationSeparator">
    <w:p w:rsidRDefault="00B72DBA" w:rsidP="00537B78" w:rsidR="00B72D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997" w:rsidR="008333A9">
    <w:pPr>
      <w:pStyle w:val="Zaglavlje"/>
    </w:pPr>
    <w:r>
      <w:rPr>
        <w:rStyle w:val="PozadinaSvijetloCrvena"/>
        <w:shd w:fill="auto" w:color="auto" w:val="clear"/>
      </w:rPr>
      <w:t>Poslovni broj : 6 St-59/2019-3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99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4A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E57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2DBA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96ACE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38099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80997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38099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80997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819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ožujka 2019.</izvorni_sadrzaj>
    <derivirana_varijabla naziv="DomainObject.DatumDonosenjaOdluke_1">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St-59/2019-3</izvorni_sadrzaj>
    <derivirana_varijabla naziv="DomainObject.Oznaka_1">St-59/2019-3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St-59/2019</izvorni_sadrzaj>
    <derivirana_varijabla naziv="DomainObject.Predmet.OznakaBroj_1">St-59/2019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TOSCA društvo s ograničenom odgovronošću za ugostiteljstvo zastupanog po punomoćniku Mario Žerjav</izvorni_sadrzaj>
    <derivirana_varijabla naziv="DomainObject.Predmet.ProtustrankaFormated_1">  TOSCA društvo s ograničenom odgovronošću za ugostiteljstvo zastupanog po punomoćniku Mario Žerjav</derivirana_varijabla>
  </DomainObject.Predmet.ProtustrankaFormated>
  <DomainObject.Predmet.ProtustrankaFormatedOIB>
    <izvorni_sadrzaj>  TOSCA društvo s ograničenom odgovronošću za ugostiteljstvo, OIB 87201187021 zastupanog po punomoćniku Mario Žerjav</izvorni_sadrzaj>
    <derivirana_varijabla naziv="DomainObject.Predmet.ProtustrankaFormatedOIB_1">  TOSCA društvo s ograničenom odgovronošću za ugostiteljstvo, OIB 87201187021 zastupanog po punomoćniku Mario Žerjav</derivirana_varijabla>
  </DomainObject.Predmet.ProtustrankaFormatedOIB>
  <DomainObject.Predmet.ProtustrankaFormatedWithAdress>
    <izvorni_sadrzaj> TOSCA društvo s ograničenom odgovronošću za ugostiteljstvo, Josipa Broza 30, 40000 Ivanovec zastupanog po punomoćniku Mario Žerjav</izvorni_sadrzaj>
    <derivirana_varijabla naziv="DomainObject.Predmet.ProtustrankaFormatedWithAdress_1"> TOSCA društvo s ograničenom odgovronošću za ugostiteljstvo, Josipa Broza 30, 40000 Ivanovec zastupanog po punomoćniku Mario Žerjav</derivirana_varijabla>
  </DomainObject.Predmet.ProtustrankaFormatedWithAdress>
  <DomainObject.Predmet.ProtustrankaFormatedWithAdressOIB>
    <izvorni_sadrzaj> TOSCA društvo s ograničenom odgovronošću za ugostiteljstvo, OIB 87201187021, Josipa Broza 30, 40000 Ivanovec zastupanog po punomoćniku Mario Žerjav</izvorni_sadrzaj>
    <derivirana_varijabla naziv="DomainObject.Predmet.ProtustrankaFormatedWithAdressOIB_1"> TOSCA društvo s ograničenom odgovronošću za ugostiteljstvo, OIB 87201187021, Josipa Broza 30, 40000 Ivanovec zastupanog po punomoćniku Mario Žerjav</derivirana_varijabla>
  </DomainObject.Predmet.ProtustrankaFormatedWithAdressOIB>
  <DomainObject.Predmet.ProtustrankaWithAdress>
    <izvorni_sadrzaj>TOSCA društvo s ograničenom odgovronošću za ugostiteljstvo Josipa Broza 30, 40000 Ivanovec</izvorni_sadrzaj>
    <derivirana_varijabla naziv="DomainObject.Predmet.ProtustrankaWithAdress_1">TOSCA društvo s ograničenom odgovronošću za ugostiteljstvo Josipa Broza 30, 40000 Ivanovec</derivirana_varijabla>
  </DomainObject.Predmet.ProtustrankaWithAdress>
  <DomainObject.Predmet.ProtustrankaWithAdressOIB>
    <izvorni_sadrzaj>TOSCA društvo s ograničenom odgovronošću za ugostiteljstvo, OIB 87201187021, Josipa Broza 30, 40000 Ivanovec</izvorni_sadrzaj>
    <derivirana_varijabla naziv="DomainObject.Predmet.ProtustrankaWithAdressOIB_1">TOSCA društvo s ograničenom odgovronošću za ugostiteljstvo, OIB 87201187021, Josipa Broza 30, 40000 Ivanovec</derivirana_varijabla>
  </DomainObject.Predmet.ProtustrankaWithAdressOIB>
  <DomainObject.Predmet.ProtustrankaNazivFormated>
    <izvorni_sadrzaj>TOSCA društvo s ograničenom odgovronošću za ugostiteljstvo</izvorni_sadrzaj>
    <derivirana_varijabla naziv="DomainObject.Predmet.ProtustrankaNazivFormated_1">TOSCA društvo s ograničenom odgovronošću za ugostiteljstvo</derivirana_varijabla>
  </DomainObject.Predmet.ProtustrankaNazivFormated>
  <DomainObject.Predmet.ProtustrankaNazivFormatedOIB>
    <izvorni_sadrzaj>TOSCA društvo s ograničenom odgovronošću za ugostiteljstvo, OIB 87201187021</izvorni_sadrzaj>
    <derivirana_varijabla naziv="DomainObject.Predmet.ProtustrankaNazivFormatedOIB_1">TOSCA društvo s ograničenom odgovronošću za ugostiteljstvo, OIB 87201187021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85625.24</izvorni_sadrzaj>
    <derivirana_varijabla naziv="DomainObject.Predmet.TrenutnaVrijednost_1">85625.24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TOSCA društvo s ograničenom odgovronošću za ugostiteljstvo zastupanog po punomoćniku Mario Žerjav</item>
    </izvorni_sadrzaj>
    <derivirana_varijabla naziv="DomainObject.Predmet.ProtuStrankaListFormated_1">
      <item>TOSCA društvo s ograničenom odgovronošću za ugostiteljstvo zastupanog po punomoćniku Mario Žerjav</item>
    </derivirana_varijabla>
  </DomainObject.Predmet.ProtuStrankaListFormated>
  <DomainObject.Predmet.ProtuStrankaListFormatedOIB>
    <izvorni_sadrzaj>
      <item>TOSCA društvo s ograničenom odgovronošću za ugostiteljstvo, OIB 87201187021 zastupanog po punomoćniku Mario Žerjav</item>
    </izvorni_sadrzaj>
    <derivirana_varijabla naziv="DomainObject.Predmet.ProtuStrankaListFormatedOIB_1">
      <item>TOSCA društvo s ograničenom odgovronošću za ugostiteljstvo, OIB 87201187021 zastupanog po punomoćniku Mario Žerjav</item>
    </derivirana_varijabla>
  </DomainObject.Predmet.ProtuStrankaListFormatedOIB>
  <DomainObject.Predmet.ProtuStrankaListFormatedWithAdress>
    <izvorni_sadrzaj>
      <item>TOSCA društvo s ograničenom odgovronošću za ugostiteljstvo, Josipa Broza 30, 40000 Ivanovec zastupanog po punomoćniku Mario Žerjav</item>
    </izvorni_sadrzaj>
    <derivirana_varijabla naziv="DomainObject.Predmet.ProtuStrankaListFormatedWithAdress_1">
      <item>TOSCA društvo s ograničenom odgovronošću za ugostiteljstvo, Josipa Broza 30, 40000 Ivanovec zastupanog po punomoćniku Mario Žerjav</item>
    </derivirana_varijabla>
  </DomainObject.Predmet.ProtuStrankaListFormatedWithAdress>
  <DomainObject.Predmet.ProtuStrankaListFormatedWithAdressOIB>
    <izvorni_sadrzaj>
      <item>TOSCA društvo s ograničenom odgovronošću za ugostiteljstvo, OIB 87201187021, Josipa Broza 30, 40000 Ivanovec zastupanog po punomoćniku Mario Žerjav</item>
    </izvorni_sadrzaj>
    <derivirana_varijabla naziv="DomainObject.Predmet.ProtuStrankaListFormatedWithAdressOIB_1">
      <item>TOSCA društvo s ograničenom odgovronošću za ugostiteljstvo, OIB 87201187021, Josipa Broza 30, 40000 Ivanovec zastupanog po punomoćniku Mario Žerjav</item>
    </derivirana_varijabla>
  </DomainObject.Predmet.ProtuStrankaListFormatedWithAdressOIB>
  <DomainObject.Predmet.ProtuStrankaListNazivFormated>
    <izvorni_sadrzaj>
      <item>TOSCA društvo s ograničenom odgovronošću za ugostiteljstvo</item>
    </izvorni_sadrzaj>
    <derivirana_varijabla naziv="DomainObject.Predmet.ProtuStrankaListNazivFormated_1">
      <item>TOSCA društvo s ograničenom odgovronošću za ugostiteljstvo</item>
    </derivirana_varijabla>
  </DomainObject.Predmet.ProtuStrankaListNazivFormated>
  <DomainObject.Predmet.ProtuStrankaListNazivFormatedOIB>
    <izvorni_sadrzaj>
      <item>TOSCA društvo s ograničenom odgovronošću za ugostiteljstvo, OIB 87201187021</item>
    </izvorni_sadrzaj>
    <derivirana_varijabla naziv="DomainObject.Predmet.ProtuStrankaListNazivFormatedOIB_1">
      <item>TOSCA društvo s ograničenom odgovronošću za ugostiteljstvo, OIB 87201187021</item>
    </derivirana_varijabla>
  </DomainObject.Predmet.ProtuStrankaListNazivFormatedOIB>
  <DomainObject.Predmet.OstaliListFormated>
    <izvorni_sadrzaj>
      <item>Sudski registar</item>
      <item>Mario Žerjav punomoćnik sudionika u postupku TOSCA društvo s ograničenom odgovronošću za ugostiteljstvo</item>
    </izvorni_sadrzaj>
    <derivirana_varijabla naziv="DomainObject.Predmet.OstaliListFormated_1">
      <item>Sudski registar</item>
      <item>Mario Žerjav punomoćnik sudionika u postupku TOSCA društvo s ograničenom odgovronošću za ugostiteljstvo</item>
    </derivirana_varijabla>
  </DomainObject.Predmet.OstaliListFormated>
  <DomainObject.Predmet.OstaliListFormatedOIB>
    <izvorni_sadrzaj>
      <item>Sudski registar</item>
      <item>Mario Žerjav, OIB 17632481379 punomoćnik sudionika u postupku TOSCA društvo s ograničenom odgovronošću za ugostiteljstvo</item>
    </izvorni_sadrzaj>
    <derivirana_varijabla naziv="DomainObject.Predmet.OstaliListFormatedOIB_1">
      <item>Sudski registar</item>
      <item>Mario Žerjav, OIB 17632481379 punomoćnik sudionika u postupku TOSCA društvo s ograničenom odgovronošću za ugostiteljstvo</item>
    </derivirana_varijabla>
  </DomainObject.Predmet.OstaliListFormatedOIB>
  <DomainObject.Predmet.OstaliListFormatedWithAdress>
    <izvorni_sadrzaj>
      <item>Sudski registar</item>
      <item>Mario Žerjav, Ulica Josipa Broza 30, 40000 Ivanovec punomoćnik sudionika u postupku TOSCA društvo s ograničenom odgovronošću za ugostiteljstvo</item>
    </izvorni_sadrzaj>
    <derivirana_varijabla naziv="DomainObject.Predmet.OstaliListFormatedWithAdress_1">
      <item>Sudski registar</item>
      <item>Mario Žerjav, Ulica Josipa Broza 30, 40000 Ivanovec punomoćnik sudionika u postupku TOSCA društvo s ograničenom odgovronošću za ugostiteljstvo</item>
    </derivirana_varijabla>
  </DomainObject.Predmet.OstaliListFormatedWithAdress>
  <DomainObject.Predmet.OstaliListFormatedWithAdressOIB>
    <izvorni_sadrzaj>
      <item>Sudski registar</item>
      <item>Mario Žerjav, OIB 17632481379, Ulica Josipa Broza 30, 40000 Ivanovec punomoćnik sudionika u postupku TOSCA društvo s ograničenom odgovronošću za ugostiteljstvo</item>
    </izvorni_sadrzaj>
    <derivirana_varijabla naziv="DomainObject.Predmet.OstaliListFormatedWithAdressOIB_1">
      <item>Sudski registar</item>
      <item>Mario Žerjav, OIB 17632481379, Ulica Josipa Broza 30, 40000 Ivanovec punomoćnik sudionika u postupku TOSCA društvo s ograničenom odgovronošću za ugostiteljstvo</item>
    </derivirana_varijabla>
  </DomainObject.Predmet.OstaliListFormatedWithAdressOIB>
  <DomainObject.Predmet.OstaliListNazivFormated>
    <izvorni_sadrzaj>
      <item>Sudski registar</item>
      <item>Mario Žerjav</item>
    </izvorni_sadrzaj>
    <derivirana_varijabla naziv="DomainObject.Predmet.OstaliListNazivFormated_1">
      <item>Sudski registar</item>
      <item>Mario Žerjav</item>
    </derivirana_varijabla>
  </DomainObject.Predmet.OstaliListNazivFormated>
  <DomainObject.Predmet.OstaliListNazivFormatedOIB>
    <izvorni_sadrzaj>
      <item>Sudski registar</item>
      <item>Mario Žerjav, OIB 17632481379</item>
    </izvorni_sadrzaj>
    <derivirana_varijabla naziv="DomainObject.Predmet.OstaliListNazivFormatedOIB_1">
      <item>Sudski registar</item>
      <item>Mario Žerjav, OIB 17632481379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2019.</izvorni_sadrzaj>
    <derivirana_varijabla naziv="DomainObject.Datum_1">4. ožujka 2019.</derivirana_varijabla>
  </DomainObject.Datum>
  <DomainObject.PoslovniBrojDokumenta>
    <izvorni_sadrzaj>St-59/2019-3</izvorni_sadrzaj>
    <derivirana_varijabla naziv="DomainObject.PoslovniBrojDokumenta_1">St-59/2019-3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TOSCA društvo s ograničenom odgovronošću za ugostiteljstvo</izvorni_sadrzaj>
    <derivirana_varijabla naziv="DomainObject.Predmet.ProtustrankaIDrugi_1">TOSCA društvo s ograničenom odgovronošću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TOSCA društvo s ograničenom odgovronošću za ugostiteljstvo, OIB 87201187021, Josipa Broza 30, 40000 Ivanovec</izvorni_sadrzaj>
    <derivirana_varijabla naziv="DomainObject.Predmet.ProtustrankaIDrugiAdressOIB_1">TOSCA društvo s ograničenom odgovronošću za ugostiteljstvo, OIB 87201187021, Josipa Broza 30, 40000 Ivanovec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TOSCA društvo s ograničenom odgovronošću za ugostiteljstvo</item>
      <item>Sudski registar</item>
      <item>Mario Žerjav</item>
    </izvorni_sadrzaj>
    <derivirana_varijabla naziv="DomainObject.Predmet.SudioniciListNaziv_1">
      <item>Financijska agencija</item>
      <item>TOSCA društvo s ograničenom odgovronošću za ugostiteljstvo</item>
      <item>Sudski registar</item>
      <item>Mario Žerjav</item>
    </derivirana_varijabla>
  </DomainObject.Predmet.SudioniciListNaziv>
  <DomainObject.Predmet.SudioniciListAdressOIB>
    <izvorni_sadrzaj>
      <item>Financijska agencija, OIB 85821130368, A. Cesarca 2,42000 Varaždin</item>
      <item>TOSCA društvo s ograničenom odgovronošću za ugostiteljstvo, OIB 87201187021, Josipa Broza 30,40000 Ivanovec</item>
      <item>Sudski registar</item>
      <item>Mario Žerjav, OIB 17632481379, Ulica Josipa Broza 30,40000 Ivanovec</item>
    </izvorni_sadrzaj>
    <derivirana_varijabla naziv="DomainObject.Predmet.SudioniciListAdressOIB_1">
      <item>Financijska agencija, OIB 85821130368, A. Cesarca 2,42000 Varaždin</item>
      <item>TOSCA društvo s ograničenom odgovronošću za ugostiteljstvo, OIB 87201187021, Josipa Broza 30,40000 Ivanovec</item>
      <item>Sudski registar</item>
      <item>Mario Žerjav, OIB 17632481379, Ulica Josipa Broza 30,40000 Ivanovec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43D3C-BBE2-4CB6-9A1A-024D6B0CA3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516</properties:Words>
  <properties:Characters>2749</properties:Characters>
  <properties:Lines>82</properties:Lines>
  <properties:Paragraphs>19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2019-03-04T12:33:00Z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St-59/2019-3 / Odluka - Oglas (odluka_St-59_2019-3.docx)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