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47a77" w14:paraId="f947a7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1539B">
        <w:rPr>
          <w:sz w:val="24"/>
        </w:rPr>
        <w:t>6184</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B54D6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61539B" w:rsidRPr="0061539B">
        <w:rPr>
          <w:sz w:val="24"/>
          <w:szCs w:val="24"/>
        </w:rPr>
        <w:t>ČAROBNO ZRCALO d.o.o. za trgovinu i usluge</w:t>
      </w:r>
      <w:r w:rsidR="008D1131" w:rsidRPr="0061539B">
        <w:rPr>
          <w:sz w:val="24"/>
          <w:szCs w:val="24"/>
        </w:rPr>
        <w:t xml:space="preserve">, OIB: </w:t>
      </w:r>
      <w:r w:rsidR="0061539B" w:rsidRPr="0061539B">
        <w:rPr>
          <w:sz w:val="24"/>
          <w:szCs w:val="24"/>
        </w:rPr>
        <w:t>41256388653</w:t>
      </w:r>
      <w:r w:rsidR="008D1131" w:rsidRPr="0061539B">
        <w:rPr>
          <w:sz w:val="24"/>
          <w:szCs w:val="24"/>
        </w:rPr>
        <w:t xml:space="preserve">, MBS: </w:t>
      </w:r>
      <w:r w:rsidR="0061539B" w:rsidRPr="0061539B">
        <w:rPr>
          <w:sz w:val="24"/>
          <w:szCs w:val="24"/>
        </w:rPr>
        <w:t>080784723</w:t>
      </w:r>
      <w:r w:rsidR="008D1131" w:rsidRPr="0061539B">
        <w:rPr>
          <w:sz w:val="24"/>
          <w:szCs w:val="24"/>
        </w:rPr>
        <w:t xml:space="preserve">, </w:t>
      </w:r>
      <w:r w:rsidR="00E13BAC" w:rsidRPr="0061539B">
        <w:rPr>
          <w:sz w:val="24"/>
          <w:szCs w:val="24"/>
        </w:rPr>
        <w:t xml:space="preserve">Zagreb, </w:t>
      </w:r>
      <w:r w:rsidR="0061539B" w:rsidRPr="0061539B">
        <w:rPr>
          <w:sz w:val="24"/>
          <w:szCs w:val="24"/>
        </w:rPr>
        <w:t>Karela Zahradnika 3</w:t>
      </w:r>
      <w:r w:rsidR="005B701F" w:rsidRPr="0061539B">
        <w:rPr>
          <w:sz w:val="24"/>
          <w:szCs w:val="24"/>
        </w:rPr>
        <w:t xml:space="preserve">, </w:t>
      </w:r>
      <w:r w:rsidR="00913B33" w:rsidRPr="0061539B">
        <w:rPr>
          <w:sz w:val="24"/>
          <w:szCs w:val="24"/>
        </w:rPr>
        <w:t>13</w:t>
      </w:r>
      <w:r w:rsidR="004C25EE" w:rsidRPr="0061539B">
        <w:rPr>
          <w:sz w:val="24"/>
          <w:szCs w:val="24"/>
        </w:rPr>
        <w:t>. listopada</w:t>
      </w:r>
      <w:r w:rsidRPr="00E13BAC">
        <w:rPr>
          <w:sz w:val="24"/>
          <w:szCs w:val="24"/>
        </w:rPr>
        <w:t xml:space="preserve"> 201</w:t>
      </w:r>
      <w:r w:rsidR="00630662" w:rsidRPr="00E13BAC">
        <w:rPr>
          <w:sz w:val="24"/>
          <w:szCs w:val="24"/>
        </w:rPr>
        <w:t>6</w:t>
      </w:r>
      <w:r w:rsidRPr="00B54D66">
        <w:rPr>
          <w:sz w:val="24"/>
          <w:szCs w:val="24"/>
        </w:rPr>
        <w:t>.</w:t>
      </w:r>
      <w:r w:rsidR="000E28A1" w:rsidRPr="00B54D66">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E13BAC">
        <w:rPr>
          <w:sz w:val="24"/>
          <w:szCs w:val="24"/>
        </w:rPr>
        <w:t>i</w:t>
      </w:r>
      <w:r w:rsidR="001552CB">
        <w:rPr>
          <w:sz w:val="24"/>
          <w:szCs w:val="24"/>
        </w:rPr>
        <w:t xml:space="preserve"> ovlašten</w:t>
      </w:r>
      <w:r w:rsidR="00E13BAC">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61539B" w:rsidRPr="0061539B">
        <w:rPr>
          <w:b/>
          <w:sz w:val="24"/>
          <w:szCs w:val="24"/>
        </w:rPr>
        <w:t>Božica Marić Kopitović, OIB: 86782650051, Zagreb, Karela Zahradnika 3</w:t>
      </w:r>
      <w:r w:rsidR="00604ECB" w:rsidRPr="0061539B">
        <w:rPr>
          <w:sz w:val="24"/>
          <w:szCs w:val="24"/>
        </w:rPr>
        <w:t>,</w:t>
      </w:r>
      <w:r w:rsidR="00604ECB" w:rsidRPr="0061539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54D66" w:rsidP="008B553A" w:rsidR="007B593F" w:rsidRPr="002C5C63">
      <w:pPr>
        <w:ind w:left="1003"/>
        <w:jc w:val="both"/>
        <w:rPr>
          <w:i/>
          <w:sz w:val="24"/>
        </w:rPr>
      </w:pPr>
      <w:r>
        <w:rPr>
          <w:b/>
          <w:sz w:val="24"/>
        </w:rPr>
        <w:t>24</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61539B">
        <w:rPr>
          <w:b/>
          <w:sz w:val="24"/>
        </w:rPr>
        <w:t>11,00</w:t>
      </w:r>
      <w:r w:rsidR="005C5898">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1539B">
        <w:rPr>
          <w:b/>
          <w:sz w:val="24"/>
        </w:rPr>
        <w:t>30</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61539B">
        <w:rPr>
          <w:b/>
          <w:sz w:val="24"/>
        </w:rPr>
        <w:t>28</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61539B">
        <w:rPr>
          <w:b/>
          <w:sz w:val="24"/>
        </w:rPr>
        <w:t>11.977,00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34ECC">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634ECC" w:rsidP="007A1486" w:rsidR="00634ECC" w:rsidRPr="00634ECC">
      <w:pPr>
        <w:ind w:left="720"/>
        <w:rPr>
          <w:sz w:val="24"/>
          <w:szCs w:val="24"/>
        </w:rPr>
      </w:pPr>
      <w:r w:rsidRPr="007A1486">
        <w:tab/>
      </w:r>
      <w:r w:rsidRPr="007A1486">
        <w:tab/>
      </w:r>
      <w:r w:rsidRPr="007A1486">
        <w:tab/>
      </w:r>
      <w:r w:rsidRPr="007A1486">
        <w:tab/>
      </w:r>
      <w:r w:rsidRPr="007A1486">
        <w:tab/>
      </w:r>
      <w:r w:rsidRPr="00634ECC">
        <w:rPr>
          <w:sz w:val="24"/>
          <w:szCs w:val="24"/>
        </w:rPr>
        <w:t>Za točnost otpravka - ovlašteni službenik</w:t>
      </w:r>
    </w:p>
    <w:p w:rsidRDefault="00634ECC" w:rsidP="007A1486" w:rsidR="00634ECC" w:rsidRPr="00634ECC">
      <w:pPr>
        <w:ind w:left="720"/>
        <w:rPr>
          <w:sz w:val="24"/>
          <w:szCs w:val="24"/>
        </w:rPr>
      </w:pPr>
      <w:r w:rsidRPr="00634ECC">
        <w:rPr>
          <w:sz w:val="24"/>
          <w:szCs w:val="24"/>
        </w:rPr>
        <w:tab/>
      </w:r>
      <w:r w:rsidRPr="00634ECC">
        <w:rPr>
          <w:sz w:val="24"/>
          <w:szCs w:val="24"/>
        </w:rPr>
        <w:tab/>
      </w:r>
      <w:r w:rsidRPr="00634ECC">
        <w:rPr>
          <w:sz w:val="24"/>
          <w:szCs w:val="24"/>
        </w:rPr>
        <w:tab/>
      </w:r>
      <w:r w:rsidRPr="00634ECC">
        <w:rPr>
          <w:sz w:val="24"/>
          <w:szCs w:val="24"/>
        </w:rPr>
        <w:tab/>
      </w:r>
      <w:r w:rsidRPr="00634ECC">
        <w:rPr>
          <w:sz w:val="24"/>
          <w:szCs w:val="24"/>
        </w:rPr>
        <w:tab/>
      </w:r>
      <w:r w:rsidRPr="00634ECC">
        <w:rPr>
          <w:sz w:val="24"/>
          <w:szCs w:val="24"/>
        </w:rPr>
        <w:tab/>
        <w:t xml:space="preserve">        Ivana Stampf</w:t>
      </w:r>
    </w:p>
    <w:p w:rsidRDefault="00634ECC" w:rsidP="007A1486" w:rsidR="00634ECC" w:rsidRPr="00634ECC">
      <w:pPr>
        <w:ind w:left="720"/>
        <w:rPr>
          <w:sz w:val="24"/>
          <w:szCs w:val="24"/>
        </w:rPr>
      </w:pPr>
    </w:p>
    <w:p w:rsidRDefault="00634ECC" w:rsidP="00291B37" w:rsidR="00634ECC">
      <w:pPr>
        <w:jc w:val="both"/>
        <w:rPr>
          <w:sz w:val="24"/>
        </w:rPr>
      </w:pPr>
    </w:p>
    <w:sectPr w:rsidSect="008B553A" w:rsidR="00634ECC">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34ECC">
      <w:rPr>
        <w:rStyle w:val="Brojstranice"/>
        <w:noProof/>
      </w:rPr>
      <w:t>3</w:t>
    </w:r>
    <w:r>
      <w:rPr>
        <w:rStyle w:val="Brojstranice"/>
      </w:rPr>
      <w:fldChar w:fldCharType="end"/>
    </w:r>
  </w:p>
  <w:p w:rsidRDefault="00630662" w:rsidR="004D2841">
    <w:pPr>
      <w:pStyle w:val="Zaglavlje"/>
      <w:jc w:val="right"/>
    </w:pPr>
    <w:r w:rsidRPr="00630662">
      <w:t xml:space="preserve">  66. St-</w:t>
    </w:r>
    <w:r w:rsidR="0061539B">
      <w:t>6184</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3F8C"/>
    <w:rsid w:val="000C63D4"/>
    <w:rsid w:val="000E28A1"/>
    <w:rsid w:val="000E7457"/>
    <w:rsid w:val="000E7A4A"/>
    <w:rsid w:val="000F6978"/>
    <w:rsid w:val="001119AF"/>
    <w:rsid w:val="00113EC7"/>
    <w:rsid w:val="00126BFA"/>
    <w:rsid w:val="00131E99"/>
    <w:rsid w:val="00132465"/>
    <w:rsid w:val="00142222"/>
    <w:rsid w:val="001552CB"/>
    <w:rsid w:val="001662C4"/>
    <w:rsid w:val="001A1A7F"/>
    <w:rsid w:val="001A7916"/>
    <w:rsid w:val="001B44D2"/>
    <w:rsid w:val="001C713C"/>
    <w:rsid w:val="001E4E50"/>
    <w:rsid w:val="001F7759"/>
    <w:rsid w:val="002431C4"/>
    <w:rsid w:val="00253A1D"/>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898"/>
    <w:rsid w:val="005C5E15"/>
    <w:rsid w:val="005E34A3"/>
    <w:rsid w:val="005E7C1A"/>
    <w:rsid w:val="00601987"/>
    <w:rsid w:val="00604ECB"/>
    <w:rsid w:val="0061539B"/>
    <w:rsid w:val="00615A8B"/>
    <w:rsid w:val="00620B66"/>
    <w:rsid w:val="00623484"/>
    <w:rsid w:val="0062475E"/>
    <w:rsid w:val="00626395"/>
    <w:rsid w:val="00630662"/>
    <w:rsid w:val="00634ECC"/>
    <w:rsid w:val="00645765"/>
    <w:rsid w:val="006507E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1F3E"/>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E5437"/>
    <w:rsid w:val="009F1721"/>
    <w:rsid w:val="00A02E98"/>
    <w:rsid w:val="00A110D0"/>
    <w:rsid w:val="00A15AB7"/>
    <w:rsid w:val="00A2280A"/>
    <w:rsid w:val="00A424D5"/>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54D66"/>
    <w:rsid w:val="00B8117D"/>
    <w:rsid w:val="00B844BF"/>
    <w:rsid w:val="00B92C56"/>
    <w:rsid w:val="00B93B9A"/>
    <w:rsid w:val="00BA1DFD"/>
    <w:rsid w:val="00BC08C6"/>
    <w:rsid w:val="00BC4571"/>
    <w:rsid w:val="00BD24A4"/>
    <w:rsid w:val="00C11DCB"/>
    <w:rsid w:val="00C27983"/>
    <w:rsid w:val="00C356A1"/>
    <w:rsid w:val="00C35E3F"/>
    <w:rsid w:val="00C702DE"/>
    <w:rsid w:val="00C75751"/>
    <w:rsid w:val="00C948A0"/>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03B96"/>
    <w:rsid w:val="00E13BAC"/>
    <w:rsid w:val="00E64D32"/>
    <w:rsid w:val="00E815AE"/>
    <w:rsid w:val="00E94EF5"/>
    <w:rsid w:val="00EC12B1"/>
    <w:rsid w:val="00EC1564"/>
    <w:rsid w:val="00ED030C"/>
    <w:rsid w:val="00ED65B6"/>
    <w:rsid w:val="00F205A3"/>
    <w:rsid w:val="00F37327"/>
    <w:rsid w:val="00F3761C"/>
    <w:rsid w:val="00F42A90"/>
    <w:rsid w:val="00F46662"/>
    <w:rsid w:val="00F5779C"/>
    <w:rsid w:val="00F667C7"/>
    <w:rsid w:val="00F71AC5"/>
    <w:rsid w:val="00F83060"/>
    <w:rsid w:val="00F8769E"/>
    <w:rsid w:val="00F9310E"/>
    <w:rsid w:val="00FB23D7"/>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6184</izvorni_sadrzaj>
    <derivirana_varijabla naziv="DomainObject.Predmet.Broj_1">6184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St-6184/2016</izvorni_sadrzaj>
    <derivirana_varijabla naziv="DomainObject.Predmet.OznakaBroj_1">St-6184/2016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ČAROBNO ZRCALO d.o.o.</izvorni_sadrzaj>
    <derivirana_varijabla naziv="DomainObject.Predmet.ProtustrankaFormated_1">  ČAROBNO ZRCALO d.o.o.</derivirana_varijabla>
  </DomainObject.Predmet.ProtustrankaFormated>
  <DomainObject.Predmet.ProtustrankaFormatedOIB>
    <izvorni_sadrzaj>  ČAROBNO ZRCALO d.o.o., OIB 41256388653</izvorni_sadrzaj>
    <derivirana_varijabla naziv="DomainObject.Predmet.ProtustrankaFormatedOIB_1">  ČAROBNO ZRCALO d.o.o., OIB 41256388653</derivirana_varijabla>
  </DomainObject.Predmet.ProtustrankaFormatedOIB>
  <DomainObject.Predmet.ProtustrankaFormatedWithAdress>
    <izvorni_sadrzaj> ČAROBNO ZRCALO d.o.o., Karela Zahradnika 3, 10000 Zagreb</izvorni_sadrzaj>
    <derivirana_varijabla naziv="DomainObject.Predmet.ProtustrankaFormatedWithAdress_1"> ČAROBNO ZRCALO d.o.o., Karela Zahradnika 3, 10000 Zagreb</derivirana_varijabla>
  </DomainObject.Predmet.ProtustrankaFormatedWithAdress>
  <DomainObject.Predmet.ProtustrankaFormatedWithAdressOIB>
    <izvorni_sadrzaj> ČAROBNO ZRCALO d.o.o., OIB 41256388653, Karela Zahradnika 3, 10000 Zagreb</izvorni_sadrzaj>
    <derivirana_varijabla naziv="DomainObject.Predmet.ProtustrankaFormatedWithAdressOIB_1"> ČAROBNO ZRCALO d.o.o., OIB 41256388653, Karela Zahradnika 3, 10000 Zagreb</derivirana_varijabla>
  </DomainObject.Predmet.ProtustrankaFormatedWithAdressOIB>
  <DomainObject.Predmet.ProtustrankaWithAdress>
    <izvorni_sadrzaj>ČAROBNO ZRCALO d.o.o. Karela Zahradnika 3, 10000 Zagreb</izvorni_sadrzaj>
    <derivirana_varijabla naziv="DomainObject.Predmet.ProtustrankaWithAdress_1">ČAROBNO ZRCALO d.o.o. Karela Zahradnika 3, 10000 Zagreb</derivirana_varijabla>
  </DomainObject.Predmet.ProtustrankaWithAdress>
  <DomainObject.Predmet.ProtustrankaWithAdressOIB>
    <izvorni_sadrzaj>ČAROBNO ZRCALO d.o.o., OIB 41256388653, Karela Zahradnika 3, 10000 Zagreb</izvorni_sadrzaj>
    <derivirana_varijabla naziv="DomainObject.Predmet.ProtustrankaWithAdressOIB_1">ČAROBNO ZRCALO d.o.o., OIB 41256388653, Karela Zahradnika 3, 10000 Zagreb</derivirana_varijabla>
  </DomainObject.Predmet.ProtustrankaWithAdressOIB>
  <DomainObject.Predmet.ProtustrankaNazivFormated>
    <izvorni_sadrzaj>ČAROBNO ZRCALO d.o.o.</izvorni_sadrzaj>
    <derivirana_varijabla naziv="DomainObject.Predmet.ProtustrankaNazivFormated_1">ČAROBNO ZRCALO d.o.o.</derivirana_varijabla>
  </DomainObject.Predmet.ProtustrankaNazivFormated>
  <DomainObject.Predmet.ProtustrankaNazivFormatedOIB>
    <izvorni_sadrzaj>ČAROBNO ZRCALO d.o.o., OIB 41256388653</izvorni_sadrzaj>
    <derivirana_varijabla naziv="DomainObject.Predmet.ProtustrankaNazivFormatedOIB_1">ČAROBNO ZRCALO d.o.o., OIB 41256388653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ČAROBNO ZRCALO d.o.o.</item>
    </izvorni_sadrzaj>
    <derivirana_varijabla naziv="DomainObject.Predmet.ProtuStrankaListFormated_1">
      <item>ČAROBNO ZRCALO d.o.o.</item>
    </derivirana_varijabla>
  </DomainObject.Predmet.ProtuStrankaListFormated>
  <DomainObject.Predmet.ProtuStrankaListFormatedOIB>
    <izvorni_sadrzaj>
      <item>ČAROBNO ZRCALO d.o.o., OIB 41256388653</item>
    </izvorni_sadrzaj>
    <derivirana_varijabla naziv="DomainObject.Predmet.ProtuStrankaListFormatedOIB_1">
      <item>ČAROBNO ZRCALO d.o.o., OIB 41256388653</item>
    </derivirana_varijabla>
  </DomainObject.Predmet.ProtuStrankaListFormatedOIB>
  <DomainObject.Predmet.ProtuStrankaListFormatedWithAdress>
    <izvorni_sadrzaj>
      <item>ČAROBNO ZRCALO d.o.o., Karela Zahradnika 3, 10000 Zagreb</item>
    </izvorni_sadrzaj>
    <derivirana_varijabla naziv="DomainObject.Predmet.ProtuStrankaListFormatedWithAdress_1">
      <item>ČAROBNO ZRCALO d.o.o., Karela Zahradnika 3, 10000 Zagreb</item>
    </derivirana_varijabla>
  </DomainObject.Predmet.ProtuStrankaListFormatedWithAdress>
  <DomainObject.Predmet.ProtuStrankaListFormatedWithAdressOIB>
    <izvorni_sadrzaj>
      <item>ČAROBNO ZRCALO d.o.o., OIB 41256388653, Karela Zahradnika 3, 10000 Zagreb</item>
    </izvorni_sadrzaj>
    <derivirana_varijabla naziv="DomainObject.Predmet.ProtuStrankaListFormatedWithAdressOIB_1">
      <item>ČAROBNO ZRCALO d.o.o., OIB 41256388653, Karela Zahradnika 3, 10000 Zagreb</item>
    </derivirana_varijabla>
  </DomainObject.Predmet.ProtuStrankaListFormatedWithAdressOIB>
  <DomainObject.Predmet.ProtuStrankaListNazivFormated>
    <izvorni_sadrzaj>
      <item>ČAROBNO ZRCALO d.o.o.</item>
    </izvorni_sadrzaj>
    <derivirana_varijabla naziv="DomainObject.Predmet.ProtuStrankaListNazivFormated_1">
      <item>ČAROBNO ZRCALO d.o.o.</item>
    </derivirana_varijabla>
  </DomainObject.Predmet.ProtuStrankaListNazivFormated>
  <DomainObject.Predmet.ProtuStrankaListNazivFormatedOIB>
    <izvorni_sadrzaj>
      <item>ČAROBNO ZRCALO d.o.o., OIB 41256388653</item>
    </izvorni_sadrzaj>
    <derivirana_varijabla naziv="DomainObject.Predmet.ProtuStrankaListNazivFormatedOIB_1">
      <item>ČAROBNO ZRCALO d.o.o., OIB 41256388653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ČAROBNO ZRCALO d.o.o.</izvorni_sadrzaj>
    <derivirana_varijabla naziv="DomainObject.Predmet.ProtustrankaIDrugi_1">ČAROBNO ZRCALO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ČAROBNO ZRCALO d.o.o., OIB 41256388653, Karela Zahradnika 3, 10000 Zagreb</izvorni_sadrzaj>
    <derivirana_varijabla naziv="DomainObject.Predmet.ProtustrankaIDrugiAdressOIB_1">ČAROBNO ZRCALO d.o.o., OIB 41256388653, Karela Zahradnika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ČAROBNO ZRCALO d.o.o.</item>
    </izvorni_sadrzaj>
    <derivirana_varijabla naziv="DomainObject.Predmet.SudioniciListNaziv_1">
      <item>FINA Regionalni centar Zagreb</item>
      <item>ČAROBNO ZRCALO d.o.o.</item>
    </derivirana_varijabla>
  </DomainObject.Predmet.SudioniciListNaziv>
  <DomainObject.Predmet.SudioniciListAdressOIB>
    <izvorni_sadrzaj>
      <item>FINA Regionalni centar Zagreb, OIB 85821130368, Trg svibanjskih žrtava 1995. br. 1,10000 Zagreb</item>
      <item>ČAROBNO ZRCALO d.o.o., OIB 41256388653, Karela Zahradnika 3,10000 Zagreb</item>
    </izvorni_sadrzaj>
    <derivirana_varijabla naziv="DomainObject.Predmet.SudioniciListAdressOIB_1">
      <item>FINA Regionalni centar Zagreb, OIB 85821130368, Trg svibanjskih žrtava 1995. br. 1,10000 Zagreb</item>
      <item>ČAROBNO ZRCALO d.o.o., OIB 41256388653, Karela Zahradnika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41256388653</item>
    </izvorni_sadrzaj>
    <derivirana_varijabla naziv="DomainObject.Predmet.SudioniciListNazivOIB_1">
      <item>, OIB 85821130368</item>
      <item>, OIB 41256388653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1A44DF-8B91-49BE-983F-0D11599894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5031</properties:Characters>
  <properties:Lines>112</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2016-10-13T11:27:00Z</dcterms:created>
  <dc:creator>Unknown</dc:creator>
  <cp:lastModifiedBy>Ivana Stampf</cp:lastModifiedBy>
  <cp:lastPrinted>2016-10-13T11:24:00Z</cp:lastPrinted>
  <dcterms:modified xmlns:xsi="http://www.w3.org/2001/XMLSchema-instance" xsi:type="dcterms:W3CDTF">2016-10-13T12:08:00Z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