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3c23" w14:paraId="8a63c23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</w:t>
      </w:r>
      <w:r w:rsidR="00FC3E04">
        <w:rPr>
          <w:sz w:val="22"/>
          <w:szCs w:val="22"/>
        </w:rPr>
        <w:t>308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FC3E04">
        <w:rPr>
          <w:sz w:val="22"/>
          <w:szCs w:val="22"/>
        </w:rPr>
        <w:t>JEZGRA CONNECT jednostavno društvo s ograničenom odgovornošću za trgovinu i usluge, Zagreb, Ante Topića Mimare 10</w:t>
      </w:r>
      <w:r w:rsidR="008505D5">
        <w:rPr>
          <w:sz w:val="22"/>
          <w:szCs w:val="22"/>
        </w:rPr>
        <w:t xml:space="preserve">, OIB: </w:t>
      </w:r>
      <w:r w:rsidR="00FC3E04">
        <w:rPr>
          <w:sz w:val="22"/>
          <w:szCs w:val="22"/>
        </w:rPr>
        <w:t>10257346076</w:t>
      </w:r>
      <w:r w:rsidRPr="00190E50">
        <w:rPr>
          <w:sz w:val="22"/>
          <w:szCs w:val="22"/>
        </w:rPr>
        <w:t xml:space="preserve">, dana </w:t>
      </w:r>
      <w:r w:rsidR="006A483E">
        <w:rPr>
          <w:sz w:val="22"/>
          <w:szCs w:val="22"/>
        </w:rPr>
        <w:t>27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6A483E">
        <w:rPr>
          <w:sz w:val="22"/>
          <w:szCs w:val="22"/>
        </w:rPr>
        <w:t>7</w:t>
      </w:r>
      <w:r w:rsidR="00190E50" w:rsidRPr="00190E50">
        <w:rPr>
          <w:sz w:val="22"/>
          <w:szCs w:val="22"/>
        </w:rPr>
        <w:t>. listopada 2017. godine</w:t>
      </w:r>
    </w:p>
    <w:p w:rsidRDefault="00E90467" w:rsidP="009D2192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9D2192" w:rsidR="009D2192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9D2192">
        <w:rPr>
          <w:sz w:val="22"/>
          <w:szCs w:val="22"/>
        </w:rPr>
        <w:t xml:space="preserve">, </w:t>
      </w:r>
      <w:r w:rsidR="009D2192">
        <w:t>v.r.</w:t>
      </w:r>
    </w:p>
    <w:p w:rsidRDefault="009D2192" w:rsidP="009D2192" w:rsidR="009D2192">
      <w:pPr>
        <w:jc w:val="right"/>
      </w:pPr>
    </w:p>
    <w:p w:rsidRDefault="009D2192" w:rsidP="009D2192" w:rsidR="009D2192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D2192" w:rsidP="009D2192" w:rsidR="009D2192">
      <w:pPr>
        <w:jc w:val="right"/>
      </w:pPr>
      <w:r>
        <w:t>ovlašteni službenik</w:t>
      </w:r>
    </w:p>
    <w:p w:rsidRDefault="009D2192" w:rsidP="009D2192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26578C"/>
    <w:rsid w:val="002D642B"/>
    <w:rsid w:val="003175CD"/>
    <w:rsid w:val="00427301"/>
    <w:rsid w:val="0043039F"/>
    <w:rsid w:val="006A483E"/>
    <w:rsid w:val="00712648"/>
    <w:rsid w:val="00746294"/>
    <w:rsid w:val="007D721C"/>
    <w:rsid w:val="00802DA3"/>
    <w:rsid w:val="008505D5"/>
    <w:rsid w:val="009247DD"/>
    <w:rsid w:val="00997C3E"/>
    <w:rsid w:val="009D2192"/>
    <w:rsid w:val="00B0006C"/>
    <w:rsid w:val="00B96E30"/>
    <w:rsid w:val="00CF4C5C"/>
    <w:rsid w:val="00D236D1"/>
    <w:rsid w:val="00E90467"/>
    <w:rsid w:val="00E95C4E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D2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19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19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19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19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D2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19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19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19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19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2308</izvorni_sadrzaj>
    <derivirana_varijabla naziv="DomainObject.Predmet.Broj_1">2308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St-2308/2017</izvorni_sadrzaj>
    <derivirana_varijabla naziv="DomainObject.Predmet.OznakaBroj_1">St-2308/2017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CONNECT jednostavno društvo s ograničenom odgovornošću za trgovinu i usluge zastupanog po punomoćniku Branislav Jović</izvorni_sadrzaj>
    <derivirana_varijabla naziv="DomainObject.Predmet.ProtustrankaFormated_1">  JEZGRA CONNECT jednostavno društvo s ograničenom odgovornošću za trgovinu i usluge zastupanog po punomoćniku Branislav Jović</derivirana_varijabla>
  </DomainObject.Predmet.ProtustrankaFormated>
  <DomainObject.Predmet.ProtustrankaFormatedOIB>
    <izvorni_sadrzaj>  JEZGRA CONNECT jednostavno društvo s ograničenom odgovornošću za trgovinu i usluge, OIB 10257346076 zastupanog po punomoćniku Branislav Jović</izvorni_sadrzaj>
    <derivirana_varijabla naziv="DomainObject.Predmet.ProtustrankaFormatedOIB_1">  JEZGRA CONNECT jednostavno društvo s ograničenom odgovornošću za trgovinu i usluge, OIB 10257346076 zastupanog po punomoćniku Branislav Jović</derivirana_varijabla>
  </DomainObject.Predmet.ProtustrankaFormatedOIB>
  <DomainObject.Predmet.ProtustrankaFormatedWithAdress>
    <izvorni_sadrzaj> JEZGRA CONNECT jednostavno društvo s ograničenom odgovornošću za trgovinu i usluge, Ante Topić Mimare 10, 10000 Zagreb zastupanog po punomoćniku Branislav Jović</izvorni_sadrzaj>
    <derivirana_varijabla naziv="DomainObject.Predmet.ProtustrankaFormatedWithAdress_1"> JEZGRA CONNECT jednostavno društvo s ograničenom odgovornošću za trgovinu i usluge, Ante Topić Mimare 10, 10000 Zagreb zastupanog po punomoćniku Branislav Jović</derivirana_varijabla>
  </DomainObject.Predmet.ProtustrankaFormatedWithAdress>
  <DomainObject.Predmet.ProtustrankaFormatedWithAdressOIB>
    <izvorni_sadrzaj> JEZGRA CONNECT jednostavno društvo s ograničenom odgovornošću za trgovinu i usluge, OIB 10257346076, Ante Topić Mimare 10, 10000 Zagreb zastupanog po punomoćniku Branislav Jović</izvorni_sadrzaj>
    <derivirana_varijabla naziv="DomainObject.Predmet.ProtustrankaFormatedWithAdressOIB_1"> JEZGRA CONNECT jednostavno društvo s ograničenom odgovornošću za trgovinu i usluge, OIB 10257346076, Ante Topić Mimare 10, 10000 Zagreb zastupanog po punomoćniku Branislav Jović</derivirana_varijabla>
  </DomainObject.Predmet.ProtustrankaFormatedWithAdressOIB>
  <DomainObject.Predmet.ProtustrankaWithAdress>
    <izvorni_sadrzaj>JEZGRA CONNECT jednostavno društvo s ograničenom odgovornošću za trgovinu i usluge Ante Topić Mimare 10, 10000 Zagreb</izvorni_sadrzaj>
    <derivirana_varijabla naziv="DomainObject.Predmet.ProtustrankaWithAdress_1">JEZGRA CONNECT jednostavno društvo s ograničenom odgovornošću za trgovinu i usluge Ante Topić Mimare 10, 10000 Zagreb</derivirana_varijabla>
  </DomainObject.Predmet.ProtustrankaWithAdress>
  <DomainObject.Predmet.ProtustrankaWithAdressOIB>
    <izvorni_sadrzaj>JEZGRA CONNECT jednostavno društvo s ograničenom odgovornošću za trgovinu i usluge, OIB 10257346076, Ante Topić Mimare 10, 10000 Zagreb</izvorni_sadrzaj>
    <derivirana_varijabla naziv="DomainObject.Predmet.ProtustrankaWithAdressOIB_1">JEZGRA CONNECT jednostavno društvo s ograničenom odgovornošću za trgovinu i usluge, OIB 10257346076, Ante Topić Mimare 10, 10000 Zagreb</derivirana_varijabla>
  </DomainObject.Predmet.ProtustrankaWithAdressOIB>
  <DomainObject.Predmet.ProtustrankaNazivFormated>
    <izvorni_sadrzaj>JEZGRA CONNECT jednostavno društvo s ograničenom odgovornošću za trgovinu i usluge</izvorni_sadrzaj>
    <derivirana_varijabla naziv="DomainObject.Predmet.ProtustrankaNazivFormated_1">JEZGRA CONNECT jednostavno društvo s ograničenom odgovornošću za trgovinu i usluge</derivirana_varijabla>
  </DomainObject.Predmet.ProtustrankaNazivFormated>
  <DomainObject.Predmet.ProtustrankaNazivFormatedOIB>
    <izvorni_sadrzaj>JEZGRA CONNECT jednostavno društvo s ograničenom odgovornošću za trgovinu i usluge, OIB 10257346076</izvorni_sadrzaj>
    <derivirana_varijabla naziv="DomainObject.Predmet.ProtustrankaNazivFormatedOIB_1">JEZGRA CONNECT jednostavno društvo s ograničenom odgovornošću za trgovinu i usluge, OIB 10257346076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JEZGRA CONNECT jednostavno društvo s ograničenom odgovornošću za trgovinu i usluge zastupanog po punomoćniku Branislav Jović</item>
    </izvorni_sadrzaj>
    <derivirana_varijabla naziv="DomainObject.Predmet.ProtuStrankaListFormated_1">
      <item>JEZGRA CONNECT jednostavno društvo s ograničenom odgovornošću za trgovinu i usluge zastupanog po punomoćniku Branislav Jović</item>
    </derivirana_varijabla>
  </DomainObject.Predmet.ProtuStrankaListFormated>
  <DomainObject.Predmet.ProtuStrankaListFormatedOIB>
    <izvorni_sadrzaj>
      <item>JEZGRA CONNECT jednostavno društvo s ograničenom odgovornošću za trgovinu i usluge, OIB 10257346076 zastupanog po punomoćniku Branislav Jović</item>
    </izvorni_sadrzaj>
    <derivirana_varijabla naziv="DomainObject.Predmet.ProtuStrankaListFormatedOIB_1">
      <item>JEZGRA CONNECT jednostavno društvo s ograničenom odgovornošću za trgovinu i usluge, OIB 10257346076 zastupanog po punomoćniku Branislav Jović</item>
    </derivirana_varijabla>
  </DomainObject.Predmet.ProtuStrankaListFormatedOIB>
  <DomainObject.Predmet.ProtuStrankaListFormatedWithAdress>
    <izvorni_sadrzaj>
      <item>JEZGRA CONNECT jednostavno društvo s ograničenom odgovornošću za trgovinu i usluge, Ante Topić Mimare 10, 10000 Zagreb zastupanog po punomoćniku Branislav Jović</item>
    </izvorni_sadrzaj>
    <derivirana_varijabla naziv="DomainObject.Predmet.ProtuStrankaListFormatedWithAdress_1">
      <item>JEZGRA CONNECT jednostavno društvo s ograničenom odgovornošću za trgovinu i usluge, Ante Topić Mimare 10, 10000 Zagreb zastupanog po punomoćniku Branislav Jović</item>
    </derivirana_varijabla>
  </DomainObject.Predmet.ProtuStrankaListFormatedWithAdress>
  <DomainObject.Predmet.ProtuStrankaListFormatedWithAdressOIB>
    <izvorni_sadrzaj>
      <item>JEZGRA CONNECT jednostavno društvo s ograničenom odgovornošću za trgovinu i usluge, OIB 10257346076, Ante Topić Mimare 10, 10000 Zagreb zastupanog po punomoćniku Branislav Jović</item>
    </izvorni_sadrzaj>
    <derivirana_varijabla naziv="DomainObject.Predmet.ProtuStrankaListFormatedWithAdressOIB_1">
      <item>JEZGRA CONNECT jednostavno društvo s ograničenom odgovornošću za trgovinu i usluge, OIB 10257346076, Ante Topić Mimare 10, 10000 Zagreb zastupanog po punomoćniku Branislav Jović</item>
    </derivirana_varijabla>
  </DomainObject.Predmet.ProtuStrankaListFormatedWithAdressOIB>
  <DomainObject.Predmet.ProtuStrankaListNazivFormated>
    <izvorni_sadrzaj>
      <item>JEZGRA CONNECT jednostavno društvo s ograničenom odgovornošću za trgovinu i usluge</item>
    </izvorni_sadrzaj>
    <derivirana_varijabla naziv="DomainObject.Predmet.ProtuStrankaListNazivFormated_1">
      <item>JEZGRA CONNECT jednostavno društvo s ograničenom odgovornošću za trgovinu i usluge</item>
    </derivirana_varijabla>
  </DomainObject.Predmet.ProtuStrankaListNazivFormated>
  <DomainObject.Predmet.ProtuStrankaListNazivFormatedOIB>
    <izvorni_sadrzaj>
      <item>JEZGRA CONNECT jednostavno društvo s ograničenom odgovornošću za trgovinu i usluge, OIB 10257346076</item>
    </izvorni_sadrzaj>
    <derivirana_varijabla naziv="DomainObject.Predmet.ProtuStrankaListNazivFormatedOIB_1">
      <item>JEZGRA CONNECT jednostavno društvo s ograničenom odgovornošću za trgovinu i usluge, OIB 10257346076</item>
    </derivirana_varijabla>
  </DomainObject.Predmet.ProtuStrankaListNazivFormatedOIB>
  <DomainObject.Predmet.OstaliListFormated>
    <izvorni_sadrzaj>
      <item>Branislav Jović punomoćnik sudionika u postupku JEZGRA CONNECT jednostavno društvo s ograničenom odgovornošću za trgovinu i usluge</item>
    </izvorni_sadrzaj>
    <derivirana_varijabla naziv="DomainObject.Predmet.OstaliListFormated_1">
      <item>Branislav Jović punomoćnik sudionika u postupku JEZGRA CONNECT jednostavno društvo s ograničenom odgovornošću za trgovinu i usluge</item>
    </derivirana_varijabla>
  </DomainObject.Predmet.OstaliListFormated>
  <DomainObject.Predmet.OstaliListFormatedOIB>
    <izvorni_sadrzaj>
      <item>Branislav Jović, OIB 90564048193 punomoćnik sudionika u postupku JEZGRA CONNECT jednostavno društvo s ograničenom odgovornošću za trgovinu i usluge</item>
    </izvorni_sadrzaj>
    <derivirana_varijabla naziv="DomainObject.Predmet.OstaliListFormatedOIB_1">
      <item>Branislav Jović, OIB 90564048193 punomoćnik sudionika u postupku JEZGRA CONNECT jednostavno društvo s ograničenom odgovornošću za trgovinu i usluge</item>
    </derivirana_varijabla>
  </DomainObject.Predmet.OstaliListFormatedOIB>
  <DomainObject.Predmet.OstaliListFormatedWithAdress>
    <izvorni_sadrzaj>
      <item>Branislav Jović, Hilandarska 7, Novi Sad punomoćnik sudionika u postupku JEZGRA CONNECT jednostavno društvo s ograničenom odgovornošću za trgovinu i usluge</item>
    </izvorni_sadrzaj>
    <derivirana_varijabla naziv="DomainObject.Predmet.OstaliListFormatedWithAdress_1">
      <item>Branislav Jović, Hilandarska 7, Novi Sad punomoćnik sudionika u postupku JEZGRA CONNECT jednostavno društvo s ograničenom odgovornošću za trgovinu i usluge</item>
    </derivirana_varijabla>
  </DomainObject.Predmet.OstaliListFormatedWithAdress>
  <DomainObject.Predmet.OstaliListFormatedWithAdressOIB>
    <izvorni_sadrzaj>
      <item>Branislav Jović, OIB 90564048193, Hilandarska 7, Novi Sad punomoćnik sudionika u postupku JEZGRA CONNECT jednostavno društvo s ograničenom odgovornošću za trgovinu i usluge</item>
    </izvorni_sadrzaj>
    <derivirana_varijabla naziv="DomainObject.Predmet.OstaliListFormatedWithAdressOIB_1">
      <item>Branislav Jović, OIB 90564048193, Hilandarska 7, Novi Sad punomoćnik sudionika u postupku JEZGRA CONNECT jednostavno društvo s ograničenom odgovornošću za trgovinu i usluge</item>
    </derivirana_varijabla>
  </DomainObject.Predmet.OstaliListFormatedWithAdressOIB>
  <DomainObject.Predmet.OstaliListNazivFormated>
    <izvorni_sadrzaj>
      <item>Branislav Jović</item>
    </izvorni_sadrzaj>
    <derivirana_varijabla naziv="DomainObject.Predmet.OstaliListNazivFormated_1">
      <item>Branislav Jović</item>
    </derivirana_varijabla>
  </DomainObject.Predmet.OstaliListNazivFormated>
  <DomainObject.Predmet.OstaliListNazivFormatedOIB>
    <izvorni_sadrzaj>
      <item>Branislav Jović, OIB 90564048193</item>
    </izvorni_sadrzaj>
    <derivirana_varijabla naziv="DomainObject.Predmet.OstaliListNazivFormatedOIB_1">
      <item>Branislav Jović, OIB 90564048193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JEZGRA CONNECT jednostavno društvo s ograničenom odgovornošću za trgovinu i usluge</izvorni_sadrzaj>
    <derivirana_varijabla naziv="DomainObject.Predmet.ProtustrankaIDrugi_1">JEZGRA CONNECT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JEZGRA CONNECT jednostavno društvo s ograničenom odgovornošću za trgovinu i usluge, OIB 10257346076, Ante Topić Mimare 10, 10000 Zagreb</izvorni_sadrzaj>
    <derivirana_varijabla naziv="DomainObject.Predmet.ProtustrankaIDrugiAdressOIB_1">JEZGRA CONNECT jednostavno društvo s ograničenom odgovornošću za trgovinu i usluge, OIB 10257346076, Ante Topić Mimare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JEZGRA CONNECT jednostavno društvo s ograničenom odgovornošću za trgovinu i usluge</item>
      <item>Branislav Jović</item>
    </izvorni_sadrzaj>
    <derivirana_varijabla naziv="DomainObject.Predmet.SudioniciListNaziv_1">
      <item>FINA Regionalni centar Zagreb</item>
      <item>JEZGRA CONNECT jednostavno društvo s ograničenom odgovornošću za trgovinu i usluge</item>
      <item>Branislav Jović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JEZGRA CONNECT jednostavno društvo s ograničenom odgovornošću za trgovinu i usluge, OIB 10257346076, Ante Topić Mimare 10,10000 Zagreb</item>
      <item>Branislav Jović, OIB 90564048193, Hilandarska 7,Novi Sad</item>
    </izvorni_sadrzaj>
    <derivirana_varijabla naziv="DomainObject.Predmet.SudioniciListAdressOIB_1">
      <item>FINA Regionalni centar Zagreb, OIB 85821130368, Trg svibanjskih žrtava 1995. 1,10000 Zagreb</item>
      <item>JEZGRA CONNECT jednostavno društvo s ograničenom odgovornošću za trgovinu i usluge, OIB 10257346076, Ante Topić Mimare 10,10000 Zagreb</item>
      <item>Branislav Jović, OIB 90564048193, Hilandarska 7,Novi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10257346076</item>
      <item>, OIB 90564048193</item>
    </izvorni_sadrzaj>
    <derivirana_varijabla naziv="DomainObject.Predmet.SudioniciListNazivOIB_1">
      <item>, OIB 85821130368</item>
      <item>, OIB 10257346076</item>
      <item>, OIB 90564048193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3561A-6AEF-4A23-B538-95BA2302C0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1696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2017-10-27T08:18:00Z</dcterms:created>
  <dc:creator>Ksenija Nol</dc:creator>
  <cp:lastModifiedBy>Ksenija Nol</cp:lastModifiedBy>
  <cp:lastPrinted>2017-10-27T09:30:00Z</cp:lastPrinted>
  <dcterms:modified xmlns:xsi="http://www.w3.org/2001/XMLSchema-instance" xsi:type="dcterms:W3CDTF">2017-10-27T09:30:00Z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