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86A1C" w:rsidP="00086A1C" w:rsidRDefault="00691D3E" w14:paraId="3f72e97" w14:textId="3f72e97">
      <w:pPr>
        <w15:collapsed w:val="false"/>
        <w:rPr>
          <w:rFonts w:ascii="Times New Roman" w:hAnsi="Times New Roman"/>
          <w:szCs w:val="24"/>
        </w:rPr>
      </w:pPr>
      <w:bookmarkStart w:name="_GoBack" w:id="0"/>
      <w:bookmarkEnd w:id="0"/>
      <w:r w:rsidRPr="00B20116">
        <w:rPr>
          <w:rFonts w:ascii="Times New Roman" w:hAnsi="Times New Roman"/>
          <w:szCs w:val="24"/>
        </w:rPr>
        <w:t xml:space="preserve">   </w:t>
      </w:r>
      <w:r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556895</wp:posOffset>
            </wp:positionH>
            <wp:positionV relativeFrom="paragraph">
              <wp:posOffset>127000</wp:posOffset>
            </wp:positionV>
            <wp:extent cx="555625" cy="723900"/>
            <wp:effectExtent l="0" t="0" r="0" b="0"/>
            <wp:wrapSquare wrapText="bothSides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6616" w:rsidP="00086A1C" w:rsidRDefault="00016616"/>
    <w:p w:rsidR="00691D3E" w:rsidP="00691D3E" w:rsidRDefault="00691D3E">
      <w:pPr>
        <w:pStyle w:val="Zaglavlje"/>
        <w:ind w:left="426"/>
      </w:pPr>
    </w:p>
    <w:p w:rsidR="00691D3E" w:rsidP="00691D3E" w:rsidRDefault="00691D3E">
      <w:pPr>
        <w:pStyle w:val="Zaglavlje"/>
        <w:ind w:left="426"/>
      </w:pPr>
    </w:p>
    <w:p w:rsidR="00691D3E" w:rsidP="00691D3E" w:rsidRDefault="00691D3E">
      <w:pPr>
        <w:pStyle w:val="Zaglavlje"/>
        <w:ind w:left="426"/>
      </w:pPr>
    </w:p>
    <w:p w:rsidRPr="00953077" w:rsidR="00691D3E" w:rsidP="00691D3E" w:rsidRDefault="00691D3E">
      <w:pPr>
        <w:pStyle w:val="Zaglavlje"/>
      </w:pPr>
      <w:r w:rsidRPr="00953077">
        <w:t>REPUBLIKA HRVAT</w:t>
      </w:r>
      <w:r>
        <w:t>S</w:t>
      </w:r>
      <w:r w:rsidRPr="00953077">
        <w:t>KA</w:t>
      </w:r>
    </w:p>
    <w:p w:rsidRPr="00953077" w:rsidR="00691D3E" w:rsidP="00691D3E" w:rsidRDefault="00691D3E">
      <w:pPr>
        <w:pStyle w:val="Zaglavlje"/>
      </w:pPr>
      <w:r w:rsidRPr="00953077">
        <w:t>Trgovački sud u Zagrebu</w:t>
      </w:r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6958"/>
        </w:tabs>
      </w:pPr>
      <w:r w:rsidRPr="00953077">
        <w:t xml:space="preserve">Zagreb, </w:t>
      </w:r>
      <w:r>
        <w:t>Amruševa 2/II, desno (p.p. 432</w:t>
      </w:r>
      <w:r w:rsidRPr="00953077">
        <w:t>)</w:t>
      </w:r>
      <w:r>
        <w:tab/>
      </w:r>
      <w:r w:rsidR="003C2B4E">
        <w:t xml:space="preserve">      </w:t>
      </w:r>
      <w:r>
        <w:t>20. St-</w:t>
      </w:r>
      <w:r w:rsidR="00AB02E3">
        <w:t>155/13</w:t>
      </w:r>
      <w:r w:rsidR="003C2B4E">
        <w:t>-209</w:t>
      </w:r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6765"/>
        </w:tabs>
      </w:pPr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3491"/>
        </w:tabs>
        <w:jc w:val="center"/>
      </w:pPr>
      <w:r>
        <w:t>R E P U B L I K A  H R V A T S KA</w:t>
      </w:r>
    </w:p>
    <w:p w:rsidRPr="00B20116" w:rsidR="00691D3E" w:rsidP="00691D3E" w:rsidRDefault="00691D3E">
      <w:pPr>
        <w:pStyle w:val="Zaglavlje"/>
        <w:tabs>
          <w:tab w:val="clear" w:pos="4536"/>
          <w:tab w:val="clear" w:pos="9072"/>
          <w:tab w:val="left" w:pos="6765"/>
        </w:tabs>
        <w:rPr>
          <w:rFonts w:cs="Times New Roman"/>
          <w:szCs w:val="24"/>
        </w:rPr>
      </w:pPr>
      <w:r>
        <w:tab/>
      </w:r>
      <w:r w:rsidRPr="00B20116">
        <w:t xml:space="preserve">   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Z A K L J U Č A K 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  </w:t>
      </w:r>
    </w:p>
    <w:p w:rsidRPr="00B21928" w:rsidR="00691D3E" w:rsidP="00691D3E" w:rsidRDefault="00691D3E">
      <w:pPr>
        <w:jc w:val="both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  <w:t xml:space="preserve">TRGOVAČKI SUD U ZAGREBU, po sucu pojedincu Luciji Butigan u stečajnom postupku nad stečajnim dužnikom </w:t>
      </w:r>
      <w:r w:rsidR="00AB02E3">
        <w:rPr>
          <w:rFonts w:ascii="Times New Roman" w:hAnsi="Times New Roman"/>
          <w:color w:val="000000"/>
          <w:szCs w:val="24"/>
        </w:rPr>
        <w:t>PROTOMA društvo s ograničenom odgovornošću za trgovinu i usluge, u stečaju, Zagreb, Jelenovac 38/B, MBS: 080482676, OIB: 70913134930</w:t>
      </w:r>
      <w:r w:rsidRPr="00B20116">
        <w:rPr>
          <w:rFonts w:ascii="Times New Roman" w:hAnsi="Times New Roman"/>
          <w:szCs w:val="24"/>
        </w:rPr>
        <w:t xml:space="preserve">, </w:t>
      </w:r>
      <w:r w:rsidRPr="00B21928">
        <w:rPr>
          <w:rFonts w:ascii="Times New Roman" w:hAnsi="Times New Roman"/>
          <w:szCs w:val="24"/>
        </w:rPr>
        <w:t>dana</w:t>
      </w:r>
      <w:r w:rsidR="003C7EC9">
        <w:rPr>
          <w:rFonts w:ascii="Times New Roman" w:hAnsi="Times New Roman"/>
          <w:szCs w:val="24"/>
        </w:rPr>
        <w:t xml:space="preserve"> 30</w:t>
      </w:r>
      <w:r w:rsidRPr="00553450">
        <w:rPr>
          <w:rFonts w:ascii="Times New Roman" w:hAnsi="Times New Roman"/>
          <w:szCs w:val="24"/>
        </w:rPr>
        <w:t xml:space="preserve">. </w:t>
      </w:r>
      <w:r w:rsidR="00C4060C">
        <w:rPr>
          <w:rFonts w:ascii="Times New Roman" w:hAnsi="Times New Roman"/>
          <w:szCs w:val="24"/>
        </w:rPr>
        <w:t>srpnja</w:t>
      </w:r>
      <w:r w:rsidRPr="00553450">
        <w:rPr>
          <w:rFonts w:ascii="Times New Roman" w:hAnsi="Times New Roman"/>
          <w:szCs w:val="24"/>
        </w:rPr>
        <w:t xml:space="preserve"> 2019</w:t>
      </w:r>
      <w:r w:rsidR="00C4060C">
        <w:rPr>
          <w:rFonts w:ascii="Times New Roman" w:hAnsi="Times New Roman"/>
          <w:szCs w:val="24"/>
        </w:rPr>
        <w:t>.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z a k l j u č i o    j e</w:t>
      </w:r>
    </w:p>
    <w:p w:rsidRPr="00B20116" w:rsidR="00691D3E" w:rsidP="00691D3E" w:rsidRDefault="00691D3E">
      <w:pPr>
        <w:jc w:val="both"/>
        <w:rPr>
          <w:rFonts w:ascii="Times New Roman" w:hAnsi="Times New Roman"/>
          <w:szCs w:val="24"/>
        </w:rPr>
      </w:pPr>
    </w:p>
    <w:p w:rsidRPr="00194204" w:rsidR="00691D3E" w:rsidP="00194204" w:rsidRDefault="00194204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I.</w:t>
      </w:r>
      <w:r w:rsidRPr="00194204" w:rsidR="00A9019A">
        <w:rPr>
          <w:rFonts w:ascii="Times New Roman" w:hAnsi="Times New Roman"/>
          <w:szCs w:val="24"/>
        </w:rPr>
        <w:t>Nalaže se Financijskoj agenciji da u roku od 8 dana od primitka ovog zaključka, izvrši povrat uplaćene jamčevine</w:t>
      </w:r>
      <w:r w:rsidRPr="00194204" w:rsidR="00F51E7E">
        <w:rPr>
          <w:rFonts w:ascii="Times New Roman" w:hAnsi="Times New Roman"/>
          <w:szCs w:val="24"/>
        </w:rPr>
        <w:t xml:space="preserve"> u iznosu od 175.280,00 kn</w:t>
      </w:r>
      <w:r w:rsidRPr="00194204" w:rsidR="00AA592B">
        <w:rPr>
          <w:rFonts w:ascii="Times New Roman" w:hAnsi="Times New Roman"/>
          <w:szCs w:val="24"/>
        </w:rPr>
        <w:t xml:space="preserve">, </w:t>
      </w:r>
      <w:r w:rsidRPr="00194204" w:rsidR="00A9019A">
        <w:rPr>
          <w:rFonts w:ascii="Times New Roman" w:hAnsi="Times New Roman"/>
          <w:szCs w:val="24"/>
        </w:rPr>
        <w:t xml:space="preserve">s računa Financijske agencije uplatiteljima jamčevine-ponuditeljima, </w:t>
      </w:r>
      <w:r w:rsidRPr="00194204" w:rsidR="00B32D2A">
        <w:rPr>
          <w:rFonts w:ascii="Times New Roman" w:hAnsi="Times New Roman"/>
          <w:szCs w:val="24"/>
        </w:rPr>
        <w:t>identifikator nadmetanja:16261</w:t>
      </w:r>
      <w:r w:rsidR="00B32D2A">
        <w:rPr>
          <w:rFonts w:ascii="Times New Roman" w:hAnsi="Times New Roman"/>
          <w:szCs w:val="24"/>
        </w:rPr>
        <w:t xml:space="preserve">, </w:t>
      </w:r>
      <w:r w:rsidRPr="00194204" w:rsidR="00A9019A">
        <w:rPr>
          <w:rFonts w:ascii="Times New Roman" w:hAnsi="Times New Roman"/>
          <w:szCs w:val="24"/>
        </w:rPr>
        <w:t>kako slijedi:</w:t>
      </w:r>
    </w:p>
    <w:p w:rsidRPr="00E32092" w:rsidR="00A9019A" w:rsidP="00691D3E" w:rsidRDefault="00A9019A">
      <w:pPr>
        <w:jc w:val="both"/>
        <w:rPr>
          <w:rFonts w:ascii="Times New Roman" w:hAnsi="Times New Roman"/>
          <w:color w:val="FF0000"/>
          <w:szCs w:val="24"/>
        </w:rPr>
      </w:pPr>
    </w:p>
    <w:p w:rsidR="00513721" w:rsidP="00513721" w:rsidRDefault="00AD117F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Igor Ivanović,</w:t>
      </w:r>
      <w:r w:rsidRPr="00707EF6" w:rsidR="00513721">
        <w:rPr>
          <w:rFonts w:ascii="Times New Roman" w:hAnsi="Times New Roman"/>
          <w:szCs w:val="24"/>
        </w:rPr>
        <w:t xml:space="preserve"> </w:t>
      </w:r>
      <w:r w:rsidR="00D94D53">
        <w:rPr>
          <w:rFonts w:ascii="Times New Roman" w:hAnsi="Times New Roman"/>
          <w:szCs w:val="24"/>
        </w:rPr>
        <w:t xml:space="preserve">Osijek, Ul. kralja Petra Svačića 41, OIB 02059057112, </w:t>
      </w:r>
      <w:r w:rsidRPr="00707EF6" w:rsidR="00513721">
        <w:rPr>
          <w:rFonts w:ascii="Times New Roman" w:hAnsi="Times New Roman"/>
          <w:szCs w:val="24"/>
        </w:rPr>
        <w:t>na račun br. IBAN HR</w:t>
      </w:r>
      <w:r>
        <w:rPr>
          <w:rFonts w:ascii="Times New Roman" w:hAnsi="Times New Roman"/>
          <w:szCs w:val="24"/>
        </w:rPr>
        <w:t xml:space="preserve"> </w:t>
      </w:r>
      <w:r w:rsidR="00D94D53">
        <w:rPr>
          <w:rFonts w:ascii="Times New Roman" w:hAnsi="Times New Roman"/>
          <w:szCs w:val="24"/>
        </w:rPr>
        <w:t>3025000093221779151</w:t>
      </w:r>
      <w:r w:rsidR="009D69ED">
        <w:rPr>
          <w:rFonts w:ascii="Times New Roman" w:hAnsi="Times New Roman"/>
          <w:szCs w:val="24"/>
        </w:rPr>
        <w:t>.</w:t>
      </w:r>
    </w:p>
    <w:p w:rsidR="005B3D67" w:rsidP="005B3D67" w:rsidRDefault="005B3D67">
      <w:pPr>
        <w:jc w:val="both"/>
        <w:rPr>
          <w:rFonts w:ascii="Times New Roman" w:hAnsi="Times New Roman"/>
          <w:szCs w:val="24"/>
        </w:rPr>
      </w:pPr>
    </w:p>
    <w:p w:rsidR="005B3D67" w:rsidP="005B3D67" w:rsidRDefault="00EA5DA9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SPIN</w:t>
      </w:r>
      <w:r w:rsidR="005B3D67">
        <w:rPr>
          <w:rFonts w:ascii="Times New Roman" w:hAnsi="Times New Roman"/>
          <w:szCs w:val="24"/>
        </w:rPr>
        <w:t xml:space="preserve"> GLOBAL</w:t>
      </w:r>
      <w:r>
        <w:rPr>
          <w:rFonts w:ascii="Times New Roman" w:hAnsi="Times New Roman"/>
          <w:szCs w:val="24"/>
        </w:rPr>
        <w:t xml:space="preserve"> CONSULTING d.o.o., Zagreb, Pijavišće 7G, OIB 91792721516, </w:t>
      </w:r>
      <w:r w:rsidR="005B3D67">
        <w:rPr>
          <w:rFonts w:ascii="Times New Roman" w:hAnsi="Times New Roman"/>
          <w:szCs w:val="24"/>
        </w:rPr>
        <w:t xml:space="preserve"> </w:t>
      </w:r>
      <w:r w:rsidRPr="00707EF6">
        <w:rPr>
          <w:rFonts w:ascii="Times New Roman" w:hAnsi="Times New Roman"/>
          <w:szCs w:val="24"/>
        </w:rPr>
        <w:t>na račun br. IBAN HR</w:t>
      </w:r>
      <w:r w:rsidR="00AA592B">
        <w:rPr>
          <w:rFonts w:ascii="Times New Roman" w:hAnsi="Times New Roman"/>
          <w:szCs w:val="24"/>
        </w:rPr>
        <w:t xml:space="preserve"> 4824020061100715491</w:t>
      </w:r>
      <w:r w:rsidR="009D69ED">
        <w:rPr>
          <w:rFonts w:ascii="Times New Roman" w:hAnsi="Times New Roman"/>
          <w:szCs w:val="24"/>
        </w:rPr>
        <w:t>.</w:t>
      </w:r>
    </w:p>
    <w:p w:rsidRPr="00AA592B" w:rsidR="00AA592B" w:rsidP="00AA592B" w:rsidRDefault="00AA592B">
      <w:pPr>
        <w:pStyle w:val="Odlomakpopisa"/>
        <w:rPr>
          <w:rFonts w:ascii="Times New Roman" w:hAnsi="Times New Roman"/>
          <w:szCs w:val="24"/>
        </w:rPr>
      </w:pPr>
    </w:p>
    <w:p w:rsidR="00AA592B" w:rsidP="005B3D67" w:rsidRDefault="00BA4CFE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Mladen Skeja, Varaždin, F. Supila 48, OIB 16128723729, na račun br. IBAN HR 4023600003221111242</w:t>
      </w:r>
      <w:r w:rsidR="009D69ED">
        <w:rPr>
          <w:rFonts w:ascii="Times New Roman" w:hAnsi="Times New Roman"/>
          <w:szCs w:val="24"/>
        </w:rPr>
        <w:t>.</w:t>
      </w:r>
    </w:p>
    <w:p w:rsidRPr="00BA4CFE" w:rsidR="00BA4CFE" w:rsidP="00BA4CFE" w:rsidRDefault="00BA4CFE">
      <w:pPr>
        <w:pStyle w:val="Odlomakpopisa"/>
        <w:rPr>
          <w:rFonts w:ascii="Times New Roman" w:hAnsi="Times New Roman"/>
          <w:szCs w:val="24"/>
        </w:rPr>
      </w:pPr>
    </w:p>
    <w:p w:rsidR="00BA4CFE" w:rsidP="005B3D67" w:rsidRDefault="00BA4CFE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Tomislav Sever, </w:t>
      </w:r>
      <w:r w:rsidR="009D69ED">
        <w:rPr>
          <w:rFonts w:ascii="Times New Roman" w:hAnsi="Times New Roman"/>
          <w:szCs w:val="24"/>
        </w:rPr>
        <w:t>Velika Gorica, Kralja D. Zvonimira 24, OIB 63834181355, na račun br. IBAN HR 5623600003211869473.</w:t>
      </w:r>
    </w:p>
    <w:p w:rsidRPr="009D69ED" w:rsidR="009D69ED" w:rsidP="009D69ED" w:rsidRDefault="009D69ED">
      <w:pPr>
        <w:pStyle w:val="Odlomakpopisa"/>
        <w:rPr>
          <w:rFonts w:ascii="Times New Roman" w:hAnsi="Times New Roman"/>
          <w:szCs w:val="24"/>
        </w:rPr>
      </w:pPr>
    </w:p>
    <w:p w:rsidR="009D69ED" w:rsidP="005B3D67" w:rsidRDefault="00D00F7F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KORBOX</w:t>
      </w:r>
      <w:r w:rsidR="007B3C35">
        <w:rPr>
          <w:rFonts w:ascii="Times New Roman" w:hAnsi="Times New Roman"/>
          <w:szCs w:val="24"/>
        </w:rPr>
        <w:t xml:space="preserve"> d.o.o., Zagreb, Trgovačka 6, OIB 54253942164, na račun br. IBAN HR 8224070001100550586.</w:t>
      </w:r>
    </w:p>
    <w:p w:rsidRPr="007B3C35" w:rsidR="007B3C35" w:rsidP="007B3C35" w:rsidRDefault="007B3C35">
      <w:pPr>
        <w:pStyle w:val="Odlomakpopisa"/>
        <w:rPr>
          <w:rFonts w:ascii="Times New Roman" w:hAnsi="Times New Roman"/>
          <w:szCs w:val="24"/>
        </w:rPr>
      </w:pPr>
    </w:p>
    <w:p w:rsidR="007B3C35" w:rsidP="005B3D67" w:rsidRDefault="00B76E58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Franjo Franjić,</w:t>
      </w:r>
      <w:r w:rsidR="00980FFC">
        <w:rPr>
          <w:rFonts w:ascii="Times New Roman" w:hAnsi="Times New Roman"/>
          <w:szCs w:val="24"/>
        </w:rPr>
        <w:t xml:space="preserve"> Zagreb, Jelenovac 38c, OIB 13731651554, na račun br</w:t>
      </w:r>
      <w:r w:rsidR="00E930C9">
        <w:rPr>
          <w:rFonts w:ascii="Times New Roman" w:hAnsi="Times New Roman"/>
          <w:szCs w:val="24"/>
        </w:rPr>
        <w:t>.</w:t>
      </w:r>
      <w:r w:rsidR="00980FFC">
        <w:rPr>
          <w:rFonts w:ascii="Times New Roman" w:hAnsi="Times New Roman"/>
          <w:szCs w:val="24"/>
        </w:rPr>
        <w:t xml:space="preserve"> IBAN HR 2423400093209511644.</w:t>
      </w:r>
    </w:p>
    <w:p w:rsidRPr="00980FFC" w:rsidR="00980FFC" w:rsidP="00980FFC" w:rsidRDefault="00980FFC">
      <w:pPr>
        <w:pStyle w:val="Odlomakpopisa"/>
        <w:rPr>
          <w:rFonts w:ascii="Times New Roman" w:hAnsi="Times New Roman"/>
          <w:szCs w:val="24"/>
        </w:rPr>
      </w:pPr>
    </w:p>
    <w:p w:rsidR="00980FFC" w:rsidP="005B3D67" w:rsidRDefault="00BA51BE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Marijana Per</w:t>
      </w:r>
      <w:r w:rsidR="00E930C9">
        <w:rPr>
          <w:rFonts w:ascii="Times New Roman" w:hAnsi="Times New Roman"/>
          <w:szCs w:val="24"/>
        </w:rPr>
        <w:t>ković,  Bjelovar, Trg hrv. branitelja 21, OIB 74417825310, na račun br. IBAN HR 5823600003247213715</w:t>
      </w:r>
    </w:p>
    <w:p w:rsidRPr="00E930C9" w:rsidR="00E930C9" w:rsidP="00E930C9" w:rsidRDefault="00E930C9">
      <w:pPr>
        <w:pStyle w:val="Odlomakpopisa"/>
        <w:rPr>
          <w:rFonts w:ascii="Times New Roman" w:hAnsi="Times New Roman"/>
          <w:szCs w:val="24"/>
        </w:rPr>
      </w:pPr>
    </w:p>
    <w:p w:rsidR="00E930C9" w:rsidP="005B3D67" w:rsidRDefault="00E930C9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Robert Vodopivec,</w:t>
      </w:r>
      <w:r w:rsidR="00C3261B">
        <w:rPr>
          <w:rFonts w:ascii="Times New Roman" w:hAnsi="Times New Roman"/>
          <w:szCs w:val="24"/>
        </w:rPr>
        <w:t xml:space="preserve"> Republika Slovenija, Škofljica Lavrica, Dolenska cesta 287, OIB 77794860504, na račun br. IBAN HR 4924020063290186863.</w:t>
      </w:r>
    </w:p>
    <w:p w:rsidRPr="00C3261B" w:rsidR="00C3261B" w:rsidP="00C3261B" w:rsidRDefault="00C3261B">
      <w:pPr>
        <w:pStyle w:val="Odlomakpopisa"/>
        <w:rPr>
          <w:rFonts w:ascii="Times New Roman" w:hAnsi="Times New Roman"/>
          <w:szCs w:val="24"/>
        </w:rPr>
      </w:pPr>
    </w:p>
    <w:p w:rsidR="00C3261B" w:rsidP="005B3D67" w:rsidRDefault="00C3261B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Nenad Miha</w:t>
      </w:r>
      <w:r w:rsidR="000851E7">
        <w:rPr>
          <w:rFonts w:ascii="Times New Roman" w:hAnsi="Times New Roman"/>
          <w:szCs w:val="24"/>
        </w:rPr>
        <w:t xml:space="preserve">ljević, </w:t>
      </w:r>
      <w:r w:rsidR="00D634BD">
        <w:rPr>
          <w:rFonts w:ascii="Times New Roman" w:hAnsi="Times New Roman"/>
          <w:szCs w:val="24"/>
        </w:rPr>
        <w:t>Njivice, Gromačine 20, OIB 24222139318, na račun br</w:t>
      </w:r>
      <w:r w:rsidR="00980A68">
        <w:rPr>
          <w:rFonts w:ascii="Times New Roman" w:hAnsi="Times New Roman"/>
          <w:szCs w:val="24"/>
        </w:rPr>
        <w:t>.</w:t>
      </w:r>
      <w:r w:rsidR="00D634BD">
        <w:rPr>
          <w:rFonts w:ascii="Times New Roman" w:hAnsi="Times New Roman"/>
          <w:szCs w:val="24"/>
        </w:rPr>
        <w:t xml:space="preserve"> IBAN HR </w:t>
      </w:r>
      <w:r w:rsidR="00520F51">
        <w:rPr>
          <w:rFonts w:ascii="Times New Roman" w:hAnsi="Times New Roman"/>
          <w:szCs w:val="24"/>
        </w:rPr>
        <w:t>8725000093200935153.</w:t>
      </w:r>
    </w:p>
    <w:p w:rsidRPr="00520F51" w:rsidR="00520F51" w:rsidP="00520F51" w:rsidRDefault="00520F51">
      <w:pPr>
        <w:pStyle w:val="Odlomakpopisa"/>
        <w:rPr>
          <w:rFonts w:ascii="Times New Roman" w:hAnsi="Times New Roman"/>
          <w:szCs w:val="24"/>
        </w:rPr>
      </w:pPr>
    </w:p>
    <w:p w:rsidR="00520F51" w:rsidP="005B3D67" w:rsidRDefault="00DC138A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Margit Zorić, Osijek,Vratnička 38, OIB 01736138341, na račun br</w:t>
      </w:r>
      <w:r w:rsidR="00980A68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IBAN HR 5623600003213854869.</w:t>
      </w:r>
    </w:p>
    <w:p w:rsidRPr="00DC138A" w:rsidR="00DC138A" w:rsidP="00DC138A" w:rsidRDefault="00DC138A">
      <w:pPr>
        <w:pStyle w:val="Odlomakpopisa"/>
        <w:rPr>
          <w:rFonts w:ascii="Times New Roman" w:hAnsi="Times New Roman"/>
          <w:szCs w:val="24"/>
        </w:rPr>
      </w:pPr>
    </w:p>
    <w:p w:rsidR="00DC138A" w:rsidP="005B3D67" w:rsidRDefault="007731BC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Anita Rendulić, Zagreb, Trsje 12d, OIB 93709202585, na račun br. IBAN HR 7724020063200096251.</w:t>
      </w:r>
    </w:p>
    <w:p w:rsidRPr="007731BC" w:rsidR="007731BC" w:rsidP="007731BC" w:rsidRDefault="007731BC">
      <w:pPr>
        <w:pStyle w:val="Odlomakpopisa"/>
        <w:rPr>
          <w:rFonts w:ascii="Times New Roman" w:hAnsi="Times New Roman"/>
          <w:szCs w:val="24"/>
        </w:rPr>
      </w:pPr>
    </w:p>
    <w:p w:rsidR="007731BC" w:rsidP="005B3D67" w:rsidRDefault="008D2386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Dank</w:t>
      </w:r>
      <w:r w:rsidR="00046D10">
        <w:rPr>
          <w:rFonts w:ascii="Times New Roman" w:hAnsi="Times New Roman"/>
          <w:szCs w:val="24"/>
        </w:rPr>
        <w:t>o Kudelić, Zagreb, Kustošijski V</w:t>
      </w:r>
      <w:r>
        <w:rPr>
          <w:rFonts w:ascii="Times New Roman" w:hAnsi="Times New Roman"/>
          <w:szCs w:val="24"/>
        </w:rPr>
        <w:t>enec 149, OIB 00178000115, na račun br</w:t>
      </w:r>
      <w:r w:rsidR="00980A68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IBAN HR 1323600003220251338.</w:t>
      </w:r>
    </w:p>
    <w:p w:rsidRPr="008D2386" w:rsidR="008D2386" w:rsidP="008D2386" w:rsidRDefault="008D2386">
      <w:pPr>
        <w:pStyle w:val="Odlomakpopisa"/>
        <w:rPr>
          <w:rFonts w:ascii="Times New Roman" w:hAnsi="Times New Roman"/>
          <w:szCs w:val="24"/>
        </w:rPr>
      </w:pPr>
    </w:p>
    <w:p w:rsidR="008D2386" w:rsidP="005B3D67" w:rsidRDefault="009D6315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TERRA</w:t>
      </w:r>
      <w:r w:rsidR="00940305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FIRMA d.d., Zagreb, Budmanijeva 3, OIB 22198253360, na račun br</w:t>
      </w:r>
      <w:r w:rsidR="00980A68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IBAN HR </w:t>
      </w:r>
      <w:r w:rsidR="0065173A">
        <w:rPr>
          <w:rFonts w:ascii="Times New Roman" w:hAnsi="Times New Roman"/>
          <w:szCs w:val="24"/>
        </w:rPr>
        <w:t>3624840081135067705.</w:t>
      </w:r>
    </w:p>
    <w:p w:rsidRPr="0065173A" w:rsidR="0065173A" w:rsidP="0065173A" w:rsidRDefault="0065173A">
      <w:pPr>
        <w:pStyle w:val="Odlomakpopisa"/>
        <w:rPr>
          <w:rFonts w:ascii="Times New Roman" w:hAnsi="Times New Roman"/>
          <w:szCs w:val="24"/>
        </w:rPr>
      </w:pPr>
    </w:p>
    <w:p w:rsidR="0065173A" w:rsidP="005B3D67" w:rsidRDefault="00102448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</w:t>
      </w:r>
      <w:r w:rsidR="00E52F76">
        <w:rPr>
          <w:rFonts w:ascii="Times New Roman" w:hAnsi="Times New Roman"/>
          <w:szCs w:val="24"/>
        </w:rPr>
        <w:t xml:space="preserve">REDO BANKA d.d. u stečaju, Split, Zrinjsko-Frankopanska 58, OIB 94141384086, na  račun br. IBAN HR </w:t>
      </w:r>
      <w:r>
        <w:rPr>
          <w:rFonts w:ascii="Times New Roman" w:hAnsi="Times New Roman"/>
          <w:szCs w:val="24"/>
        </w:rPr>
        <w:t>6324850031100278205.</w:t>
      </w:r>
    </w:p>
    <w:p w:rsidRPr="00102448" w:rsidR="00102448" w:rsidP="00102448" w:rsidRDefault="00102448">
      <w:pPr>
        <w:pStyle w:val="Odlomakpopisa"/>
        <w:rPr>
          <w:rFonts w:ascii="Times New Roman" w:hAnsi="Times New Roman"/>
          <w:szCs w:val="24"/>
        </w:rPr>
      </w:pPr>
    </w:p>
    <w:p w:rsidR="00102448" w:rsidP="005B3D67" w:rsidRDefault="003C04ED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Štefica Lukić, Velika, Frankopanska 19, OIB 20175995637, na račun br. IBAN HR 7924020063202629564.</w:t>
      </w:r>
    </w:p>
    <w:p w:rsidRPr="003C04ED" w:rsidR="003C04ED" w:rsidP="003C04ED" w:rsidRDefault="003C04ED">
      <w:pPr>
        <w:pStyle w:val="Odlomakpopisa"/>
        <w:rPr>
          <w:rFonts w:ascii="Times New Roman" w:hAnsi="Times New Roman"/>
          <w:szCs w:val="24"/>
        </w:rPr>
      </w:pPr>
    </w:p>
    <w:p w:rsidR="003C04ED" w:rsidP="005B3D67" w:rsidRDefault="00EB6705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Marko Komerički, Zagreb, Vrhovec 86, OIB </w:t>
      </w:r>
      <w:r w:rsidR="00CF635B">
        <w:rPr>
          <w:rFonts w:ascii="Times New Roman" w:hAnsi="Times New Roman"/>
          <w:szCs w:val="24"/>
        </w:rPr>
        <w:t>70305299898, na račun br</w:t>
      </w:r>
      <w:r w:rsidR="00873576">
        <w:rPr>
          <w:rFonts w:ascii="Times New Roman" w:hAnsi="Times New Roman"/>
          <w:szCs w:val="24"/>
        </w:rPr>
        <w:t>.</w:t>
      </w:r>
      <w:r w:rsidR="00CF635B">
        <w:rPr>
          <w:rFonts w:ascii="Times New Roman" w:hAnsi="Times New Roman"/>
          <w:szCs w:val="24"/>
        </w:rPr>
        <w:t xml:space="preserve"> IBAN HR </w:t>
      </w:r>
      <w:r w:rsidR="00A8716F">
        <w:rPr>
          <w:rFonts w:ascii="Times New Roman" w:hAnsi="Times New Roman"/>
          <w:szCs w:val="24"/>
        </w:rPr>
        <w:t>7523400093230103147.</w:t>
      </w:r>
    </w:p>
    <w:p w:rsidRPr="00A8716F" w:rsidR="00A8716F" w:rsidP="00A8716F" w:rsidRDefault="00A8716F">
      <w:pPr>
        <w:pStyle w:val="Odlomakpopisa"/>
        <w:rPr>
          <w:rFonts w:ascii="Times New Roman" w:hAnsi="Times New Roman"/>
          <w:szCs w:val="24"/>
        </w:rPr>
      </w:pPr>
    </w:p>
    <w:p w:rsidR="00A8716F" w:rsidP="005B3D67" w:rsidRDefault="00873576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Ivan Gjurašić, Zagreb,</w:t>
      </w:r>
      <w:r w:rsidR="007463EB">
        <w:rPr>
          <w:rFonts w:ascii="Times New Roman" w:hAnsi="Times New Roman"/>
          <w:szCs w:val="24"/>
        </w:rPr>
        <w:t xml:space="preserve"> Petrinjska 28, OIB 66025260916, na  račun br. IBAN HR 123600003220302965.</w:t>
      </w:r>
    </w:p>
    <w:p w:rsidRPr="008F37CE" w:rsidR="008F37CE" w:rsidP="008F37CE" w:rsidRDefault="008F37CE">
      <w:pPr>
        <w:pStyle w:val="Odlomakpopisa"/>
        <w:rPr>
          <w:rFonts w:ascii="Times New Roman" w:hAnsi="Times New Roman"/>
          <w:szCs w:val="24"/>
        </w:rPr>
      </w:pPr>
    </w:p>
    <w:p w:rsidR="008F37CE" w:rsidP="005B3D67" w:rsidRDefault="008F37CE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Ivana Mrljak, </w:t>
      </w:r>
      <w:r w:rsidR="0035711D">
        <w:rPr>
          <w:rFonts w:ascii="Times New Roman" w:hAnsi="Times New Roman"/>
          <w:szCs w:val="24"/>
        </w:rPr>
        <w:t>Zagreb, Ul. Jurja Biankinija 21, OIB 99855800097, na račun br</w:t>
      </w:r>
      <w:r w:rsidR="00980A68">
        <w:rPr>
          <w:rFonts w:ascii="Times New Roman" w:hAnsi="Times New Roman"/>
          <w:szCs w:val="24"/>
        </w:rPr>
        <w:t>.</w:t>
      </w:r>
      <w:r w:rsidR="0035711D">
        <w:rPr>
          <w:rFonts w:ascii="Times New Roman" w:hAnsi="Times New Roman"/>
          <w:szCs w:val="24"/>
        </w:rPr>
        <w:t xml:space="preserve"> IBAN HR </w:t>
      </w:r>
      <w:r w:rsidR="000B6729">
        <w:rPr>
          <w:rFonts w:ascii="Times New Roman" w:hAnsi="Times New Roman"/>
          <w:szCs w:val="24"/>
        </w:rPr>
        <w:t>5223400093207260255.</w:t>
      </w:r>
    </w:p>
    <w:p w:rsidRPr="000B6729" w:rsidR="000B6729" w:rsidP="000B6729" w:rsidRDefault="000B6729">
      <w:pPr>
        <w:pStyle w:val="Odlomakpopisa"/>
        <w:rPr>
          <w:rFonts w:ascii="Times New Roman" w:hAnsi="Times New Roman"/>
          <w:szCs w:val="24"/>
        </w:rPr>
      </w:pPr>
    </w:p>
    <w:p w:rsidR="005251F7" w:rsidP="005B3D67" w:rsidRDefault="005251F7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Slobodanka Kreso, Slavonski Brod, Naselje Slavonija I 11, OIB 85202110768, na račun br</w:t>
      </w:r>
      <w:r w:rsidR="00980A68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IBAN HR 0241240033270000178.</w:t>
      </w:r>
    </w:p>
    <w:p w:rsidRPr="005251F7" w:rsidR="005251F7" w:rsidP="005251F7" w:rsidRDefault="005251F7">
      <w:pPr>
        <w:pStyle w:val="Odlomakpopisa"/>
        <w:rPr>
          <w:rFonts w:ascii="Times New Roman" w:hAnsi="Times New Roman"/>
          <w:szCs w:val="24"/>
        </w:rPr>
      </w:pPr>
    </w:p>
    <w:p w:rsidR="005251F7" w:rsidP="005B3D67" w:rsidRDefault="001B585F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Krunoslav Kovač, Strmec, Sviba 14, OIB 54432256951, na račun br</w:t>
      </w:r>
      <w:r w:rsidR="00D007EB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IBAN HR 8523400093201209868.</w:t>
      </w:r>
    </w:p>
    <w:p w:rsidRPr="001B585F" w:rsidR="001B585F" w:rsidP="001B585F" w:rsidRDefault="001B585F">
      <w:pPr>
        <w:pStyle w:val="Odlomakpopisa"/>
        <w:rPr>
          <w:rFonts w:ascii="Times New Roman" w:hAnsi="Times New Roman"/>
          <w:szCs w:val="24"/>
        </w:rPr>
      </w:pPr>
    </w:p>
    <w:p w:rsidR="001B585F" w:rsidP="005B3D67" w:rsidRDefault="00874174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Stjepan Kudelić, </w:t>
      </w:r>
      <w:r w:rsidR="00943428">
        <w:rPr>
          <w:rFonts w:ascii="Times New Roman" w:hAnsi="Times New Roman"/>
          <w:szCs w:val="24"/>
        </w:rPr>
        <w:t xml:space="preserve">Valbandon, Ul. Kuntrada 15a, OIB </w:t>
      </w:r>
      <w:r w:rsidR="00A33E2F">
        <w:rPr>
          <w:rFonts w:ascii="Times New Roman" w:hAnsi="Times New Roman"/>
          <w:szCs w:val="24"/>
        </w:rPr>
        <w:t>44883253197, na račun br</w:t>
      </w:r>
      <w:r w:rsidR="00D007EB">
        <w:rPr>
          <w:rFonts w:ascii="Times New Roman" w:hAnsi="Times New Roman"/>
          <w:szCs w:val="24"/>
        </w:rPr>
        <w:t>.</w:t>
      </w:r>
      <w:r w:rsidR="00A33E2F">
        <w:rPr>
          <w:rFonts w:ascii="Times New Roman" w:hAnsi="Times New Roman"/>
          <w:szCs w:val="24"/>
        </w:rPr>
        <w:t xml:space="preserve"> IBAN HR 7023400093203845337.</w:t>
      </w:r>
    </w:p>
    <w:p w:rsidRPr="00A33E2F" w:rsidR="00A33E2F" w:rsidP="00A33E2F" w:rsidRDefault="00A33E2F">
      <w:pPr>
        <w:pStyle w:val="Odlomakpopisa"/>
        <w:rPr>
          <w:rFonts w:ascii="Times New Roman" w:hAnsi="Times New Roman"/>
          <w:szCs w:val="24"/>
        </w:rPr>
      </w:pPr>
    </w:p>
    <w:p w:rsidR="00A33E2F" w:rsidP="005B3D67" w:rsidRDefault="00A33E2F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Hrvoje Kelemen, </w:t>
      </w:r>
      <w:r w:rsidR="004A7640">
        <w:rPr>
          <w:rFonts w:ascii="Times New Roman" w:hAnsi="Times New Roman"/>
          <w:szCs w:val="24"/>
        </w:rPr>
        <w:t>Zagreb, Ul. V. Klajića 22, OIB 38784458804, na račun br</w:t>
      </w:r>
      <w:r w:rsidR="00980A68">
        <w:rPr>
          <w:rFonts w:ascii="Times New Roman" w:hAnsi="Times New Roman"/>
          <w:szCs w:val="24"/>
        </w:rPr>
        <w:t>.</w:t>
      </w:r>
      <w:r w:rsidR="004A7640">
        <w:rPr>
          <w:rFonts w:ascii="Times New Roman" w:hAnsi="Times New Roman"/>
          <w:szCs w:val="24"/>
        </w:rPr>
        <w:t xml:space="preserve"> IBAN HR </w:t>
      </w:r>
      <w:r w:rsidR="000574E0">
        <w:rPr>
          <w:rFonts w:ascii="Times New Roman" w:hAnsi="Times New Roman"/>
          <w:szCs w:val="24"/>
        </w:rPr>
        <w:t>4123600003212051715.</w:t>
      </w:r>
    </w:p>
    <w:p w:rsidRPr="00492F1E" w:rsidR="00492F1E" w:rsidP="00492F1E" w:rsidRDefault="00492F1E">
      <w:pPr>
        <w:pStyle w:val="Odlomakpopisa"/>
        <w:rPr>
          <w:rFonts w:ascii="Times New Roman" w:hAnsi="Times New Roman"/>
          <w:szCs w:val="24"/>
        </w:rPr>
      </w:pPr>
    </w:p>
    <w:p w:rsidR="00492F1E" w:rsidP="005B3D67" w:rsidRDefault="00492F1E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EKO-TERRA d.o.o., Puščine, Čakovečka 54, OIB 39585874076, na račun br</w:t>
      </w:r>
      <w:r w:rsidR="00980A68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IBAN HR 7725000091101239286.</w:t>
      </w:r>
    </w:p>
    <w:p w:rsidRPr="005942C9" w:rsidR="005942C9" w:rsidP="005942C9" w:rsidRDefault="005942C9">
      <w:pPr>
        <w:pStyle w:val="Odlomakpopisa"/>
        <w:rPr>
          <w:rFonts w:ascii="Times New Roman" w:hAnsi="Times New Roman"/>
          <w:szCs w:val="24"/>
        </w:rPr>
      </w:pPr>
    </w:p>
    <w:p w:rsidR="005942C9" w:rsidP="005B3D67" w:rsidRDefault="005942C9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GRANOSTA d.o.o., Čakovec, Franje Punčeca 4, OIB 47123143766, na račun br</w:t>
      </w:r>
      <w:r w:rsidR="007957A2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IBAN </w:t>
      </w:r>
      <w:r w:rsidR="00FA43A8">
        <w:rPr>
          <w:rFonts w:ascii="Times New Roman" w:hAnsi="Times New Roman"/>
          <w:szCs w:val="24"/>
        </w:rPr>
        <w:t>HR 3323900011300028779.</w:t>
      </w:r>
    </w:p>
    <w:p w:rsidRPr="00E7752C" w:rsidR="00E7752C" w:rsidP="00E7752C" w:rsidRDefault="00E7752C">
      <w:pPr>
        <w:pStyle w:val="Odlomakpopisa"/>
        <w:rPr>
          <w:rFonts w:ascii="Times New Roman" w:hAnsi="Times New Roman"/>
          <w:szCs w:val="24"/>
        </w:rPr>
      </w:pPr>
    </w:p>
    <w:p w:rsidR="00E7752C" w:rsidP="005B3D67" w:rsidRDefault="00E7752C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Saša Rendulić, Bjelovar, Vukovarska 14, OIB 59367100713, na račun br. IBAN HR </w:t>
      </w:r>
      <w:r w:rsidR="008A1438">
        <w:rPr>
          <w:rFonts w:ascii="Times New Roman" w:hAnsi="Times New Roman"/>
          <w:szCs w:val="24"/>
        </w:rPr>
        <w:t>49234000</w:t>
      </w:r>
      <w:r w:rsidR="00B316B9">
        <w:rPr>
          <w:rFonts w:ascii="Times New Roman" w:hAnsi="Times New Roman"/>
          <w:szCs w:val="24"/>
        </w:rPr>
        <w:t>93219022626</w:t>
      </w:r>
      <w:r w:rsidR="009C094B">
        <w:rPr>
          <w:rFonts w:ascii="Times New Roman" w:hAnsi="Times New Roman"/>
          <w:szCs w:val="24"/>
        </w:rPr>
        <w:t>.</w:t>
      </w:r>
    </w:p>
    <w:p w:rsidR="009C094B" w:rsidP="009C094B" w:rsidRDefault="009C094B">
      <w:pPr>
        <w:pStyle w:val="Odlomakpopisa"/>
        <w:jc w:val="both"/>
        <w:rPr>
          <w:rFonts w:ascii="Times New Roman" w:hAnsi="Times New Roman"/>
          <w:szCs w:val="24"/>
        </w:rPr>
      </w:pPr>
    </w:p>
    <w:p w:rsidR="009C094B" w:rsidP="005B3D67" w:rsidRDefault="009C094B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1712 ANALIZA d.o.o., Zagreb, Andrije Žaje 63, OIB 90370483663, na račun br</w:t>
      </w:r>
      <w:r w:rsidR="00A53B53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IBAN HR </w:t>
      </w:r>
      <w:r w:rsidR="00F40ACB">
        <w:rPr>
          <w:rFonts w:ascii="Times New Roman" w:hAnsi="Times New Roman"/>
          <w:szCs w:val="24"/>
        </w:rPr>
        <w:t>1923600001102146232.</w:t>
      </w:r>
    </w:p>
    <w:p w:rsidR="00387D1C" w:rsidP="00387D1C" w:rsidRDefault="00387D1C">
      <w:pPr>
        <w:pStyle w:val="Odlomakpopisa"/>
        <w:jc w:val="both"/>
        <w:rPr>
          <w:rFonts w:ascii="Times New Roman" w:hAnsi="Times New Roman"/>
          <w:szCs w:val="24"/>
        </w:rPr>
      </w:pPr>
    </w:p>
    <w:p w:rsidR="00387D1C" w:rsidP="005B3D67" w:rsidRDefault="005D058C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5B3D67">
        <w:rPr>
          <w:rFonts w:ascii="Times New Roman" w:hAnsi="Times New Roman"/>
          <w:szCs w:val="24"/>
        </w:rPr>
        <w:t xml:space="preserve">Goran Glažar, Kostrena, Glavani 17, OIB 2665789160, na račun br. IBAN HR </w:t>
      </w:r>
      <w:r w:rsidRPr="005B3D67" w:rsidR="00485E04">
        <w:rPr>
          <w:rFonts w:ascii="Times New Roman" w:hAnsi="Times New Roman"/>
          <w:szCs w:val="24"/>
        </w:rPr>
        <w:t>7124020063206014717</w:t>
      </w:r>
      <w:r w:rsidR="003D141E">
        <w:rPr>
          <w:rFonts w:ascii="Times New Roman" w:hAnsi="Times New Roman"/>
          <w:szCs w:val="24"/>
        </w:rPr>
        <w:t>.</w:t>
      </w:r>
    </w:p>
    <w:p w:rsidRPr="002700AA" w:rsidR="002700AA" w:rsidP="002700AA" w:rsidRDefault="002700AA">
      <w:pPr>
        <w:pStyle w:val="Odlomakpopisa"/>
        <w:rPr>
          <w:rFonts w:ascii="Times New Roman" w:hAnsi="Times New Roman"/>
          <w:szCs w:val="24"/>
        </w:rPr>
      </w:pPr>
    </w:p>
    <w:p w:rsidR="002700AA" w:rsidP="005B3D67" w:rsidRDefault="002700AA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Franjo Zelenika, Zagreb, Krešićeva 30, OIB </w:t>
      </w:r>
      <w:r w:rsidR="00A53AD9">
        <w:rPr>
          <w:rFonts w:ascii="Times New Roman" w:hAnsi="Times New Roman"/>
          <w:szCs w:val="24"/>
        </w:rPr>
        <w:t>37105336549, na račun br</w:t>
      </w:r>
      <w:r w:rsidR="00447476">
        <w:rPr>
          <w:rFonts w:ascii="Times New Roman" w:hAnsi="Times New Roman"/>
          <w:szCs w:val="24"/>
        </w:rPr>
        <w:t>.</w:t>
      </w:r>
      <w:r w:rsidR="00A53AD9">
        <w:rPr>
          <w:rFonts w:ascii="Times New Roman" w:hAnsi="Times New Roman"/>
          <w:szCs w:val="24"/>
        </w:rPr>
        <w:t xml:space="preserve"> IBAN HR 6023600003239021253.</w:t>
      </w:r>
    </w:p>
    <w:p w:rsidRPr="003D7FA0" w:rsidR="003D7FA0" w:rsidP="003D7FA0" w:rsidRDefault="003D7FA0">
      <w:pPr>
        <w:pStyle w:val="Odlomakpopisa"/>
        <w:rPr>
          <w:rFonts w:ascii="Times New Roman" w:hAnsi="Times New Roman"/>
          <w:szCs w:val="24"/>
        </w:rPr>
      </w:pPr>
    </w:p>
    <w:p w:rsidR="00B12E9B" w:rsidP="00B12E9B" w:rsidRDefault="00B12E9B">
      <w:pPr>
        <w:pStyle w:val="Odlomakpopisa"/>
        <w:rPr>
          <w:rFonts w:ascii="Times New Roman" w:hAnsi="Times New Roman"/>
          <w:szCs w:val="24"/>
        </w:rPr>
      </w:pPr>
    </w:p>
    <w:p w:rsidRPr="00145D4F" w:rsidR="00145D4F" w:rsidP="00BC0F66" w:rsidRDefault="00145D4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II.</w:t>
      </w:r>
      <w:r w:rsidRPr="00145D4F">
        <w:rPr>
          <w:rFonts w:ascii="Times New Roman" w:hAnsi="Times New Roman"/>
          <w:szCs w:val="24"/>
        </w:rPr>
        <w:t>Nalaže se Financijskoj agenciji da u roku od 8 dana od primitka ovog zaključka, izvrši povrat uplaćene jamčevine s računa Financijske agencije uplatiteljima jamčevine-ponuditeljima, identifikator nadmetanja:16261, kako slijedi:</w:t>
      </w:r>
    </w:p>
    <w:p w:rsidR="00145D4F" w:rsidP="00B12E9B" w:rsidRDefault="00145D4F">
      <w:pPr>
        <w:pStyle w:val="Odlomakpopisa"/>
        <w:rPr>
          <w:rFonts w:ascii="Times New Roman" w:hAnsi="Times New Roman"/>
          <w:szCs w:val="24"/>
        </w:rPr>
      </w:pPr>
    </w:p>
    <w:p w:rsidR="00DF3900" w:rsidP="00DF3900" w:rsidRDefault="00DF3900">
      <w:pPr>
        <w:pStyle w:val="Odlomakpopisa"/>
        <w:numPr>
          <w:ilvl w:val="0"/>
          <w:numId w:val="5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BONACA TRADE d.o.o., Popovača, Mate Lovraka 17, OIB 81882688476, iznos od 175.300,00 kn, na račun br IBAN HR </w:t>
      </w:r>
      <w:r w:rsidR="002E3952">
        <w:rPr>
          <w:rFonts w:ascii="Times New Roman" w:hAnsi="Times New Roman"/>
          <w:szCs w:val="24"/>
        </w:rPr>
        <w:t>2123400091110992843.</w:t>
      </w:r>
    </w:p>
    <w:p w:rsidR="00DF3900" w:rsidP="00DF3900" w:rsidRDefault="00DF3900">
      <w:pPr>
        <w:pStyle w:val="Odlomakpopisa"/>
        <w:jc w:val="both"/>
        <w:rPr>
          <w:rFonts w:ascii="Times New Roman" w:hAnsi="Times New Roman"/>
          <w:szCs w:val="24"/>
        </w:rPr>
      </w:pPr>
    </w:p>
    <w:p w:rsidR="00145D4F" w:rsidP="00145D4F" w:rsidRDefault="00145D4F">
      <w:pPr>
        <w:pStyle w:val="Odlomakpopisa"/>
        <w:numPr>
          <w:ilvl w:val="0"/>
          <w:numId w:val="5"/>
        </w:numPr>
        <w:jc w:val="both"/>
        <w:rPr>
          <w:rFonts w:ascii="Times New Roman" w:hAnsi="Times New Roman"/>
          <w:szCs w:val="24"/>
        </w:rPr>
      </w:pPr>
      <w:r w:rsidRPr="00145D4F">
        <w:rPr>
          <w:rFonts w:ascii="Times New Roman" w:hAnsi="Times New Roman"/>
          <w:szCs w:val="24"/>
        </w:rPr>
        <w:t>Vladimir Mrljak, Zagreb, Ul. Jurja Biankinija 21, OIB 94703201707,</w:t>
      </w:r>
      <w:r w:rsidR="00DF3900">
        <w:rPr>
          <w:rFonts w:ascii="Times New Roman" w:hAnsi="Times New Roman"/>
          <w:szCs w:val="24"/>
        </w:rPr>
        <w:t xml:space="preserve">iznos od </w:t>
      </w:r>
      <w:r w:rsidR="003E6FF0">
        <w:rPr>
          <w:rFonts w:ascii="Times New Roman" w:hAnsi="Times New Roman"/>
          <w:szCs w:val="24"/>
        </w:rPr>
        <w:t>175.455,28 kn,</w:t>
      </w:r>
      <w:r w:rsidRPr="00145D4F">
        <w:rPr>
          <w:rFonts w:ascii="Times New Roman" w:hAnsi="Times New Roman"/>
          <w:szCs w:val="24"/>
        </w:rPr>
        <w:t xml:space="preserve"> na račun br.</w:t>
      </w:r>
      <w:r w:rsidR="00DF3900">
        <w:rPr>
          <w:rFonts w:ascii="Times New Roman" w:hAnsi="Times New Roman"/>
          <w:szCs w:val="24"/>
        </w:rPr>
        <w:t xml:space="preserve"> IBAN HR 6524020063207571578</w:t>
      </w:r>
      <w:r w:rsidR="003E6FF0">
        <w:rPr>
          <w:rFonts w:ascii="Times New Roman" w:hAnsi="Times New Roman"/>
          <w:szCs w:val="24"/>
        </w:rPr>
        <w:t>.</w:t>
      </w:r>
    </w:p>
    <w:p w:rsidR="00140C80" w:rsidP="00140C80" w:rsidRDefault="00140C80">
      <w:pPr>
        <w:pStyle w:val="Odlomakpopisa"/>
        <w:jc w:val="both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Obrazloženje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</w:p>
    <w:p w:rsidRPr="00B8561B" w:rsidR="004060E8" w:rsidP="004060E8" w:rsidRDefault="00691D3E">
      <w:pPr>
        <w:jc w:val="both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</w:r>
      <w:r w:rsidRPr="00B8561B" w:rsidR="004060E8">
        <w:rPr>
          <w:rFonts w:ascii="Times New Roman" w:hAnsi="Times New Roman"/>
          <w:szCs w:val="24"/>
        </w:rPr>
        <w:t xml:space="preserve">Za sudjelovanje na provedenoj </w:t>
      </w:r>
      <w:r w:rsidR="00C4060C">
        <w:rPr>
          <w:rFonts w:ascii="Times New Roman" w:hAnsi="Times New Roman"/>
          <w:szCs w:val="24"/>
        </w:rPr>
        <w:t>3</w:t>
      </w:r>
      <w:r w:rsidR="004060E8">
        <w:rPr>
          <w:rFonts w:ascii="Times New Roman" w:hAnsi="Times New Roman"/>
          <w:szCs w:val="24"/>
        </w:rPr>
        <w:t>.</w:t>
      </w:r>
      <w:r w:rsidRPr="00B8561B" w:rsidR="004060E8">
        <w:rPr>
          <w:rFonts w:ascii="Times New Roman" w:hAnsi="Times New Roman"/>
          <w:szCs w:val="24"/>
        </w:rPr>
        <w:t xml:space="preserve"> elektroničkoj javnoj dražbi putem Financijske agencije,  gore navedeni uplatitelj</w:t>
      </w:r>
      <w:r w:rsidR="00B74828">
        <w:rPr>
          <w:rFonts w:ascii="Times New Roman" w:hAnsi="Times New Roman"/>
          <w:szCs w:val="24"/>
        </w:rPr>
        <w:t>i</w:t>
      </w:r>
      <w:r w:rsidRPr="00B8561B" w:rsidR="004060E8">
        <w:rPr>
          <w:rFonts w:ascii="Times New Roman" w:hAnsi="Times New Roman"/>
          <w:szCs w:val="24"/>
        </w:rPr>
        <w:t xml:space="preserve"> na račun Financijske agencije </w:t>
      </w:r>
      <w:r w:rsidR="00B74828">
        <w:rPr>
          <w:rFonts w:ascii="Times New Roman" w:hAnsi="Times New Roman"/>
          <w:szCs w:val="24"/>
        </w:rPr>
        <w:t>uplatili su</w:t>
      </w:r>
      <w:r w:rsidR="007D0684">
        <w:rPr>
          <w:rFonts w:ascii="Times New Roman" w:hAnsi="Times New Roman"/>
          <w:szCs w:val="24"/>
        </w:rPr>
        <w:t xml:space="preserve"> navedene iznose jamčevine</w:t>
      </w:r>
      <w:r w:rsidRPr="00B8561B" w:rsidR="004060E8">
        <w:rPr>
          <w:rFonts w:ascii="Times New Roman" w:hAnsi="Times New Roman"/>
          <w:szCs w:val="24"/>
        </w:rPr>
        <w:t xml:space="preserve">, te kako predmetnu nekretninu </w:t>
      </w:r>
      <w:r w:rsidR="00B74828">
        <w:rPr>
          <w:rFonts w:ascii="Times New Roman" w:hAnsi="Times New Roman"/>
          <w:szCs w:val="24"/>
        </w:rPr>
        <w:t>nisu kupili</w:t>
      </w:r>
      <w:r w:rsidRPr="00B8561B" w:rsidR="004060E8">
        <w:rPr>
          <w:rFonts w:ascii="Times New Roman" w:hAnsi="Times New Roman"/>
          <w:szCs w:val="24"/>
        </w:rPr>
        <w:t xml:space="preserve">, to je </w:t>
      </w:r>
      <w:r w:rsidR="00B74828">
        <w:rPr>
          <w:rFonts w:ascii="Times New Roman" w:hAnsi="Times New Roman"/>
          <w:szCs w:val="24"/>
        </w:rPr>
        <w:t>istima</w:t>
      </w:r>
      <w:r w:rsidR="00C4060C">
        <w:rPr>
          <w:rFonts w:ascii="Times New Roman" w:hAnsi="Times New Roman"/>
          <w:szCs w:val="24"/>
        </w:rPr>
        <w:t xml:space="preserve"> valjalo vratiti </w:t>
      </w:r>
      <w:r w:rsidR="007D0684">
        <w:rPr>
          <w:rFonts w:ascii="Times New Roman" w:hAnsi="Times New Roman"/>
          <w:szCs w:val="24"/>
        </w:rPr>
        <w:t>uplaćene jamčevine</w:t>
      </w:r>
      <w:r w:rsidRPr="00B8561B" w:rsidR="004060E8">
        <w:rPr>
          <w:rFonts w:ascii="Times New Roman" w:hAnsi="Times New Roman"/>
          <w:szCs w:val="24"/>
        </w:rPr>
        <w:t>, pa je, sukladno čl. 13. st. 1</w:t>
      </w:r>
      <w:r w:rsidR="008837F2">
        <w:rPr>
          <w:rFonts w:ascii="Times New Roman" w:hAnsi="Times New Roman"/>
          <w:szCs w:val="24"/>
        </w:rPr>
        <w:t>.</w:t>
      </w:r>
      <w:r w:rsidRPr="00B8561B" w:rsidR="004060E8">
        <w:rPr>
          <w:rFonts w:ascii="Times New Roman" w:hAnsi="Times New Roman"/>
          <w:szCs w:val="24"/>
        </w:rPr>
        <w:t xml:space="preserve"> i 2</w:t>
      </w:r>
      <w:r w:rsidR="008837F2">
        <w:rPr>
          <w:rFonts w:ascii="Times New Roman" w:hAnsi="Times New Roman"/>
          <w:szCs w:val="24"/>
        </w:rPr>
        <w:t>.</w:t>
      </w:r>
      <w:r w:rsidRPr="00B8561B" w:rsidR="004060E8">
        <w:rPr>
          <w:rFonts w:ascii="Times New Roman" w:hAnsi="Times New Roman"/>
          <w:szCs w:val="24"/>
        </w:rPr>
        <w:t xml:space="preserve"> Pravilnika o načinu i postup</w:t>
      </w:r>
      <w:r w:rsidR="004060E8">
        <w:rPr>
          <w:rFonts w:ascii="Times New Roman" w:hAnsi="Times New Roman"/>
          <w:szCs w:val="24"/>
        </w:rPr>
        <w:t>k</w:t>
      </w:r>
      <w:r w:rsidRPr="00B8561B" w:rsidR="004060E8">
        <w:rPr>
          <w:rFonts w:ascii="Times New Roman" w:hAnsi="Times New Roman"/>
          <w:szCs w:val="24"/>
        </w:rPr>
        <w:t>u provedbe prodaje nekretnina i pokretnina u ovršnom postupku (NN 156/14), donesen ovaj zaključak.</w:t>
      </w:r>
    </w:p>
    <w:p w:rsidRPr="00B20116" w:rsidR="00691D3E" w:rsidP="004060E8" w:rsidRDefault="00691D3E">
      <w:pPr>
        <w:jc w:val="both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bCs/>
          <w:szCs w:val="24"/>
        </w:rPr>
      </w:pPr>
      <w:r w:rsidRPr="00B20116">
        <w:rPr>
          <w:rFonts w:ascii="Times New Roman" w:hAnsi="Times New Roman"/>
          <w:bCs/>
          <w:szCs w:val="24"/>
        </w:rPr>
        <w:t>U Zagrebu</w:t>
      </w:r>
      <w:r>
        <w:rPr>
          <w:rFonts w:ascii="Times New Roman" w:hAnsi="Times New Roman"/>
          <w:bCs/>
          <w:szCs w:val="24"/>
        </w:rPr>
        <w:t>,</w:t>
      </w:r>
      <w:r w:rsidRPr="00B20116">
        <w:rPr>
          <w:rFonts w:ascii="Times New Roman" w:hAnsi="Times New Roman"/>
          <w:bCs/>
          <w:szCs w:val="24"/>
        </w:rPr>
        <w:t xml:space="preserve"> </w:t>
      </w:r>
      <w:r w:rsidR="003C7EC9">
        <w:rPr>
          <w:rFonts w:ascii="Times New Roman" w:hAnsi="Times New Roman"/>
          <w:bCs/>
          <w:szCs w:val="24"/>
        </w:rPr>
        <w:t>30</w:t>
      </w:r>
      <w:r w:rsidRPr="00B20116">
        <w:rPr>
          <w:rFonts w:ascii="Times New Roman" w:hAnsi="Times New Roman"/>
          <w:bCs/>
          <w:szCs w:val="24"/>
        </w:rPr>
        <w:t xml:space="preserve">. </w:t>
      </w:r>
      <w:r w:rsidR="00C4060C">
        <w:rPr>
          <w:rFonts w:ascii="Times New Roman" w:hAnsi="Times New Roman"/>
          <w:bCs/>
          <w:szCs w:val="24"/>
        </w:rPr>
        <w:t>srpnja</w:t>
      </w:r>
      <w:r>
        <w:rPr>
          <w:rFonts w:ascii="Times New Roman" w:hAnsi="Times New Roman"/>
          <w:bCs/>
          <w:szCs w:val="24"/>
        </w:rPr>
        <w:t xml:space="preserve"> 2019</w:t>
      </w:r>
      <w:r w:rsidR="00C4060C">
        <w:rPr>
          <w:rFonts w:ascii="Times New Roman" w:hAnsi="Times New Roman"/>
          <w:bCs/>
          <w:szCs w:val="24"/>
        </w:rPr>
        <w:t>.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bCs/>
          <w:szCs w:val="24"/>
        </w:rPr>
        <w:tab/>
      </w:r>
      <w:r w:rsidRPr="00B20116">
        <w:rPr>
          <w:rFonts w:ascii="Times New Roman" w:hAnsi="Times New Roman"/>
          <w:bCs/>
          <w:szCs w:val="24"/>
        </w:rPr>
        <w:tab/>
        <w:t xml:space="preserve">        </w:t>
      </w:r>
    </w:p>
    <w:p w:rsidRPr="00B20116" w:rsidR="00691D3E" w:rsidP="00016616" w:rsidRDefault="00016616">
      <w:pPr>
        <w:ind w:left="4320" w:firstLine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S U D A C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  <w:t xml:space="preserve">     </w:t>
      </w:r>
      <w:r w:rsidRPr="00B20116">
        <w:rPr>
          <w:rFonts w:ascii="Times New Roman" w:hAnsi="Times New Roman"/>
          <w:szCs w:val="24"/>
        </w:rPr>
        <w:tab/>
        <w:t xml:space="preserve">     LUCIJA BUTIGAN</w:t>
      </w:r>
      <w:r w:rsidR="003C2B4E">
        <w:rPr>
          <w:rFonts w:ascii="Times New Roman" w:hAnsi="Times New Roman"/>
          <w:szCs w:val="24"/>
        </w:rPr>
        <w:t>,v.r.</w:t>
      </w:r>
    </w:p>
    <w:p w:rsidR="005A2E4C" w:rsidP="00691D3E" w:rsidRDefault="005A2E4C">
      <w:pPr>
        <w:rPr>
          <w:rFonts w:ascii="Times New Roman" w:hAnsi="Times New Roman"/>
          <w:szCs w:val="24"/>
        </w:rPr>
      </w:pPr>
    </w:p>
    <w:p w:rsidR="005A2E4C" w:rsidP="00691D3E" w:rsidRDefault="005A2E4C">
      <w:pPr>
        <w:rPr>
          <w:rFonts w:ascii="Times New Roman" w:hAnsi="Times New Roman"/>
          <w:szCs w:val="24"/>
        </w:rPr>
      </w:pPr>
    </w:p>
    <w:p w:rsidRPr="009A1ED1" w:rsidR="00691D3E" w:rsidP="00691D3E" w:rsidRDefault="00691D3E">
      <w:pPr>
        <w:rPr>
          <w:rFonts w:ascii="Times New Roman" w:hAnsi="Times New Roman"/>
          <w:szCs w:val="24"/>
        </w:rPr>
      </w:pPr>
      <w:r w:rsidRPr="009A1ED1">
        <w:rPr>
          <w:rFonts w:ascii="Times New Roman" w:hAnsi="Times New Roman"/>
          <w:szCs w:val="24"/>
        </w:rPr>
        <w:t>UPUTA O PRAVNOM LIJEKU: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Protiv ovog zaključka</w:t>
      </w:r>
      <w:r>
        <w:rPr>
          <w:rFonts w:ascii="Times New Roman" w:hAnsi="Times New Roman"/>
          <w:szCs w:val="24"/>
        </w:rPr>
        <w:t xml:space="preserve"> nije dopuštena žalba (čl. 19. st. 7</w:t>
      </w:r>
      <w:r w:rsidRPr="00B20116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SZ-a).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     </w:t>
      </w:r>
    </w:p>
    <w:p w:rsidR="003C2B4E" w:rsidP="006F7248" w:rsidRDefault="003C2B4E">
      <w:pPr>
        <w:ind w:left="495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 točnost otpravka-ovlašteni službenik</w:t>
      </w:r>
    </w:p>
    <w:p w:rsidRPr="007067DD" w:rsidR="003C2B4E" w:rsidP="006F7248" w:rsidRDefault="003C2B4E">
      <w:pPr>
        <w:ind w:left="4956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Monika Grbac</w:t>
      </w:r>
    </w:p>
    <w:p w:rsidRPr="00691D3E" w:rsidR="00696B29" w:rsidP="003C2B4E" w:rsidRDefault="00691D3E">
      <w:pPr>
        <w:ind w:left="720"/>
      </w:pPr>
      <w:r w:rsidRPr="00CF5827">
        <w:rPr>
          <w:rFonts w:ascii="Times New Roman" w:hAnsi="Times New Roman"/>
          <w:szCs w:val="24"/>
        </w:rPr>
        <w:tab/>
      </w:r>
    </w:p>
    <w:sectPr w:rsidRPr="00691D3E" w:rsidR="00696B29" w:rsidSect="00053A6C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3A6C" w:rsidP="00053A6C" w:rsidRDefault="00053A6C">
      <w:r>
        <w:separator/>
      </w:r>
    </w:p>
  </w:endnote>
  <w:endnote w:type="continuationSeparator" w:id="0">
    <w:p w:rsidR="00053A6C" w:rsidP="00053A6C" w:rsidRDefault="00053A6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3A6C" w:rsidP="00053A6C" w:rsidRDefault="00053A6C">
      <w:r>
        <w:separator/>
      </w:r>
    </w:p>
  </w:footnote>
  <w:footnote w:type="continuationSeparator" w:id="0">
    <w:p w:rsidR="00053A6C" w:rsidP="00053A6C" w:rsidRDefault="00053A6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53A6C" w:rsidP="00053A6C" w:rsidRDefault="00053A6C">
    <w:pPr>
      <w:pStyle w:val="Zaglavlje"/>
      <w:tabs>
        <w:tab w:val="left" w:pos="7513"/>
      </w:tabs>
    </w:pPr>
    <w:r>
      <w:tab/>
    </w:r>
    <w:sdt>
      <w:sdtPr>
        <w:id w:val="-122706904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00F7F">
          <w:rPr>
            <w:noProof/>
          </w:rPr>
          <w:t>3</w:t>
        </w:r>
        <w:r>
          <w:fldChar w:fldCharType="end"/>
        </w:r>
      </w:sdtContent>
    </w:sdt>
    <w:r>
      <w:tab/>
    </w:r>
    <w:r w:rsidRPr="00053A6C">
      <w:t>20. St-155/13</w:t>
    </w:r>
  </w:p>
  <w:p w:rsidR="00053A6C" w:rsidRDefault="00053A6C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167727"/>
    <w:multiLevelType w:val="hybridMultilevel"/>
    <w:tmpl w:val="14F0A5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17F93"/>
    <w:multiLevelType w:val="hybridMultilevel"/>
    <w:tmpl w:val="EC74A73E"/>
    <w:lvl w:ilvl="0" w:tplc="5AEA44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985BED"/>
    <w:multiLevelType w:val="hybridMultilevel"/>
    <w:tmpl w:val="69D468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2F02D8"/>
    <w:multiLevelType w:val="hybridMultilevel"/>
    <w:tmpl w:val="146817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5600E"/>
    <w:multiLevelType w:val="hybridMultilevel"/>
    <w:tmpl w:val="DE2A7FEA"/>
    <w:lvl w:ilvl="0" w:tplc="92067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D3E"/>
    <w:rsid w:val="00010CF4"/>
    <w:rsid w:val="00016616"/>
    <w:rsid w:val="00025FF6"/>
    <w:rsid w:val="00046D10"/>
    <w:rsid w:val="00053A6C"/>
    <w:rsid w:val="000574E0"/>
    <w:rsid w:val="000851E7"/>
    <w:rsid w:val="00086A1C"/>
    <w:rsid w:val="000B6729"/>
    <w:rsid w:val="000E7993"/>
    <w:rsid w:val="00102448"/>
    <w:rsid w:val="0011143A"/>
    <w:rsid w:val="001238FC"/>
    <w:rsid w:val="0013618D"/>
    <w:rsid w:val="00140C80"/>
    <w:rsid w:val="00145D4F"/>
    <w:rsid w:val="0015717B"/>
    <w:rsid w:val="00194204"/>
    <w:rsid w:val="0019525A"/>
    <w:rsid w:val="001A0BC5"/>
    <w:rsid w:val="001A7A5E"/>
    <w:rsid w:val="001B534D"/>
    <w:rsid w:val="001B585F"/>
    <w:rsid w:val="001D4B4A"/>
    <w:rsid w:val="001D4D11"/>
    <w:rsid w:val="001D744E"/>
    <w:rsid w:val="00233E43"/>
    <w:rsid w:val="002413FF"/>
    <w:rsid w:val="002671B0"/>
    <w:rsid w:val="002700AA"/>
    <w:rsid w:val="002A3004"/>
    <w:rsid w:val="002C4B3C"/>
    <w:rsid w:val="002D6EF0"/>
    <w:rsid w:val="002E1EA8"/>
    <w:rsid w:val="002E3952"/>
    <w:rsid w:val="003249C2"/>
    <w:rsid w:val="00334389"/>
    <w:rsid w:val="00342DDF"/>
    <w:rsid w:val="0035711D"/>
    <w:rsid w:val="00387D1C"/>
    <w:rsid w:val="003C04ED"/>
    <w:rsid w:val="003C2B4E"/>
    <w:rsid w:val="003C7EC9"/>
    <w:rsid w:val="003D141E"/>
    <w:rsid w:val="003D4AE9"/>
    <w:rsid w:val="003D7FA0"/>
    <w:rsid w:val="003E417E"/>
    <w:rsid w:val="003E52CC"/>
    <w:rsid w:val="003E6FF0"/>
    <w:rsid w:val="004060E8"/>
    <w:rsid w:val="00447476"/>
    <w:rsid w:val="004670AC"/>
    <w:rsid w:val="00485E04"/>
    <w:rsid w:val="00492F1E"/>
    <w:rsid w:val="004A7640"/>
    <w:rsid w:val="004F2A14"/>
    <w:rsid w:val="004F569C"/>
    <w:rsid w:val="0050414E"/>
    <w:rsid w:val="00513721"/>
    <w:rsid w:val="00520F51"/>
    <w:rsid w:val="005251F7"/>
    <w:rsid w:val="00532B06"/>
    <w:rsid w:val="0059397D"/>
    <w:rsid w:val="005942C9"/>
    <w:rsid w:val="005A2E4C"/>
    <w:rsid w:val="005B0818"/>
    <w:rsid w:val="005B3D67"/>
    <w:rsid w:val="005D058C"/>
    <w:rsid w:val="006338BA"/>
    <w:rsid w:val="006352B9"/>
    <w:rsid w:val="00645B7C"/>
    <w:rsid w:val="0065173A"/>
    <w:rsid w:val="006701FD"/>
    <w:rsid w:val="00691D3E"/>
    <w:rsid w:val="00696B29"/>
    <w:rsid w:val="006C7DAA"/>
    <w:rsid w:val="00707EF6"/>
    <w:rsid w:val="007463EB"/>
    <w:rsid w:val="00747F12"/>
    <w:rsid w:val="007731BC"/>
    <w:rsid w:val="007771A7"/>
    <w:rsid w:val="0079505A"/>
    <w:rsid w:val="007957A2"/>
    <w:rsid w:val="007B3C35"/>
    <w:rsid w:val="007D0684"/>
    <w:rsid w:val="007D7F75"/>
    <w:rsid w:val="007E50D6"/>
    <w:rsid w:val="00862545"/>
    <w:rsid w:val="00873576"/>
    <w:rsid w:val="00874174"/>
    <w:rsid w:val="008837F2"/>
    <w:rsid w:val="008A1438"/>
    <w:rsid w:val="008C1A39"/>
    <w:rsid w:val="008D2386"/>
    <w:rsid w:val="008D7241"/>
    <w:rsid w:val="008F37CE"/>
    <w:rsid w:val="009063BA"/>
    <w:rsid w:val="009146B3"/>
    <w:rsid w:val="00931350"/>
    <w:rsid w:val="00940305"/>
    <w:rsid w:val="00943428"/>
    <w:rsid w:val="00972B89"/>
    <w:rsid w:val="00980A68"/>
    <w:rsid w:val="00980FFC"/>
    <w:rsid w:val="00981E5C"/>
    <w:rsid w:val="009A00C2"/>
    <w:rsid w:val="009A6236"/>
    <w:rsid w:val="009C094B"/>
    <w:rsid w:val="009D6315"/>
    <w:rsid w:val="009D69ED"/>
    <w:rsid w:val="009E33A1"/>
    <w:rsid w:val="00A22E39"/>
    <w:rsid w:val="00A334B6"/>
    <w:rsid w:val="00A33E2F"/>
    <w:rsid w:val="00A53AD9"/>
    <w:rsid w:val="00A53B53"/>
    <w:rsid w:val="00A8716F"/>
    <w:rsid w:val="00A9019A"/>
    <w:rsid w:val="00AA592B"/>
    <w:rsid w:val="00AB02E3"/>
    <w:rsid w:val="00AB5648"/>
    <w:rsid w:val="00AD117F"/>
    <w:rsid w:val="00B03535"/>
    <w:rsid w:val="00B12E9B"/>
    <w:rsid w:val="00B316B9"/>
    <w:rsid w:val="00B32D2A"/>
    <w:rsid w:val="00B47A9A"/>
    <w:rsid w:val="00B51998"/>
    <w:rsid w:val="00B72499"/>
    <w:rsid w:val="00B74828"/>
    <w:rsid w:val="00B76E58"/>
    <w:rsid w:val="00BA4CFE"/>
    <w:rsid w:val="00BA51BE"/>
    <w:rsid w:val="00BC0F66"/>
    <w:rsid w:val="00BC2256"/>
    <w:rsid w:val="00BE05F3"/>
    <w:rsid w:val="00C3261B"/>
    <w:rsid w:val="00C4060C"/>
    <w:rsid w:val="00C62366"/>
    <w:rsid w:val="00C94B60"/>
    <w:rsid w:val="00CF5827"/>
    <w:rsid w:val="00CF635B"/>
    <w:rsid w:val="00D007EB"/>
    <w:rsid w:val="00D00F7F"/>
    <w:rsid w:val="00D634BD"/>
    <w:rsid w:val="00D84411"/>
    <w:rsid w:val="00D8723F"/>
    <w:rsid w:val="00D94D53"/>
    <w:rsid w:val="00DA1E98"/>
    <w:rsid w:val="00DC138A"/>
    <w:rsid w:val="00DF3900"/>
    <w:rsid w:val="00DF5626"/>
    <w:rsid w:val="00E32092"/>
    <w:rsid w:val="00E42901"/>
    <w:rsid w:val="00E52F76"/>
    <w:rsid w:val="00E628B5"/>
    <w:rsid w:val="00E73B41"/>
    <w:rsid w:val="00E7477C"/>
    <w:rsid w:val="00E7752C"/>
    <w:rsid w:val="00E930C9"/>
    <w:rsid w:val="00EA5DA9"/>
    <w:rsid w:val="00EB6705"/>
    <w:rsid w:val="00EE4EA6"/>
    <w:rsid w:val="00F03DE2"/>
    <w:rsid w:val="00F10728"/>
    <w:rsid w:val="00F2220E"/>
    <w:rsid w:val="00F35AB9"/>
    <w:rsid w:val="00F40ACB"/>
    <w:rsid w:val="00F51E7E"/>
    <w:rsid w:val="00F61EBB"/>
    <w:rsid w:val="00F800AB"/>
    <w:rsid w:val="00FA0FCD"/>
    <w:rsid w:val="00FA43A8"/>
    <w:rsid w:val="00FF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22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91D3E"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 w:eastAsia="Times New Roman" w:cs="Times New Roman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91D3E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Times New Roman" w:hAnsi="Times New Roman" w:eastAsiaTheme="minorHAnsi" w:cstheme="minorBidi"/>
      <w:szCs w:val="22"/>
      <w:lang w:eastAsia="en-US"/>
    </w:rPr>
  </w:style>
  <w:style w:type="character" w:styleId="ZaglavljeChar" w:customStyle="true">
    <w:name w:val="Zaglavlje Char"/>
    <w:basedOn w:val="Zadanifontodlomka"/>
    <w:link w:val="Zaglavlje"/>
    <w:uiPriority w:val="99"/>
    <w:rsid w:val="00691D3E"/>
  </w:style>
  <w:style w:type="paragraph" w:styleId="Odlomakpopisa">
    <w:name w:val="List Paragraph"/>
    <w:basedOn w:val="Normal"/>
    <w:uiPriority w:val="34"/>
    <w:qFormat/>
    <w:rsid w:val="00A9019A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053A6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53A6C"/>
    <w:rPr>
      <w:rFonts w:ascii="Arial" w:hAnsi="Arial" w:eastAsia="Times New Roman" w:cs="Times New Roman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C2B4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C2B4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C2B4E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C2B4E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C2B4E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1D3E"/>
    <w:pPr>
      <w:overflowPunct w:val="0"/>
      <w:autoSpaceDE w:val="0"/>
      <w:autoSpaceDN w:val="0"/>
      <w:adjustRightInd w:val="0"/>
      <w:textAlignment w:val="baseline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1D3E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ascii="Times New Roman" w:cstheme="minorBidi" w:eastAsiaTheme="minorHAnsi" w:hAnsi="Times New Roman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91D3E"/>
  </w:style>
  <w:style w:styleId="Odlomakpopisa" w:type="paragraph">
    <w:name w:val="List Paragraph"/>
    <w:basedOn w:val="Normal"/>
    <w:uiPriority w:val="34"/>
    <w:qFormat/>
    <w:rsid w:val="00A9019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053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3A6C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2B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B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B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B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B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srpnja 2019.</izvorni_sadrzaj>
    <derivirana_varijabla naziv="DomainObject.DatumDonosenjaOdluke_1">30.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St-155/2013-209</izvorni_sadrzaj>
    <derivirana_varijabla naziv="DomainObject.Oznaka_1">St-155/2013-209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5,6 L</izvorni_sadrzaj>
    <derivirana_varijabla naziv="DomainObject.Predmet.PrimjedbaSuca_1">5,6 L</derivirana_varijabla>
  </DomainObject.Predmet.PrimjedbaSuca>
  <DomainObject.Predmet.ProtustrankaFormated>
    <izvorni_sadrzaj>  PROTOMA D.O.O.</izvorni_sadrzaj>
    <derivirana_varijabla naziv="DomainObject.Predmet.ProtustrankaFormated_1">  PROTOMA D.O.O.</derivirana_varijabla>
  </DomainObject.Predmet.ProtustrankaFormated>
  <DomainObject.Predmet.ProtustrankaFormatedOIB>
    <izvorni_sadrzaj>  PROTOMA D.O.O., OIB 70913134930</izvorni_sadrzaj>
    <derivirana_varijabla naziv="DomainObject.Predmet.ProtustrankaFormatedOIB_1">  PROTOMA D.O.O., OIB 70913134930</derivirana_varijabla>
  </DomainObject.Predmet.ProtustrankaFormatedOIB>
  <DomainObject.Predmet.ProtustrankaFormatedWithAdress>
    <izvorni_sadrzaj> PROTOMA D.O.O., JELENOVAC 38 B, 10000 Zagreb</izvorni_sadrzaj>
    <derivirana_varijabla naziv="DomainObject.Predmet.ProtustrankaFormatedWithAdress_1"> PROTOMA D.O.O., JELENOVAC 38 B, 10000 Zagreb</derivirana_varijabla>
  </DomainObject.Predmet.ProtustrankaFormatedWithAdress>
  <DomainObject.Predmet.ProtustrankaFormatedWithAdressOIB>
    <izvorni_sadrzaj> PROTOMA D.O.O., OIB 70913134930, JELENOVAC 38 B, 10000 Zagreb</izvorni_sadrzaj>
    <derivirana_varijabla naziv="DomainObject.Predmet.ProtustrankaFormatedWithAdressOIB_1"> PROTOMA D.O.O., OIB 70913134930, JELENOVAC 38 B, 10000 Zagreb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</item>
    </izvorni_sadrzaj>
    <derivirana_varijabla naziv="DomainObject.Predmet.ProtuStrankaListFormated_1">
      <item>PROTOMA D.O.O.</item>
    </derivirana_varijabla>
  </DomainObject.Predmet.ProtuStrankaListFormated>
  <DomainObject.Predmet.ProtuStrankaListFormatedOIB>
    <izvorni_sadrzaj>
      <item>PROTOMA D.O.O., OIB 70913134930</item>
    </izvorni_sadrzaj>
    <derivirana_varijabla naziv="DomainObject.Predmet.ProtuStrankaListFormatedOIB_1">
      <item>PROTOMA D.O.O., OIB 70913134930</item>
    </derivirana_varijabla>
  </DomainObject.Predmet.ProtuStrankaListFormatedOIB>
  <DomainObject.Predmet.ProtuStrankaListFormatedWithAdress>
    <izvorni_sadrzaj>
      <item>PROTOMA D.O.O., JELENOVAC 38 B, 10000 Zagreb</item>
    </izvorni_sadrzaj>
    <derivirana_varijabla naziv="DomainObject.Predmet.ProtuStrankaListFormatedWithAdress_1">
      <item>PROTOMA D.O.O., JELENOVAC 38 B, 10000 Zagreb</item>
    </derivirana_varijabla>
  </DomainObject.Predmet.ProtuStrankaListFormatedWithAdress>
  <DomainObject.Predmet.ProtuStrankaListFormatedWithAdressOIB>
    <izvorni_sadrzaj>
      <item>PROTOMA D.O.O., OIB 70913134930, JELENOVAC 38 B, 10000 Zagreb</item>
    </izvorni_sadrzaj>
    <derivirana_varijabla naziv="DomainObject.Predmet.ProtuStrankaListFormatedWithAdressOIB_1">
      <item>PROTOMA D.O.O., OIB 70913134930, JELENOVAC 38 B, 10000 Zagreb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Gajšek</item>
      <item>Robert Šargač</item>
      <item>Luka Horvatić</item>
      <item>Hrvoje Kelemen</item>
      <item>Nenad Mihaljević</item>
      <item>OD Jagar &amp; Grebenar</item>
      <item>OD KALLAY I PARTNERI d.o.o.</item>
      <item>CAKI trans, društvo s ograničenom odgovornošću za trgovinu, ugostiteljstvo i prijevoz</item>
      <item>Goran Paić</item>
      <item>Ivan Keškić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</item>
      <item>Zdravko Šarić</item>
      <item>Credo banka dioničko društvo "u stečaju"</item>
      <item>VESNA JAKOVLJEVIĆ, odvjetnica</item>
      <item>ANA PIRŠ</item>
      <item>Raiffeisenbank Austria d.d.</item>
      <item>Maja Pirš</item>
    </izvorni_sadrzaj>
    <derivirana_varijabla naziv="DomainObject.Predmet.OstaliListFormated_1">
      <item>Maja Gajšek</item>
      <item>Robert Šargač</item>
      <item>Luka Horvatić</item>
      <item>Hrvoje Kelemen</item>
      <item>Nenad Mihaljević</item>
      <item>OD Jagar &amp; Grebenar</item>
      <item>OD KALLAY I PARTNERI d.o.o.</item>
      <item>CAKI trans, društvo s ograničenom odgovornošću za trgovinu, ugostiteljstvo i prijevoz</item>
      <item>Goran Paić</item>
      <item>Ivan Keškić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</item>
      <item>Zdravko Šarić</item>
      <item>Credo banka dioničko društvo "u stečaju"</item>
      <item>VESNA JAKOVLJEVIĆ, odvjetnica</item>
      <item>ANA PIRŠ</item>
      <item>Raiffeisenbank Austria d.d.</item>
      <item>Maja Pirš</item>
    </derivirana_varijabla>
  </DomainObject.Predmet.OstaliListFormated>
  <DomainObject.Predmet.OstaliListFormatedOIB>
    <izvorni_sadrzaj>
      <item>Maja Gajšek, OIB 64469102501</item>
      <item>Robert Šargač, OIB 59833007349</item>
      <item>Luka Horvatić, OIB 40651631620</item>
      <item>Hrvoje Kelemen, OIB 38784458804</item>
      <item>Nenad Mihaljević, OIB 24222139318</item>
      <item>OD Jagar &amp; Grebenar</item>
      <item>OD KALLAY I PARTNERI d.o.o.</item>
      <item>CAKI trans, društvo s ograničenom odgovornošću za trgovinu, ugostiteljstvo i prijevoz, OIB 17478959244</item>
      <item>Goran Paić, OIB 76262092950</item>
      <item>Ivan Keškić, OIB 89324531830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Ćavar, OIB 47514534348</item>
      <item>Zdravko Šarić, OIB 79500864573</item>
      <item>Credo banka dioničko društvo "u stečaju", OIB 94141384086</item>
      <item>VESNA JAKOVLJEVIĆ, odvjetnica</item>
      <item>ANA PIRŠ</item>
      <item>Raiffeisenbank Austria d.d., OIB 53056966535</item>
      <item>Maja Pirš, OIB 73812165437</item>
    </izvorni_sadrzaj>
    <derivirana_varijabla naziv="DomainObject.Predmet.OstaliListFormatedOIB_1">
      <item>Maja Gajšek, OIB 64469102501</item>
      <item>Robert Šargač, OIB 59833007349</item>
      <item>Luka Horvatić, OIB 40651631620</item>
      <item>Hrvoje Kelemen, OIB 38784458804</item>
      <item>Nenad Mihaljević, OIB 24222139318</item>
      <item>OD Jagar &amp; Grebenar</item>
      <item>OD KALLAY I PARTNERI d.o.o.</item>
      <item>CAKI trans, društvo s ograničenom odgovornošću za trgovinu, ugostiteljstvo i prijevoz, OIB 17478959244</item>
      <item>Goran Paić, OIB 76262092950</item>
      <item>Ivan Keškić, OIB 89324531830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Ćavar, OIB 47514534348</item>
      <item>Zdravko Šarić, OIB 79500864573</item>
      <item>Credo banka dioničko društvo "u stečaju", OIB 94141384086</item>
      <item>VESNA JAKOVLJEVIĆ, odvjetnica</item>
      <item>ANA PIRŠ</item>
      <item>Raiffeisenbank Austria d.d., OIB 53056966535</item>
      <item>Maja Pirš, OIB 73812165437</item>
    </derivirana_varijabla>
  </DomainObject.Predmet.OstaliListFormatedOIB>
  <DomainObject.Predmet.OstaliListFormatedWithAdress>
    <izvorni_sadrzaj>
      <item>Maja Gajšek, Dubrovačka 52, 31000 Osijek</item>
      <item>Robert Šargač, Fallerovo Šetalište 74, 10000 Zagreb</item>
      <item>Luka Horvatić, Kralja Tomislava 19, 42223 Varaždinske Toplice</item>
      <item>Hrvoje Kelemen, Ulica Vjekoslava Klaića 32, 10000 Zagreb</item>
      <item>Nenad Mihaljević, Gromačine 20, 51511 Njivice</item>
      <item>OD Jagar &amp; Grebenar, Masarykova 15, 10000 Zagreb</item>
      <item>OD KALLAY I PARTNERI d.o.o., Ilica 1A/III, 10000 Zagreb</item>
      <item>CAKI trans, društvo s ograničenom odgovornošću za trgovinu, ugostiteljstvo i prijevoz, Koškovec 1/a, 42243 Koškovec</item>
      <item>Goran Paić, Dinka Šimunovića 19, 21000 Split</item>
      <item>Ivan Keškić, Iii. Retkovec 18, 10000 Zagreb</item>
      <item>RAIFFEISENLANDESBANK KARNTEN- RECHENZENTRUM UND REVISIONSVERBAND, REGISTRIERTE GENOSSENSCHAFT MIT BESCHRANKTER HAFTUNG, RAIFFEISENPLATZ 1, Klagenfurt</item>
      <item>POSOJILNICA-BANK-BOROVLJE-CELOVEC, REG.Z. ZO. J; KREDITBANK FERLACH-, HAUPTPLATZ 16 A-9170,, Klagenfurt</item>
      <item>ALEMKA ŠODAN, Masarykova 10, 10000 Zagreb</item>
      <item>Robert Ćavar, Rudarska 4, Čitluk</item>
      <item>Zdravko Šarić, Hrvatskog Sabora 55b, 23000 Zadar</item>
      <item>Credo banka dioničko društvo "u stečaju", Zrinjsko-Frankopanska 58, 21000 Split</item>
      <item>VESNA JAKOVLJEVIĆ, odvjetnica, Brune Bušića 2a, 43000 Bjelovar</item>
      <item>ANA PIRŠ, Vinogradi 84, 10000 Zagreb</item>
      <item>Raiffeisenbank Austria d.d., Petrinjska 59, 10000 Zagreb</item>
      <item>Maja Pirš, Jandrićeva 58/A, 10000 Zagreb</item>
    </izvorni_sadrzaj>
    <derivirana_varijabla naziv="DomainObject.Predmet.OstaliListFormatedWithAdress_1">
      <item>Maja Gajšek, Dubrovačka 52, 31000 Osijek</item>
      <item>Robert Šargač, Fallerovo Šetalište 74, 10000 Zagreb</item>
      <item>Luka Horvatić, Kralja Tomislava 19, 42223 Varaždinske Toplice</item>
      <item>Hrvoje Kelemen, Ulica Vjekoslava Klaića 32, 10000 Zagreb</item>
      <item>Nenad Mihaljević, Gromačine 20, 51511 Njivice</item>
      <item>OD Jagar &amp; Grebenar, Masarykova 15, 10000 Zagreb</item>
      <item>OD KALLAY I PARTNERI d.o.o., Ilica 1A/III, 10000 Zagreb</item>
      <item>CAKI trans, društvo s ograničenom odgovornošću za trgovinu, ugostiteljstvo i prijevoz, Koškovec 1/a, 42243 Koškovec</item>
      <item>Goran Paić, Dinka Šimunovića 19, 21000 Split</item>
      <item>Ivan Keškić, Iii. Retkovec 18, 10000 Zagreb</item>
      <item>RAIFFEISENLANDESBANK KARNTEN- RECHENZENTRUM UND REVISIONSVERBAND, REGISTRIERTE GENOSSENSCHAFT MIT BESCHRANKTER HAFTUNG, RAIFFEISENPLATZ 1, Klagenfurt</item>
      <item>POSOJILNICA-BANK-BOROVLJE-CELOVEC, REG.Z. ZO. J; KREDITBANK FERLACH-, HAUPTPLATZ 16 A-9170,, Klagenfurt</item>
      <item>ALEMKA ŠODAN, Masarykova 10, 10000 Zagreb</item>
      <item>Robert Ćavar, Rudarska 4, Čitluk</item>
      <item>Zdravko Šarić, Hrvatskog Sabora 55b, 23000 Zadar</item>
      <item>Credo banka dioničko društvo "u stečaju", Zrinjsko-Frankopanska 58, 21000 Split</item>
      <item>VESNA JAKOVLJEVIĆ, odvjetnica, Brune Bušića 2a, 43000 Bjelovar</item>
      <item>ANA PIRŠ, Vinogradi 84, 10000 Zagreb</item>
      <item>Raiffeisenbank Austria d.d., Petrinjska 59, 10000 Zagreb</item>
      <item>Maja Pirš, Jandrićeva 58/A, 10000 Zagreb</item>
    </derivirana_varijabla>
  </DomainObject.Predmet.OstaliListFormatedWithAdress>
  <DomainObject.Predmet.OstaliListFormatedWithAdressOIB>
    <izvorni_sadrzaj>
      <item>Maja Gajšek, OIB 64469102501, Dubrovačka 52, 31000 Osijek</item>
      <item>Robert Šargač, OIB 59833007349, Fallerovo Šetalište 74, 10000 Zagreb</item>
      <item>Luka Horvatić, OIB 40651631620, Kralja Tomislava 19, 42223 Varaždinske Toplice</item>
      <item>Hrvoje Kelemen, OIB 38784458804, Ulica Vjekoslava Klaića 32, 10000 Zagreb</item>
      <item>Nenad Mihaljević, OIB 24222139318, Gromačine 20, 51511 Njivice</item>
      <item>OD Jagar &amp; Grebenar, Masarykova 15, 10000 Zagreb</item>
      <item>OD KALLAY I PARTNERI d.o.o., Ilica 1A/III, 10000 Zagreb</item>
      <item>CAKI trans, društvo s ograničenom odgovornošću za trgovinu, ugostiteljstvo i prijevoz, OIB 17478959244, Koškovec 1/a, 42243 Koškovec</item>
      <item>Goran Paić, OIB 76262092950, Dinka Šimunovića 19, 21000 Split</item>
      <item>Ivan Keškić, OIB 89324531830, Iii. Retkovec 18, 10000 Zagreb</item>
      <item>RAIFFEISENLANDESBANK KARNTEN- RECHENZENTRUM UND REVISIONSVERBAND, REGISTRIERTE GENOSSENSCHAFT MIT BESCHRANKTER HAFTUNG, RAIFFEISENPLATZ 1, Klagenfurt</item>
      <item>POSOJILNICA-BANK-BOROVLJE-CELOVEC, REG.Z. ZO. J; KREDITBANK FERLACH-, HAUPTPLATZ 16 A-9170,, Klagenfurt</item>
      <item>ALEMKA ŠODAN, Masarykova 10, 10000 Zagreb</item>
      <item>Robert Ćavar, OIB 47514534348, Rudarska 4, Čitluk</item>
      <item>Zdravko Šarić, OIB 79500864573, Hrvatskog Sabora 55b, 23000 Zadar</item>
      <item>Credo banka dioničko društvo "u stečaju", OIB 94141384086, Zrinjsko-Frankopanska 58, 21000 Split</item>
      <item>VESNA JAKOVLJEVIĆ, odvjetnica, Brune Bušića 2a, 43000 Bjelovar</item>
      <item>ANA PIRŠ, Vinogradi 84, 10000 Zagreb</item>
      <item>Raiffeisenbank Austria d.d., OIB 53056966535, Petrinjska 59, 10000 Zagreb</item>
      <item>Maja Pirš, OIB 73812165437, Jandrićeva 58/A, 10000 Zagreb</item>
    </izvorni_sadrzaj>
    <derivirana_varijabla naziv="DomainObject.Predmet.OstaliListFormatedWithAdressOIB_1">
      <item>Maja Gajšek, OIB 64469102501, Dubrovačka 52, 31000 Osijek</item>
      <item>Robert Šargač, OIB 59833007349, Fallerovo Šetalište 74, 10000 Zagreb</item>
      <item>Luka Horvatić, OIB 40651631620, Kralja Tomislava 19, 42223 Varaždinske Toplice</item>
      <item>Hrvoje Kelemen, OIB 38784458804, Ulica Vjekoslava Klaića 32, 10000 Zagreb</item>
      <item>Nenad Mihaljević, OIB 24222139318, Gromačine 20, 51511 Njivice</item>
      <item>OD Jagar &amp; Grebenar, Masarykova 15, 10000 Zagreb</item>
      <item>OD KALLAY I PARTNERI d.o.o., Ilica 1A/III, 10000 Zagreb</item>
      <item>CAKI trans, društvo s ograničenom odgovornošću za trgovinu, ugostiteljstvo i prijevoz, OIB 17478959244, Koškovec 1/a, 42243 Koškovec</item>
      <item>Goran Paić, OIB 76262092950, Dinka Šimunovića 19, 21000 Split</item>
      <item>Ivan Keškić, OIB 89324531830, Iii. Retkovec 18, 10000 Zagreb</item>
      <item>RAIFFEISENLANDESBANK KARNTEN- RECHENZENTRUM UND REVISIONSVERBAND, REGISTRIERTE GENOSSENSCHAFT MIT BESCHRANKTER HAFTUNG, RAIFFEISENPLATZ 1, Klagenfurt</item>
      <item>POSOJILNICA-BANK-BOROVLJE-CELOVEC, REG.Z. ZO. J; KREDITBANK FERLACH-, HAUPTPLATZ 16 A-9170,, Klagenfurt</item>
      <item>ALEMKA ŠODAN, Masarykova 10, 10000 Zagreb</item>
      <item>Robert Ćavar, OIB 47514534348, Rudarska 4, Čitluk</item>
      <item>Zdravko Šarić, OIB 79500864573, Hrvatskog Sabora 55b, 23000 Zadar</item>
      <item>Credo banka dioničko društvo "u stečaju", OIB 94141384086, Zrinjsko-Frankopanska 58, 21000 Split</item>
      <item>VESNA JAKOVLJEVIĆ, odvjetnica, Brune Bušića 2a, 43000 Bjelovar</item>
      <item>ANA PIRŠ, Vinogradi 84, 10000 Zagreb</item>
      <item>Raiffeisenbank Austria d.d., OIB 53056966535, Petrinjska 59, 10000 Zagreb</item>
      <item>Maja Pirš, OIB 73812165437, Jandrićeva 58/A, 10000 Zagreb</item>
    </derivirana_varijabla>
  </DomainObject.Predmet.OstaliListFormatedWithAdressOIB>
  <DomainObject.Predmet.OstaliListNazivFormated>
    <izvorni_sadrzaj>
      <item>Maja Gajšek</item>
      <item>Robert Šargač</item>
      <item>Luka Horvatić</item>
      <item>Hrvoje Kelemen</item>
      <item>Nenad Mihaljević</item>
      <item>OD Jagar &amp; Grebenar</item>
      <item>OD KALLAY I PARTNERI d.o.o.</item>
      <item>CAKI trans, društvo s ograničenom odgovornošću za trgovinu, ugostiteljstvo i prijevoz</item>
      <item>Goran Paić</item>
      <item>Ivan Keškić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</item>
      <item>Zdravko Šarić</item>
      <item>Credo banka dioničko društvo "u stečaju"</item>
      <item>VESNA JAKOVLJEVIĆ, odvjetnica</item>
      <item>ANA PIRŠ</item>
      <item>Raiffeisenbank Austria d.d.</item>
      <item>Maja Pirš</item>
    </izvorni_sadrzaj>
    <derivirana_varijabla naziv="DomainObject.Predmet.OstaliListNazivFormated_1">
      <item>Maja Gajšek</item>
      <item>Robert Šargač</item>
      <item>Luka Horvatić</item>
      <item>Hrvoje Kelemen</item>
      <item>Nenad Mihaljević</item>
      <item>OD Jagar &amp; Grebenar</item>
      <item>OD KALLAY I PARTNERI d.o.o.</item>
      <item>CAKI trans, društvo s ograničenom odgovornošću za trgovinu, ugostiteljstvo i prijevoz</item>
      <item>Goran Paić</item>
      <item>Ivan Keškić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</item>
      <item>Zdravko Šarić</item>
      <item>Credo banka dioničko društvo "u stečaju"</item>
      <item>VESNA JAKOVLJEVIĆ, odvjetnica</item>
      <item>ANA PIRŠ</item>
      <item>Raiffeisenbank Austria d.d.</item>
      <item>Maja Pirš</item>
    </derivirana_varijabla>
  </DomainObject.Predmet.OstaliListNazivFormated>
  <DomainObject.Predmet.OstaliListNazivFormatedOIB>
    <izvorni_sadrzaj>
      <item>Maja Gajšek, OIB 64469102501</item>
      <item>Robert Šargač, OIB 59833007349</item>
      <item>Luka Horvatić, OIB 40651631620</item>
      <item>Hrvoje Kelemen, OIB 38784458804</item>
      <item>Nenad Mihaljević, OIB 24222139318</item>
      <item>OD Jagar &amp; Grebenar</item>
      <item>OD KALLAY I PARTNERI d.o.o.</item>
      <item>CAKI trans, društvo s ograničenom odgovornošću za trgovinu, ugostiteljstvo i prijevoz, OIB 17478959244</item>
      <item>Goran Paić, OIB 76262092950</item>
      <item>Ivan Keškić, OIB 89324531830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Ćavar, OIB 47514534348</item>
      <item>Zdravko Šarić, OIB 79500864573</item>
      <item>Credo banka dioničko društvo "u stečaju", OIB 94141384086</item>
      <item>VESNA JAKOVLJEVIĆ, odvjetnica</item>
      <item>ANA PIRŠ</item>
      <item>Raiffeisenbank Austria d.d., OIB 53056966535</item>
      <item>Maja Pirš, OIB 73812165437</item>
    </izvorni_sadrzaj>
    <derivirana_varijabla naziv="DomainObject.Predmet.OstaliListNazivFormatedOIB_1">
      <item>Maja Gajšek, OIB 64469102501</item>
      <item>Robert Šargač, OIB 59833007349</item>
      <item>Luka Horvatić, OIB 40651631620</item>
      <item>Hrvoje Kelemen, OIB 38784458804</item>
      <item>Nenad Mihaljević, OIB 24222139318</item>
      <item>OD Jagar &amp; Grebenar</item>
      <item>OD KALLAY I PARTNERI d.o.o.</item>
      <item>CAKI trans, društvo s ograničenom odgovornošću za trgovinu, ugostiteljstvo i prijevoz, OIB 17478959244</item>
      <item>Goran Paić, OIB 76262092950</item>
      <item>Ivan Keškić, OIB 89324531830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Ćavar, OIB 47514534348</item>
      <item>Zdravko Šarić, OIB 79500864573</item>
      <item>Credo banka dioničko društvo "u stečaju", OIB 94141384086</item>
      <item>VESNA JAKOVLJEVIĆ, odvjetnica</item>
      <item>ANA PIRŠ</item>
      <item>Raiffeisenbank Austria d.d., OIB 53056966535</item>
      <item>Maja Pirš, OIB 73812165437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srpnja 2019.</izvorni_sadrzaj>
    <derivirana_varijabla naziv="DomainObject.Datum_1">30. srpnja 2019.</derivirana_varijabla>
  </DomainObject.Datum>
  <DomainObject.PoslovniBrojDokumenta>
    <izvorni_sadrzaj>St-155/2013-209</izvorni_sadrzaj>
    <derivirana_varijabla naziv="DomainObject.PoslovniBrojDokumenta_1">St-155/2013-209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VJEROVNICI</item>
      <item>Maja Gajšek</item>
      <item>Robert Šargač</item>
      <item>Luka Horvatić</item>
      <item>Hrvoje Kelemen</item>
      <item>Nenad Mihaljević</item>
      <item>OD Jagar &amp; Grebenar</item>
      <item>OD KALLAY I PARTNERI d.o.o.</item>
      <item>CAKI trans, društvo s ograničenom odgovornošću za trgovinu, ugostiteljstvo i prijevoz</item>
      <item>Goran Paić</item>
      <item>Ivan Keškić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</item>
      <item>Zdravko Šarić</item>
      <item>Credo banka dioničko društvo "u stečaju"</item>
      <item>VESNA JAKOVLJEVIĆ, odvjetnica</item>
      <item>ANA PIRŠ</item>
      <item>Raiffeisenbank Austria d.d.</item>
      <item>Maja Pirš</item>
    </izvorni_sadrzaj>
    <derivirana_varijabla naziv="DomainObject.Predmet.SudioniciListNaziv_1">
      <item>PROTOMA D.O.O.</item>
      <item>FINANCIJSKA AGENCIJA</item>
      <item>VJEROVNICI</item>
      <item>Maja Gajšek</item>
      <item>Robert Šargač</item>
      <item>Luka Horvatić</item>
      <item>Hrvoje Kelemen</item>
      <item>Nenad Mihaljević</item>
      <item>OD Jagar &amp; Grebenar</item>
      <item>OD KALLAY I PARTNERI d.o.o.</item>
      <item>CAKI trans, društvo s ograničenom odgovornošću za trgovinu, ugostiteljstvo i prijevoz</item>
      <item>Goran Paić</item>
      <item>Ivan Keškić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</item>
      <item>Zdravko Šarić</item>
      <item>Credo banka dioničko društvo "u stečaju"</item>
      <item>VESNA JAKOVLJEVIĆ, odvjetnica</item>
      <item>ANA PIRŠ</item>
      <item>Raiffeisenbank Austria d.d.</item>
      <item>Maja Pirš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VJEROVNICI</item>
      <item>Maja Gajšek, OIB 64469102501, Dubrovačka 52,31000 Osijek</item>
      <item>Robert Šargač, OIB 59833007349, Fallerovo Šetalište 74,10000 Zagreb</item>
      <item>Luka Horvatić, OIB 40651631620, Kralja Tomislava 19,42223 Varaždinske Toplice</item>
      <item>Hrvoje Kelemen, OIB 38784458804, Ulica Vjekoslava Klaića 32,10000 Zagreb</item>
      <item>Nenad Mihaljević, OIB 24222139318, Gromačine 20,51511 Njivice</item>
      <item>OD Jagar &amp; Grebenar, Masarykova 15,10000 Zagreb</item>
      <item>OD KALLAY I PARTNERI d.o.o., Ilica 1A/III,10000 Zagreb</item>
      <item>CAKI trans, društvo s ograničenom odgovornošću za trgovinu, ugostiteljstvo i prijevoz, OIB 17478959244, Koškovec 1/a,42243 Koškovec</item>
      <item>Goran Paić, OIB 76262092950, Dinka Šimunovića 19,21000 Split</item>
      <item>Ivan Keškić, OIB 89324531830, Iii. Retkovec 18,10000 Zagreb</item>
      <item>RAIFFEISENLANDESBANK KARNTEN- RECHENZENTRUM UND REVISIONSVERBAND, REGISTRIERTE GENOSSENSCHAFT MIT BESCHRANKTER HAFTUNG, RAIFFEISENPLATZ 1,Klagenfurt</item>
      <item>POSOJILNICA-BANK-BOROVLJE-CELOVEC, REG.Z. ZO. J; KREDITBANK FERLACH-, HAUPTPLATZ 16 A-9170,,Klagenfurt</item>
      <item>ALEMKA ŠODAN, Masarykova 10,10000 Zagreb</item>
      <item>Robert Ćavar, OIB 47514534348, Rudarska 4,Čitluk</item>
      <item>Zdravko Šarić, OIB 79500864573, Hrvatskog Sabora 55b,23000 Zadar</item>
      <item>Credo banka dioničko društvo "u stečaju", OIB 94141384086, Zrinjsko-Frankopanska 58,21000 Split</item>
      <item>VESNA JAKOVLJEVIĆ, odvjetnica, Brune Bušića 2a,43000 Bjelovar</item>
      <item>ANA PIRŠ, Vinogradi 84,10000 Zagreb</item>
      <item>Raiffeisenbank Austria d.d., OIB 53056966535, Petrinjska 59,10000 Zagreb</item>
      <item>Maja Pirš, OIB 73812165437, Jandrićeva 58/A,10000 Zagreb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VJEROVNICI</item>
      <item>Maja Gajšek, OIB 64469102501, Dubrovačka 52,31000 Osijek</item>
      <item>Robert Šargač, OIB 59833007349, Fallerovo Šetalište 74,10000 Zagreb</item>
      <item>Luka Horvatić, OIB 40651631620, Kralja Tomislava 19,42223 Varaždinske Toplice</item>
      <item>Hrvoje Kelemen, OIB 38784458804, Ulica Vjekoslava Klaića 32,10000 Zagreb</item>
      <item>Nenad Mihaljević, OIB 24222139318, Gromačine 20,51511 Njivice</item>
      <item>OD Jagar &amp; Grebenar, Masarykova 15,10000 Zagreb</item>
      <item>OD KALLAY I PARTNERI d.o.o., Ilica 1A/III,10000 Zagreb</item>
      <item>CAKI trans, društvo s ograničenom odgovornošću za trgovinu, ugostiteljstvo i prijevoz, OIB 17478959244, Koškovec 1/a,42243 Koškovec</item>
      <item>Goran Paić, OIB 76262092950, Dinka Šimunovića 19,21000 Split</item>
      <item>Ivan Keškić, OIB 89324531830, Iii. Retkovec 18,10000 Zagreb</item>
      <item>RAIFFEISENLANDESBANK KARNTEN- RECHENZENTRUM UND REVISIONSVERBAND, REGISTRIERTE GENOSSENSCHAFT MIT BESCHRANKTER HAFTUNG, RAIFFEISENPLATZ 1,Klagenfurt</item>
      <item>POSOJILNICA-BANK-BOROVLJE-CELOVEC, REG.Z. ZO. J; KREDITBANK FERLACH-, HAUPTPLATZ 16 A-9170,,Klagenfurt</item>
      <item>ALEMKA ŠODAN, Masarykova 10,10000 Zagreb</item>
      <item>Robert Ćavar, OIB 47514534348, Rudarska 4,Čitluk</item>
      <item>Zdravko Šarić, OIB 79500864573, Hrvatskog Sabora 55b,23000 Zadar</item>
      <item>Credo banka dioničko društvo "u stečaju", OIB 94141384086, Zrinjsko-Frankopanska 58,21000 Split</item>
      <item>VESNA JAKOVLJEVIĆ, odvjetnica, Brune Bušića 2a,43000 Bjelovar</item>
      <item>ANA PIRŠ, Vinogradi 84,10000 Zagreb</item>
      <item>Raiffeisenbank Austria d.d., OIB 53056966535, Petrinjska 59,10000 Zagreb</item>
      <item>Maja Pirš, OIB 73812165437, Jandrićeva 58/A,10000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null</item>
      <item>, OIB 64469102501</item>
      <item>, OIB 59833007349</item>
      <item>, OIB 40651631620</item>
      <item>, OIB 38784458804</item>
      <item>, OIB 24222139318</item>
      <item>, OIB null</item>
      <item>, OIB null</item>
      <item>, OIB 17478959244</item>
      <item>, OIB 76262092950</item>
      <item>, OIB 89324531830</item>
      <item>, OIB null</item>
      <item>, OIB null</item>
      <item>, OIB null</item>
      <item>, OIB 47514534348</item>
      <item>, OIB 79500864573</item>
      <item>, OIB 94141384086</item>
      <item>, OIB null</item>
      <item>, OIB null</item>
      <item>, OIB 53056966535</item>
      <item>, OIB 73812165437</item>
    </izvorni_sadrzaj>
    <derivirana_varijabla naziv="DomainObject.Predmet.SudioniciListNazivOIB_1">
      <item>, OIB 70913134930</item>
      <item>, OIB 85821130368</item>
      <item>, OIB null</item>
      <item>, OIB 64469102501</item>
      <item>, OIB 59833007349</item>
      <item>, OIB 40651631620</item>
      <item>, OIB 38784458804</item>
      <item>, OIB 24222139318</item>
      <item>, OIB null</item>
      <item>, OIB null</item>
      <item>, OIB 17478959244</item>
      <item>, OIB 76262092950</item>
      <item>, OIB 89324531830</item>
      <item>, OIB null</item>
      <item>, OIB null</item>
      <item>, OIB null</item>
      <item>, OIB 47514534348</item>
      <item>, OIB 79500864573</item>
      <item>, OIB 94141384086</item>
      <item>, OIB null</item>
      <item>, OIB null</item>
      <item>, OIB 53056966535</item>
      <item>, OIB 73812165437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29. srpnja 2019.</izvorni_sadrzaj>
    <derivirana_varijabla naziv="DomainObject.PredzadnjaOdlukaIzPredmeta.DatumDonosenjaOdluke_1">29. srpnja 2019.</derivirana_varijabla>
  </DomainObject.PredzadnjaOdlukaIzPredmeta.DatumDonosenjaOdluke>
  <DomainObject.PredzadnjaOdlukaIzPredmeta.Oznaka>
    <izvorni_sadrzaj>St-155/2013-206</izvorni_sadrzaj>
    <derivirana_varijabla naziv="DomainObject.PredzadnjaOdlukaIzPredmeta.Oznaka_1">St-155/2013-206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C30A83-C43E-4F6C-A39C-D38355379100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706</properties:Words>
  <properties:Characters>4140</properties:Characters>
  <properties:Lines>139</properties:Lines>
  <properties:Paragraphs>48</properties:Paragraphs>
  <properties:TotalTime>96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2019-07-29T12:25:00Z</dcterms:created>
  <dc:creator>Monika Grbac</dc:creator>
  <cp:lastModifiedBy>Monika Grbac</cp:lastModifiedBy>
  <cp:lastPrinted>2019-07-29T12:42:00Z</cp:lastPrinted>
  <dcterms:modified xmlns:xsi="http://www.w3.org/2001/XMLSchema-instance" xsi:type="dcterms:W3CDTF">2019-07-30T09:37:00Z</dcterms:modified>
  <cp:revision>145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St-155/2013-209 / Odluka - Zaključak (st-155-13-_PROTOMA_6x.docx)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