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5456" w14:paraId="0115456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9B6382">
        <w:rPr>
          <w:rFonts w:hAnsi="Times New Roman" w:ascii="Times New Roman"/>
          <w:szCs w:val="24"/>
        </w:rPr>
        <w:t>3460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9B6382">
        <w:rPr>
          <w:rFonts w:hAnsi="Times New Roman" w:ascii="Times New Roman"/>
          <w:szCs w:val="24"/>
        </w:rPr>
        <w:t>VALENTIN-VALIĆ-MONT d.o.o., Zagreb (Grad Zagreb), Sveta Klara, Mrkšina 36, OIB: 40417428974</w:t>
      </w:r>
      <w:r w:rsidR="00025953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0719F9">
        <w:rPr>
          <w:rFonts w:hAnsi="Times New Roman" w:ascii="Times New Roman"/>
          <w:szCs w:val="24"/>
        </w:rPr>
        <w:t>4.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9B6382">
        <w:rPr>
          <w:rFonts w:hAnsi="Times New Roman" w:ascii="Times New Roman"/>
          <w:szCs w:val="24"/>
        </w:rPr>
        <w:t>VALENTIN-VALIĆ-MONT d.o.o., Zagreb (Grad Zagreb), Sveta Klara, Mrkšina 36, OIB: 40417428974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9B6382">
        <w:rPr>
          <w:rFonts w:hAnsi="Times New Roman" w:ascii="Times New Roman"/>
        </w:rPr>
        <w:t>157.859,49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719F9">
        <w:rPr>
          <w:rFonts w:hAnsi="Times New Roman" w:ascii="Times New Roman"/>
          <w:szCs w:val="24"/>
        </w:rPr>
        <w:t>4.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7C17E0" w:rsidR="007C17E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24906"/>
    <w:rsid w:val="00624974"/>
    <w:rsid w:val="006300BC"/>
    <w:rsid w:val="0067382F"/>
    <w:rsid w:val="00686B28"/>
    <w:rsid w:val="006F08F3"/>
    <w:rsid w:val="00712F20"/>
    <w:rsid w:val="007269DC"/>
    <w:rsid w:val="007306CD"/>
    <w:rsid w:val="0075240F"/>
    <w:rsid w:val="0075530C"/>
    <w:rsid w:val="00774920"/>
    <w:rsid w:val="00795DC6"/>
    <w:rsid w:val="007C17E0"/>
    <w:rsid w:val="007C1CE1"/>
    <w:rsid w:val="007C2523"/>
    <w:rsid w:val="007F014D"/>
    <w:rsid w:val="007F1B5B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B6382"/>
    <w:rsid w:val="009C21E3"/>
    <w:rsid w:val="009C2BFC"/>
    <w:rsid w:val="009C707D"/>
    <w:rsid w:val="00A44577"/>
    <w:rsid w:val="00A460CA"/>
    <w:rsid w:val="00A611F4"/>
    <w:rsid w:val="00AB17BE"/>
    <w:rsid w:val="00AC1E3D"/>
    <w:rsid w:val="00AE50E7"/>
    <w:rsid w:val="00AF0D87"/>
    <w:rsid w:val="00AF296F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D4F5E"/>
    <w:rsid w:val="00EE79FF"/>
    <w:rsid w:val="00F364AC"/>
    <w:rsid w:val="00F556C4"/>
    <w:rsid w:val="00F6230E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1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7E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7E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7E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7E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1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7E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7E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7E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7E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3460</izvorni_sadrzaj>
    <derivirana_varijabla naziv="DomainObject.Predmet.Broj_1">3460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St-3460/2015</izvorni_sadrzaj>
    <derivirana_varijabla naziv="DomainObject.Predmet.OznakaBroj_1">St-3460/2015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VALENTIN-VALIĆ-MONT d.o.o. zastupanog po punomoćniku Draga Perišić</izvorni_sadrzaj>
    <derivirana_varijabla naziv="DomainObject.Predmet.ProtustrankaFormated_1">  VALENTIN-VALIĆ-MONT d.o.o. zastupanog po punomoćniku Draga Perišić</derivirana_varijabla>
  </DomainObject.Predmet.ProtustrankaFormated>
  <DomainObject.Predmet.ProtustrankaFormatedOIB>
    <izvorni_sadrzaj>  VALENTIN-VALIĆ-MONT d.o.o., OIB 40417428974 zastupanog po punomoćniku Draga Perišić</izvorni_sadrzaj>
    <derivirana_varijabla naziv="DomainObject.Predmet.ProtustrankaFormatedOIB_1">  VALENTIN-VALIĆ-MONT d.o.o., OIB 40417428974 zastupanog po punomoćniku Draga Perišić</derivirana_varijabla>
  </DomainObject.Predmet.ProtustrankaFormatedOIB>
  <DomainObject.Predmet.ProtustrankaFormatedWithAdress>
    <izvorni_sadrzaj> VALENTIN-VALIĆ-MONT d.o.o., Sveta Klara, Mrkšina 36, 10000 Zagreb zastupanog po punomoćniku Draga Perišić</izvorni_sadrzaj>
    <derivirana_varijabla naziv="DomainObject.Predmet.ProtustrankaFormatedWithAdress_1"> VALENTIN-VALIĆ-MONT d.o.o., Sveta Klara, Mrkšina 36, 10000 Zagreb zastupanog po punomoćniku Draga Perišić</derivirana_varijabla>
  </DomainObject.Predmet.ProtustrankaFormatedWithAdress>
  <DomainObject.Predmet.ProtustrankaFormatedWithAdressOIB>
    <izvorni_sadrzaj> VALENTIN-VALIĆ-MONT d.o.o., OIB 40417428974, Sveta Klara, Mrkšina 36, 10000 Zagreb zastupanog po punomoćniku Draga Perišić</izvorni_sadrzaj>
    <derivirana_varijabla naziv="DomainObject.Predmet.ProtustrankaFormatedWithAdressOIB_1"> VALENTIN-VALIĆ-MONT d.o.o., OIB 40417428974, Sveta Klara, Mrkšina 36, 10000 Zagreb zastupanog po punomoćniku Draga Perišić</derivirana_varijabla>
  </DomainObject.Predmet.ProtustrankaFormatedWithAdressOIB>
  <DomainObject.Predmet.ProtustrankaWithAdress>
    <izvorni_sadrzaj>VALENTIN-VALIĆ-MONT d.o.o. Sveta Klara, Mrkšina 36, 10000 Zagreb</izvorni_sadrzaj>
    <derivirana_varijabla naziv="DomainObject.Predmet.ProtustrankaWithAdress_1">VALENTIN-VALIĆ-MONT d.o.o. Sveta Klara, Mrkšina 36, 10000 Zagreb</derivirana_varijabla>
  </DomainObject.Predmet.ProtustrankaWithAdress>
  <DomainObject.Predmet.ProtustrankaWithAdressOIB>
    <izvorni_sadrzaj>VALENTIN-VALIĆ-MONT d.o.o., OIB 40417428974, Sveta Klara, Mrkšina 36, 10000 Zagreb</izvorni_sadrzaj>
    <derivirana_varijabla naziv="DomainObject.Predmet.ProtustrankaWithAdressOIB_1">VALENTIN-VALIĆ-MONT d.o.o., OIB 40417428974, Sveta Klara, Mrkšina 36, 10000 Zagreb</derivirana_varijabla>
  </DomainObject.Predmet.ProtustrankaWithAdressOIB>
  <DomainObject.Predmet.ProtustrankaNazivFormated>
    <izvorni_sadrzaj>VALENTIN-VALIĆ-MONT d.o.o.</izvorni_sadrzaj>
    <derivirana_varijabla naziv="DomainObject.Predmet.ProtustrankaNazivFormated_1">VALENTIN-VALIĆ-MONT d.o.o.</derivirana_varijabla>
  </DomainObject.Predmet.ProtustrankaNazivFormated>
  <DomainObject.Predmet.ProtustrankaNazivFormatedOIB>
    <izvorni_sadrzaj>VALENTIN-VALIĆ-MONT d.o.o., OIB 40417428974</izvorni_sadrzaj>
    <derivirana_varijabla naziv="DomainObject.Predmet.ProtustrankaNazivFormatedOIB_1">VALENTIN-VALIĆ-MONT d.o.o., OIB 40417428974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VALENTIN-VALIĆ-MONT d.o.o. zastupanog po punomoćniku Draga Perišić</item>
    </izvorni_sadrzaj>
    <derivirana_varijabla naziv="DomainObject.Predmet.ProtuStrankaListFormated_1">
      <item>VALENTIN-VALIĆ-MONT d.o.o. zastupanog po punomoćniku Draga Perišić</item>
    </derivirana_varijabla>
  </DomainObject.Predmet.ProtuStrankaListFormated>
  <DomainObject.Predmet.ProtuStrankaListFormatedOIB>
    <izvorni_sadrzaj>
      <item>VALENTIN-VALIĆ-MONT d.o.o., OIB 40417428974 zastupanog po punomoćniku Draga Perišić</item>
    </izvorni_sadrzaj>
    <derivirana_varijabla naziv="DomainObject.Predmet.ProtuStrankaListFormatedOIB_1">
      <item>VALENTIN-VALIĆ-MONT d.o.o., OIB 40417428974 zastupanog po punomoćniku Draga Perišić</item>
    </derivirana_varijabla>
  </DomainObject.Predmet.ProtuStrankaListFormatedOIB>
  <DomainObject.Predmet.ProtuStrankaListFormatedWithAdress>
    <izvorni_sadrzaj>
      <item>VALENTIN-VALIĆ-MONT d.o.o., Sveta Klara, Mrkšina 36, 10000 Zagreb zastupanog po punomoćniku Draga Perišić</item>
    </izvorni_sadrzaj>
    <derivirana_varijabla naziv="DomainObject.Predmet.ProtuStrankaListFormatedWithAdress_1">
      <item>VALENTIN-VALIĆ-MONT d.o.o., Sveta Klara, Mrkšina 36, 10000 Zagreb zastupanog po punomoćniku Draga Perišić</item>
    </derivirana_varijabla>
  </DomainObject.Predmet.ProtuStrankaListFormatedWithAdress>
  <DomainObject.Predmet.ProtuStrankaListFormatedWithAdressOIB>
    <izvorni_sadrzaj>
      <item>VALENTIN-VALIĆ-MONT d.o.o., OIB 40417428974, Sveta Klara, Mrkšina 36, 10000 Zagreb zastupanog po punomoćniku Draga Perišić</item>
    </izvorni_sadrzaj>
    <derivirana_varijabla naziv="DomainObject.Predmet.ProtuStrankaListFormatedWithAdressOIB_1">
      <item>VALENTIN-VALIĆ-MONT d.o.o., OIB 40417428974, Sveta Klara, Mrkšina 36, 10000 Zagreb zastupanog po punomoćniku Draga Perišić</item>
    </derivirana_varijabla>
  </DomainObject.Predmet.ProtuStrankaListFormatedWithAdressOIB>
  <DomainObject.Predmet.ProtuStrankaListNazivFormated>
    <izvorni_sadrzaj>
      <item>VALENTIN-VALIĆ-MONT d.o.o.</item>
    </izvorni_sadrzaj>
    <derivirana_varijabla naziv="DomainObject.Predmet.ProtuStrankaListNazivFormated_1">
      <item>VALENTIN-VALIĆ-MONT d.o.o.</item>
    </derivirana_varijabla>
  </DomainObject.Predmet.ProtuStrankaListNazivFormated>
  <DomainObject.Predmet.ProtuStrankaListNazivFormatedOIB>
    <izvorni_sadrzaj>
      <item>VALENTIN-VALIĆ-MONT d.o.o., OIB 40417428974</item>
    </izvorni_sadrzaj>
    <derivirana_varijabla naziv="DomainObject.Predmet.ProtuStrankaListNazivFormatedOIB_1">
      <item>VALENTIN-VALIĆ-MONT d.o.o., OIB 40417428974</item>
    </derivirana_varijabla>
  </DomainObject.Predmet.ProtuStrankaListNazivFormatedOIB>
  <DomainObject.Predmet.OstaliListFormated>
    <izvorni_sadrzaj>
      <item>Draga Perišić punomoćnik sudionika u postupku VALENTIN-VALIĆ-MONT d.o.o.</item>
    </izvorni_sadrzaj>
    <derivirana_varijabla naziv="DomainObject.Predmet.OstaliListFormated_1">
      <item>Draga Perišić punomoćnik sudionika u postupku VALENTIN-VALIĆ-MONT d.o.o.</item>
    </derivirana_varijabla>
  </DomainObject.Predmet.OstaliListFormated>
  <DomainObject.Predmet.OstaliListFormatedOIB>
    <izvorni_sadrzaj>
      <item>Draga Perišić, OIB 78531428054 punomoćnik sudionika u postupku VALENTIN-VALIĆ-MONT d.o.o.</item>
    </izvorni_sadrzaj>
    <derivirana_varijabla naziv="DomainObject.Predmet.OstaliListFormatedOIB_1">
      <item>Draga Perišić, OIB 78531428054 punomoćnik sudionika u postupku VALENTIN-VALIĆ-MONT d.o.o.</item>
    </derivirana_varijabla>
  </DomainObject.Predmet.OstaliListFormatedOIB>
  <DomainObject.Predmet.OstaliListFormatedWithAdress>
    <izvorni_sadrzaj>
      <item>Draga Perišić, Drniška Ulica 22, 10410 Gradići punomoćnik sudionika u postupku VALENTIN-VALIĆ-MONT d.o.o.</item>
    </izvorni_sadrzaj>
    <derivirana_varijabla naziv="DomainObject.Predmet.OstaliListFormatedWithAdress_1">
      <item>Draga Perišić, Drniška Ulica 22, 10410 Gradići punomoćnik sudionika u postupku VALENTIN-VALIĆ-MONT d.o.o.</item>
    </derivirana_varijabla>
  </DomainObject.Predmet.OstaliListFormatedWithAdress>
  <DomainObject.Predmet.OstaliListFormatedWithAdressOIB>
    <izvorni_sadrzaj>
      <item>Draga Perišić, OIB 78531428054, Drniška Ulica 22, 10410 Gradići punomoćnik sudionika u postupku VALENTIN-VALIĆ-MONT d.o.o.</item>
    </izvorni_sadrzaj>
    <derivirana_varijabla naziv="DomainObject.Predmet.OstaliListFormatedWithAdressOIB_1">
      <item>Draga Perišić, OIB 78531428054, Drniška Ulica 22, 10410 Gradići punomoćnik sudionika u postupku VALENTIN-VALIĆ-MONT d.o.o.</item>
    </derivirana_varijabla>
  </DomainObject.Predmet.OstaliListFormatedWithAdressOIB>
  <DomainObject.Predmet.OstaliListNazivFormated>
    <izvorni_sadrzaj>
      <item>Draga Perišić</item>
    </izvorni_sadrzaj>
    <derivirana_varijabla naziv="DomainObject.Predmet.OstaliListNazivFormated_1">
      <item>Draga Perišić</item>
    </derivirana_varijabla>
  </DomainObject.Predmet.OstaliListNazivFormated>
  <DomainObject.Predmet.OstaliListNazivFormatedOIB>
    <izvorni_sadrzaj>
      <item>Draga Perišić, OIB 78531428054</item>
    </izvorni_sadrzaj>
    <derivirana_varijabla naziv="DomainObject.Predmet.OstaliListNazivFormatedOIB_1">
      <item>Draga Perišić, OIB 78531428054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VALENTIN-VALIĆ-MONT d.o.o.</izvorni_sadrzaj>
    <derivirana_varijabla naziv="DomainObject.Predmet.ProtustrankaIDrugi_1">VALENTIN-VALIĆ-MONT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VALENTIN-VALIĆ-MONT d.o.o., OIB 40417428974, Sveta Klara, Mrkšina 36, 10000 Zagreb</izvorni_sadrzaj>
    <derivirana_varijabla naziv="DomainObject.Predmet.ProtustrankaIDrugiAdressOIB_1">VALENTIN-VALIĆ-MONT d.o.o., OIB 40417428974, Sveta Klara, Mrkšina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VALENTIN-VALIĆ-MONT d.o.o.</item>
      <item>Draga Perišić</item>
    </izvorni_sadrzaj>
    <derivirana_varijabla naziv="DomainObject.Predmet.SudioniciListNaziv_1">
      <item>FINA Regionalni centar Zagreb</item>
      <item>VALENTIN-VALIĆ-MONT d.o.o.</item>
      <item>Draga Perišić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VALENTIN-VALIĆ-MONT d.o.o., OIB 40417428974, Sveta Klara, Mrkšina 36,10000 Zagreb</item>
      <item>Draga Perišić, OIB 78531428054, Drniška Ulica 22,10410 Gradići</item>
    </izvorni_sadrzaj>
    <derivirana_varijabla naziv="DomainObject.Predmet.SudioniciListAdressOIB_1">
      <item>FINA Regionalni centar Zagreb, OIB 85821130368, Trg svibanjskih žrtava 1995. 1,10000 Zagreb</item>
      <item>VALENTIN-VALIĆ-MONT d.o.o., OIB 40417428974, Sveta Klara, Mrkšina 36,10000 Zagreb</item>
      <item>Draga Perišić, OIB 78531428054, Drniška Ulica 22,10410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40417428974</item>
      <item>, OIB 78531428054</item>
    </izvorni_sadrzaj>
    <derivirana_varijabla naziv="DomainObject.Predmet.SudioniciListNazivOIB_1">
      <item>, OIB 85821130368</item>
      <item>, OIB 40417428974</item>
      <item>, OIB 78531428054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1681</properties:Characters>
  <properties:Lines>46</properties:Lines>
  <properties:Paragraphs>23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2016-01-04T13:15:00Z</cp:lastPrinted>
  <dcterms:modified xmlns:xsi="http://www.w3.org/2001/XMLSchema-instance" xsi:type="dcterms:W3CDTF">2016-01-04T13:19:00Z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