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817693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17693">
              <w:rPr>
                <w:noProof/>
              </w:rPr>
              <w:t>8/2019-8</w:t>
            </w:r>
          </w:p>
        </w:tc>
      </w:tr>
    </w:tbl>
    <w:p w14:textId="d745671" w14:paraId="d745671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817693">
        <w:t>MAGA TRGOVINA d.o.o., OIB: 04444687485, Split, Mosećka ulica 99</w:t>
      </w:r>
      <w:r w:rsidR="0048697F" w:rsidRPr="0048697F">
        <w:t xml:space="preserve">,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817693" w:rsidRPr="00817693">
        <w:t>MAGA TRGOVINA d.o.o., OIB: 04444687485, Split, Mosećka ulica 99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12. ožujka 2019</w:t>
      </w:r>
      <w:r w:rsidR="00934396" w:rsidRPr="0048697F">
        <w:t xml:space="preserve">. </w:t>
      </w:r>
      <w:r w:rsidR="00165B16">
        <w:rPr>
          <w:rFonts w:cstheme="minorBidi" w:eastAsiaTheme="minorHAnsi"/>
          <w:szCs w:val="22"/>
          <w:lang w:eastAsia="en-US"/>
        </w:rPr>
        <w:t>u 0</w:t>
      </w:r>
      <w:r w:rsidR="00817693">
        <w:rPr>
          <w:rFonts w:cstheme="minorBidi" w:eastAsiaTheme="minorHAnsi"/>
          <w:szCs w:val="22"/>
          <w:lang w:eastAsia="en-US"/>
        </w:rPr>
        <w:t>8:5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817693">
        <w:t>Michael Ljubas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817693">
        <w:rPr>
          <w:rFonts w:cstheme="minorBidi" w:eastAsiaTheme="minorHAnsi"/>
          <w:szCs w:val="22"/>
          <w:lang w:eastAsia="en-US"/>
        </w:rPr>
        <w:t>Michaelu Ljubasu</w:t>
      </w:r>
      <w:r w:rsidR="00165B16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B650CE">
        <w:rPr>
          <w:rFonts w:cstheme="minorBidi" w:eastAsiaTheme="minorHAnsi"/>
          <w:lang w:eastAsia="en-US"/>
        </w:rPr>
        <w:t xml:space="preserve">r Split podnijela je ovom sudu </w:t>
      </w:r>
      <w:r w:rsidR="00817693">
        <w:rPr>
          <w:rFonts w:cstheme="minorBidi" w:eastAsiaTheme="minorHAnsi"/>
          <w:lang w:eastAsia="en-US"/>
        </w:rPr>
        <w:t>31. prosinca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817693" w:rsidRPr="00817693">
        <w:rPr>
          <w:rFonts w:cstheme="minorBidi" w:eastAsiaTheme="minorHAnsi"/>
          <w:lang w:eastAsia="en-US"/>
        </w:rPr>
        <w:t>MAGA TRGOVINA d.o.o., OIB: 04444687485, Split, Mosećka ulica 99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817693">
        <w:rPr>
          <w:rFonts w:cstheme="minorBidi" w:eastAsiaTheme="minorHAnsi"/>
          <w:lang w:eastAsia="en-US"/>
        </w:rPr>
        <w:t>27. prosinca</w:t>
      </w:r>
      <w:r w:rsidR="00B650CE">
        <w:rPr>
          <w:rFonts w:cstheme="minorBidi" w:eastAsiaTheme="minorHAnsi"/>
          <w:lang w:eastAsia="en-US"/>
        </w:rPr>
        <w:t xml:space="preserve">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817693">
        <w:rPr>
          <w:rFonts w:cstheme="minorBidi" w:eastAsiaTheme="minorHAnsi"/>
          <w:lang w:eastAsia="en-US"/>
        </w:rPr>
        <w:t>11.954.074,20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817693">
        <w:rPr>
          <w:rFonts w:cstheme="minorBidi" w:eastAsiaTheme="minorHAnsi"/>
          <w:lang w:eastAsia="en-US"/>
        </w:rPr>
        <w:t>devet zaposlenih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817693">
        <w:t>devet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A95F9A" w:rsidR="00B650CE" w:rsidRPr="00564E07">
      <w:pPr>
        <w:spacing w:before="140"/>
        <w:jc w:val="center"/>
      </w:pPr>
      <w:r>
        <w:t>U Splitu 11. veljače 2019.</w:t>
      </w:r>
    </w:p>
    <w:p w:rsidRDefault="00B650CE" w:rsidP="00A95F9A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A95F9A">
      <w:pPr>
        <w:ind w:left="6372"/>
        <w:jc w:val="center"/>
      </w:pPr>
      <w:r w:rsidRPr="00564E07">
        <w:t>Ana Golub Gruić</w:t>
      </w:r>
      <w:r w:rsidR="00A95F9A">
        <w:t>, v.r.</w:t>
      </w:r>
    </w:p>
    <w:p w:rsidRDefault="00A95F9A" w:rsidP="008832A6" w:rsidR="00A95F9A">
      <w:pPr>
        <w:jc w:val="right"/>
      </w:pPr>
      <w:r>
        <w:t>za točnost otpravka – ovlašteni službenik</w:t>
      </w:r>
    </w:p>
    <w:p w:rsidRDefault="00A95F9A" w:rsidP="008832A6" w:rsidR="00A95F9A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A95F9A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817693">
      <w:t>8/2019-8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17693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5F9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zaposlenih</izvorni_sadrzaj>
    <derivirana_varijabla naziv="DomainObject.Predmet.PrimjedbaSuca_1">9 zaposlenih</derivirana_varijabla>
  </DomainObject.Predmet.PrimjedbaSuca>
  <DomainObject.Predmet.ProtustrankaFormated>
    <izvorni_sadrzaj>  MAGA TRGOVINA d.o.o. za trgovinu i usluge</izvorni_sadrzaj>
    <derivirana_varijabla naziv="DomainObject.Predmet.ProtustrankaFormated_1">  MAGA TRGOVINA d.o.o. za trgovinu i usluge</derivirana_varijabla>
  </DomainObject.Predmet.ProtustrankaFormated>
  <DomainObject.Predmet.ProtustrankaFormatedOIB>
    <izvorni_sadrzaj>  MAGA TRGOVINA d.o.o. za trgovinu i usluge, OIB 04444687485</izvorni_sadrzaj>
    <derivirana_varijabla naziv="DomainObject.Predmet.ProtustrankaFormatedOIB_1">  MAGA TRGOVINA d.o.o. za trgovinu i usluge, OIB 04444687485</derivirana_varijabla>
  </DomainObject.Predmet.ProtustrankaFormatedOIB>
  <DomainObject.Predmet.ProtustrankaFormatedWithAdress>
    <izvorni_sadrzaj> MAGA TRGOVINA d.o.o. za trgovinu i usluge, Mosećka ulica 99, 21000 Split</izvorni_sadrzaj>
    <derivirana_varijabla naziv="DomainObject.Predmet.ProtustrankaFormatedWithAdress_1"> MAGA TRGOVINA d.o.o. za trgovinu i usluge, Mosećka ulica 99, 21000 Split</derivirana_varijabla>
  </DomainObject.Predmet.ProtustrankaFormatedWithAdress>
  <DomainObject.Predmet.ProtustrankaFormatedWithAdressOIB>
    <izvorni_sadrzaj> MAGA TRGOVINA d.o.o. za trgovinu i usluge, OIB 04444687485, Mosećka ulica 99, 21000 Split</izvorni_sadrzaj>
    <derivirana_varijabla naziv="DomainObject.Predmet.ProtustrankaFormatedWithAdressOIB_1"> MAGA TRGOVINA d.o.o. za trgovinu i usluge, OIB 04444687485, Mosećka ulica 99, 21000 Split</derivirana_varijabla>
  </DomainObject.Predmet.ProtustrankaFormatedWithAdressOIB>
  <DomainObject.Predmet.ProtustrankaWithAdress>
    <izvorni_sadrzaj>MAGA TRGOVINA d.o.o. za trgovinu i usluge Mosećka ulica 99, 21000 Split</izvorni_sadrzaj>
    <derivirana_varijabla naziv="DomainObject.Predmet.ProtustrankaWithAdress_1">MAGA TRGOVINA d.o.o. za trgovinu i usluge Mosećka ulica 99, 21000 Split</derivirana_varijabla>
  </DomainObject.Predmet.ProtustrankaWithAdress>
  <DomainObject.Predmet.ProtustrankaWithAdressOIB>
    <izvorni_sadrzaj>MAGA TRGOVINA d.o.o. za trgovinu i usluge, OIB 04444687485, Mosećka ulica 99, 21000 Split</izvorni_sadrzaj>
    <derivirana_varijabla naziv="DomainObject.Predmet.ProtustrankaWithAdressOIB_1">MAGA TRGOVINA d.o.o. za trgovinu i usluge, OIB 04444687485, Mosećka ulica 99, 21000 Split</derivirana_varijabla>
  </DomainObject.Predmet.ProtustrankaWithAdressOIB>
  <DomainObject.Predmet.ProtustrankaNazivFormated>
    <izvorni_sadrzaj>MAGA TRGOVINA d.o.o. za trgovinu i usluge</izvorni_sadrzaj>
    <derivirana_varijabla naziv="DomainObject.Predmet.ProtustrankaNazivFormated_1">MAGA TRGOVINA d.o.o. za trgovinu i usluge</derivirana_varijabla>
  </DomainObject.Predmet.ProtustrankaNazivFormated>
  <DomainObject.Predmet.ProtustrankaNazivFormatedOIB>
    <izvorni_sadrzaj>MAGA TRGOVINA d.o.o. za trgovinu i usluge, OIB 04444687485</izvorni_sadrzaj>
    <derivirana_varijabla naziv="DomainObject.Predmet.ProtustrankaNazivFormatedOIB_1">MAGA TRGOVINA d.o.o. za trgovinu i usluge, OIB 04444687485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11954074.20</izvorni_sadrzaj>
    <derivirana_varijabla naziv="DomainObject.Predmet.TrenutnaVrijednost_1">11954074.20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MAGA TRGOVINA d.o.o. za trgovinu i usluge</item>
    </izvorni_sadrzaj>
    <derivirana_varijabla naziv="DomainObject.Predmet.ProtuStrankaListFormated_1">
      <item>MAGA TRGOVINA d.o.o. za trgovinu i usluge</item>
    </derivirana_varijabla>
  </DomainObject.Predmet.ProtuStrankaListFormated>
  <DomainObject.Predmet.ProtuStrankaListFormatedOIB>
    <izvorni_sadrzaj>
      <item>MAGA TRGOVINA d.o.o. za trgovinu i usluge, OIB 04444687485</item>
    </izvorni_sadrzaj>
    <derivirana_varijabla naziv="DomainObject.Predmet.ProtuStrankaListFormatedOIB_1">
      <item>MAGA TRGOVINA d.o.o. za trgovinu i usluge, OIB 04444687485</item>
    </derivirana_varijabla>
  </DomainObject.Predmet.ProtuStrankaListFormatedOIB>
  <DomainObject.Predmet.ProtuStrankaListFormatedWithAdress>
    <izvorni_sadrzaj>
      <item>MAGA TRGOVINA d.o.o. za trgovinu i usluge, Mosećka ulica 99, 21000 Split</item>
    </izvorni_sadrzaj>
    <derivirana_varijabla naziv="DomainObject.Predmet.ProtuStrankaListFormatedWithAdress_1">
      <item>MAGA TRGOVINA d.o.o. za trgovinu i usluge, Mosećka ulica 99, 21000 Split</item>
    </derivirana_varijabla>
  </DomainObject.Predmet.ProtuStrankaListFormatedWithAdress>
  <DomainObject.Predmet.ProtuStrankaListFormatedWithAdressOIB>
    <izvorni_sadrzaj>
      <item>MAGA TRGOVINA d.o.o. za trgovinu i usluge, OIB 04444687485, Mosećka ulica 99, 21000 Split</item>
    </izvorni_sadrzaj>
    <derivirana_varijabla naziv="DomainObject.Predmet.ProtuStrankaListFormatedWithAdressOIB_1">
      <item>MAGA TRGOVINA d.o.o. za trgovinu i usluge, OIB 04444687485, Mosećka ulica 99, 21000 Split</item>
    </derivirana_varijabla>
  </DomainObject.Predmet.ProtuStrankaListFormatedWithAdressOIB>
  <DomainObject.Predmet.ProtuStrankaListNazivFormated>
    <izvorni_sadrzaj>
      <item>MAGA TRGOVINA d.o.o. za trgovinu i usluge</item>
    </izvorni_sadrzaj>
    <derivirana_varijabla naziv="DomainObject.Predmet.ProtuStrankaListNazivFormated_1">
      <item>MAGA TRGOVINA d.o.o. za trgovinu i usluge</item>
    </derivirana_varijabla>
  </DomainObject.Predmet.ProtuStrankaListNazivFormated>
  <DomainObject.Predmet.ProtuStrankaListNazivFormatedOIB>
    <izvorni_sadrzaj>
      <item>MAGA TRGOVINA d.o.o. za trgovinu i usluge, OIB 04444687485</item>
    </izvorni_sadrzaj>
    <derivirana_varijabla naziv="DomainObject.Predmet.ProtuStrankaListNazivFormatedOIB_1">
      <item>MAGA TRGOVINA d.o.o. za trgovinu i usluge, OIB 04444687485</item>
    </derivirana_varijabla>
  </DomainObject.Predmet.ProtuStrankaListNazivFormatedOIB>
  <DomainObject.Predmet.OstaliListFormated>
    <izvorni_sadrzaj>
      <item>Michael Ljubas</item>
    </izvorni_sadrzaj>
    <derivirana_varijabla naziv="DomainObject.Predmet.OstaliListFormated_1">
      <item>Michael Ljubas</item>
    </derivirana_varijabla>
  </DomainObject.Predmet.OstaliListFormated>
  <DomainObject.Predmet.OstaliListFormatedOIB>
    <izvorni_sadrzaj>
      <item>Michael Ljubas, OIB 37937455700</item>
    </izvorni_sadrzaj>
    <derivirana_varijabla naziv="DomainObject.Predmet.OstaliListFormatedOIB_1">
      <item>Michael Ljubas, OIB 37937455700</item>
    </derivirana_varijabla>
  </DomainObject.Predmet.OstaliListFormatedOIB>
  <DomainObject.Predmet.OstaliListFormatedWithAdress>
    <izvorni_sadrzaj>
      <item>Michael Ljubas, Vrbik X. 2, 10000 Zagreb</item>
    </izvorni_sadrzaj>
    <derivirana_varijabla naziv="DomainObject.Predmet.OstaliListFormatedWithAdress_1">
      <item>Michael Ljubas, Vrbik X. 2, 10000 Zagreb</item>
    </derivirana_varijabla>
  </DomainObject.Predmet.OstaliListFormatedWithAdress>
  <DomainObject.Predmet.OstaliListFormatedWithAdressOIB>
    <izvorni_sadrzaj>
      <item>Michael Ljubas, OIB 37937455700, Vrbik X. 2, 10000 Zagreb</item>
    </izvorni_sadrzaj>
    <derivirana_varijabla naziv="DomainObject.Predmet.OstaliListFormatedWithAdressOIB_1">
      <item>Michael Ljubas, OIB 37937455700, Vrbik X. 2, 10000 Zagreb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MAGA TRGOVINA d.o.o. za trgovinu i usluge</izvorni_sadrzaj>
    <derivirana_varijabla naziv="DomainObject.Predmet.ProtustrankaIDrugi_1">MAGA TRGOVINA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MAGA TRGOVINA d.o.o. za trgovinu i usluge, OIB 04444687485, Mosećka ulica 99, 21000 Split</izvorni_sadrzaj>
    <derivirana_varijabla naziv="DomainObject.Predmet.ProtustrankaIDrugiAdressOIB_1">MAGA TRGOVINA d.o.o. za trgovinu i usluge, OIB 04444687485, Mosećka ulica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MAGA TRGOVINA d.o.o. za trgovinu i usluge</item>
      <item>FINANCIJSKA AGENCIJA, RC SPLIT</item>
      <item>Michael Ljubas</item>
    </izvorni_sadrzaj>
    <derivirana_varijabla naziv="DomainObject.Predmet.SudioniciListNaziv_1">
      <item>MAGA TRGOVINA d.o.o. za trgovinu i usluge</item>
      <item>FINANCIJSKA AGENCIJA, RC SPLIT</item>
      <item>Michael Ljubas</item>
    </derivirana_varijabla>
  </DomainObject.Predmet.SudioniciListNaziv>
  <DomainObject.Predmet.SudioniciListAdressOIB>
    <izvorni_sadrzaj>
      <item>MAGA TRGOVINA d.o.o. za trgovinu i usluge, OIB 04444687485, Mosećka ulica 99,21000 Split</item>
      <item>FINANCIJSKA AGENCIJA, RC SPLIT, OIB 85821130368, Mažuranićevo šetalište 24 b,21000 Split</item>
      <item>Michael Ljubas, OIB 37937455700, Vrbik X. 2,10000 Zagreb</item>
    </izvorni_sadrzaj>
    <derivirana_varijabla naziv="DomainObject.Predmet.SudioniciListAdressOIB_1">
      <item>MAGA TRGOVINA d.o.o. za trgovinu i usluge, OIB 04444687485, Mosećka ulica 99,21000 Split</item>
      <item>FINANCIJSKA AGENCIJA, RC SPLIT, OIB 85821130368, Mažuranićevo šetalište 24 b,21000 Split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04444687485</item>
      <item>, OIB 85821130368</item>
      <item>, OIB 37937455700</item>
    </izvorni_sadrzaj>
    <derivirana_varijabla naziv="DomainObject.Predmet.SudioniciListNazivOIB_1">
      <item>, OIB 04444687485</item>
      <item>, OIB 85821130368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7904F-B4B6-4483-B491-DB4B8FDB6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837</properties:Words>
  <properties:Characters>4580</properties:Characters>
  <properties:Lines>97</properties:Lines>
  <properties:Paragraphs>43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2019-02-11T12:54:00Z</cp:lastPrinted>
  <dcterms:modified xmlns:xsi="http://www.w3.org/2001/XMLSchema-instance" xsi:type="dcterms:W3CDTF">2019-02-11T12:54:00Z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(St-8-2019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