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97a4" w14:paraId="0d597a4" w:rsidRDefault="00AB4602" w:rsidP="001816CF" w:rsidR="001816CF" w:rsidRPr="001816CF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3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>-3/17-4</w:t>
      </w: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OPĆINSKI SUD U ČAKOVCU</w:t>
      </w: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Čakovec, Ruđera Boškovića 18</w:t>
      </w: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jc w:val="center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 xml:space="preserve">  U I M E  R E P U B L I K E H R V A T S K E</w:t>
      </w:r>
    </w:p>
    <w:p w:rsidRDefault="001816CF" w:rsidP="001816CF" w:rsidR="001816CF" w:rsidRPr="001816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center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R J E Š E N J E</w:t>
      </w: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tabs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 xml:space="preserve">            Općinski sud u Čakovcu, po sucu Nataši Miletić, u stečajnom postupku potrošača </w:t>
      </w:r>
      <w:r w:rsidRPr="001816CF">
        <w:rPr>
          <w:rFonts w:cs="Times New Roman" w:eastAsia="Times New Roman"/>
          <w:szCs w:val="20"/>
          <w:lang w:eastAsia="hr-HR"/>
        </w:rPr>
        <w:t xml:space="preserve">Radoslava Janković, Ivana pl. Zajca 35, Čakovec, OIB: 55658592971, </w:t>
      </w:r>
      <w:r w:rsidRPr="001816CF">
        <w:rPr>
          <w:rFonts w:cs="Times New Roman" w:eastAsia="Times New Roman"/>
          <w:lang w:eastAsia="hr-HR"/>
        </w:rPr>
        <w:t xml:space="preserve">u povodu prijedloga za pokretanje stečaja potrošača, dana 24. srpnja 2017. godine,  </w:t>
      </w: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center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r i j e š i o    j e</w:t>
      </w: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Odbacuje se prijedlog za pokretanje postupka stečaja potrošača Radoslava Jankovića od 09.06.2017.g.</w:t>
      </w:r>
    </w:p>
    <w:p w:rsidRDefault="001816CF" w:rsidP="001816CF" w:rsidR="001816CF" w:rsidRPr="001816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keepNext/>
        <w:spacing w:after="0"/>
        <w:jc w:val="center"/>
        <w:outlineLvl w:val="2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keepNext/>
        <w:spacing w:after="0"/>
        <w:jc w:val="center"/>
        <w:outlineLvl w:val="2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Obrazloženje</w:t>
      </w: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ab/>
        <w:t>Potrošač Radoslav Janković podnio je ovom sudu prijedlog za pokretanje postupka stečaja potrošača.</w:t>
      </w: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ab/>
        <w:t>Zaključkom od 12.06.2017.g. pozvan je potrošač uplatiti predujam za namirenje troškova postupka stečaja potrošača u iznosu od 3.000,00 kn u roku od 30 dana.</w:t>
      </w: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16CF">
        <w:rPr>
          <w:rFonts w:cs="Times New Roman" w:eastAsia="Times New Roman"/>
          <w:lang w:eastAsia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ab/>
        <w:t>Potrošač nije uplatio navedeni predujam u dodijeljenom roku pa je temeljem čl. 114. st. 5. SZ-a u vezi s čl. 23. ZSP-a odlučeno kao u izreci.</w:t>
      </w: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16CF" w:rsidP="001816CF" w:rsidR="001816CF" w:rsidRPr="001816CF">
      <w:pPr>
        <w:spacing w:after="0"/>
        <w:jc w:val="center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U Čakovcu, 24. srpnja 2017. godine.</w:t>
      </w:r>
    </w:p>
    <w:p w:rsidRDefault="001816CF" w:rsidP="001816CF" w:rsidR="001816CF" w:rsidRPr="001816CF">
      <w:pPr>
        <w:spacing w:after="0"/>
        <w:ind w:firstLine="708" w:left="5664"/>
        <w:jc w:val="center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ind w:firstLine="708" w:left="5664"/>
        <w:jc w:val="center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ind w:firstLine="708" w:left="5664"/>
        <w:jc w:val="center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 xml:space="preserve">   S U D A C:</w:t>
      </w:r>
    </w:p>
    <w:p w:rsidRDefault="001816CF" w:rsidP="001816CF" w:rsidR="001816CF" w:rsidRPr="001816CF">
      <w:pPr>
        <w:spacing w:after="0"/>
        <w:jc w:val="right"/>
        <w:rPr>
          <w:rFonts w:cs="Times New Roman" w:eastAsia="Times New Roman"/>
          <w:lang w:eastAsia="hr-HR"/>
        </w:rPr>
      </w:pPr>
      <w:r w:rsidRPr="001816CF">
        <w:rPr>
          <w:rFonts w:cs="Times New Roman" w:eastAsia="Times New Roman"/>
          <w:lang w:eastAsia="hr-HR"/>
        </w:rPr>
        <w:t>Nataša Miletić, v.r.</w:t>
      </w: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Times New Roman"/>
          <w:b/>
          <w:lang w:eastAsia="hr-HR"/>
        </w:rPr>
      </w:pPr>
      <w:r w:rsidRPr="001816CF">
        <w:rPr>
          <w:rFonts w:cs="Times New Roman" w:eastAsia="Times New Roman"/>
          <w:lang w:eastAsia="hr-HR"/>
        </w:rPr>
        <w:lastRenderedPageBreak/>
        <w:t>Pouka o pravnom lijeku</w:t>
      </w:r>
      <w:r w:rsidRPr="001816CF">
        <w:rPr>
          <w:rFonts w:cs="Times New Roman" w:eastAsia="Times New Roman"/>
          <w:b/>
          <w:lang w:eastAsia="hr-HR"/>
        </w:rPr>
        <w:t>:</w:t>
      </w:r>
    </w:p>
    <w:p w:rsidRDefault="001816CF" w:rsidP="001816CF" w:rsidR="001816CF" w:rsidRPr="001816CF">
      <w:pPr>
        <w:spacing w:after="0"/>
        <w:ind w:firstLine="708"/>
        <w:rPr>
          <w:rFonts w:cs="Times New Roman" w:eastAsia="Calibri"/>
          <w:lang w:eastAsia="hr-HR"/>
        </w:rPr>
      </w:pPr>
      <w:r w:rsidRPr="001816CF">
        <w:rPr>
          <w:rFonts w:cs="Times New Roman" w:eastAsia="Calibri"/>
          <w:lang w:eastAsia="hr-HR"/>
        </w:rPr>
        <w:t>Protiv ovog rješenja žalbu može podnijeti potrošač u roku od 15 dana računajući od proteka osmog dana od objave rješenja na mrežnoj stranici e-Oglasna ploča suda u Čakovcu.</w:t>
      </w:r>
    </w:p>
    <w:p w:rsidRDefault="001816CF" w:rsidP="001816CF" w:rsidR="001816CF" w:rsidRPr="001816CF">
      <w:pPr>
        <w:spacing w:after="0"/>
        <w:rPr>
          <w:rFonts w:cs="Times New Roman" w:eastAsia="Calibri"/>
          <w:lang w:eastAsia="hr-HR"/>
        </w:rPr>
      </w:pPr>
      <w:r w:rsidRPr="001816CF">
        <w:rPr>
          <w:rFonts w:cs="Times New Roman" w:eastAsia="Calibri"/>
          <w:lang w:eastAsia="hr-HR"/>
        </w:rPr>
        <w:tab/>
        <w:t>Žalba se podnosi ovome sudu u tri primjerka, a o žalbi odlučuje nadležni županijski sud.</w:t>
      </w:r>
    </w:p>
    <w:p w:rsidRDefault="001816CF" w:rsidP="001816CF" w:rsidR="001816CF" w:rsidRPr="001816CF">
      <w:pPr>
        <w:spacing w:after="0"/>
        <w:rPr>
          <w:rFonts w:cs="Times New Roman" w:eastAsia="Calibri"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Calibri"/>
          <w:lang w:eastAsia="hr-HR"/>
        </w:rPr>
      </w:pPr>
    </w:p>
    <w:p w:rsidRDefault="001816CF" w:rsidP="001816CF" w:rsidR="001816CF" w:rsidRPr="001816CF">
      <w:pPr>
        <w:spacing w:after="0"/>
        <w:rPr>
          <w:rFonts w:cs="Times New Roman" w:eastAsia="Calibri"/>
          <w:lang w:eastAsia="hr-HR"/>
        </w:rPr>
      </w:pPr>
      <w:r w:rsidRPr="001816CF">
        <w:rPr>
          <w:rFonts w:cs="Times New Roman" w:eastAsia="Calibri"/>
          <w:lang w:eastAsia="hr-HR"/>
        </w:rPr>
        <w:t>DN-a</w:t>
      </w:r>
    </w:p>
    <w:p w:rsidRDefault="001816CF" w:rsidP="001816CF" w:rsidR="001816CF" w:rsidRPr="001816CF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1816CF">
        <w:rPr>
          <w:rFonts w:cs="Times New Roman" w:eastAsia="Calibri"/>
          <w:lang w:eastAsia="hr-HR"/>
        </w:rPr>
        <w:t xml:space="preserve">e-Oglasna ploča suda </w:t>
      </w:r>
    </w:p>
    <w:p w:rsidRDefault="001816CF" w:rsidP="001816CF" w:rsidR="001816CF" w:rsidRPr="001816CF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1816CF">
        <w:rPr>
          <w:rFonts w:cs="Times New Roman" w:eastAsia="Calibri"/>
          <w:lang w:eastAsia="hr-HR"/>
        </w:rPr>
        <w:t>potrošaču-putem oglasne ploče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6CF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91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Sp-3/2017-4</izvorni_sadrzaj>
    <derivirana_varijabla naziv="DomainObject.Oznaka_1">Sp-3/2017-4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Radoslav Janković</izvorni_sadrzaj>
    <derivirana_varijabla naziv="DomainObject.Predmet.StrankaFormated_1">  Radoslav Janković</derivirana_varijabla>
  </DomainObject.Predmet.StrankaFormated>
  <DomainObject.Predmet.StrankaFormatedOIB>
    <izvorni_sadrzaj>  Radoslav Janković, OIB 55658592971</izvorni_sadrzaj>
    <derivirana_varijabla naziv="DomainObject.Predmet.StrankaFormatedOIB_1">  Radoslav Janković, OIB 55658592971</derivirana_varijabla>
  </DomainObject.Predmet.StrankaFormatedOIB>
  <DomainObject.Predmet.StrankaFormatedWithAdress>
    <izvorni_sadrzaj> Radoslav Janković, Ivana Plemenitog Zajca 35, 40000 Čakovec</izvorni_sadrzaj>
    <derivirana_varijabla naziv="DomainObject.Predmet.StrankaFormatedWithAdress_1"> Radoslav Janković, Ivana Plemenitog Zajca 35, 40000 Čakovec</derivirana_varijabla>
  </DomainObject.Predmet.StrankaFormatedWithAdress>
  <DomainObject.Predmet.StrankaFormatedWithAdressOIB>
    <izvorni_sadrzaj> Radoslav Janković, OIB 55658592971, Ivana Plemenitog Zajca 35, 40000 Čakovec</izvorni_sadrzaj>
    <derivirana_varijabla naziv="DomainObject.Predmet.StrankaFormatedWithAdressOIB_1"> Radoslav Janković, OIB 55658592971, Ivana Plemenitog Zajca 35, 40000 Čakovec</derivirana_varijabla>
  </DomainObject.Predmet.StrankaFormatedWithAdressOIB>
  <DomainObject.Predmet.StrankaWithAdress>
    <izvorni_sadrzaj>Radoslav Janković Ivana Plemenitog Zajca 35,40000 Čakovec</izvorni_sadrzaj>
    <derivirana_varijabla naziv="DomainObject.Predmet.StrankaWithAdress_1">Radoslav Janković Ivana Plemenitog Zajca 35,40000 Čakovec</derivirana_varijabla>
  </DomainObject.Predmet.StrankaWithAdress>
  <DomainObject.Predmet.StrankaWithAdressOIB>
    <izvorni_sadrzaj>Radoslav Janković, OIB 55658592971, Ivana Plemenitog Zajca 35,40000 Čakovec</izvorni_sadrzaj>
    <derivirana_varijabla naziv="DomainObject.Predmet.StrankaWithAdressOIB_1">Radoslav Janković, OIB 55658592971, Ivana Plemenitog Zajca 35,40000 Čakovec</derivirana_varijabla>
  </DomainObject.Predmet.StrankaWithAdressOIB>
  <DomainObject.Predmet.StrankaNazivFormated>
    <izvorni_sadrzaj>Radoslav Janković</izvorni_sadrzaj>
    <derivirana_varijabla naziv="DomainObject.Predmet.StrankaNazivFormated_1">Radoslav Janković</derivirana_varijabla>
  </DomainObject.Predmet.StrankaNazivFormated>
  <DomainObject.Predmet.StrankaNazivFormatedOIB>
    <izvorni_sadrzaj>Radoslav Janković, OIB 55658592971</izvorni_sadrzaj>
    <derivirana_varijabla naziv="DomainObject.Predmet.StrankaNazivFormatedOIB_1">Radoslav Janković, OIB 55658592971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Radoslav Janković</item>
    </izvorni_sadrzaj>
    <derivirana_varijabla naziv="DomainObject.Predmet.StrankaListFormated_1">
      <item>Radoslav Janković</item>
    </derivirana_varijabla>
  </DomainObject.Predmet.StrankaListFormated>
  <DomainObject.Predmet.StrankaListFormatedOIB>
    <izvorni_sadrzaj>
      <item>Radoslav Janković, OIB 55658592971</item>
    </izvorni_sadrzaj>
    <derivirana_varijabla naziv="DomainObject.Predmet.StrankaListFormatedOIB_1">
      <item>Radoslav Janković, OIB 55658592971</item>
    </derivirana_varijabla>
  </DomainObject.Predmet.StrankaListFormatedOIB>
  <DomainObject.Predmet.StrankaListFormatedWithAdress>
    <izvorni_sadrzaj>
      <item>Radoslav Janković, Ivana Plemenitog Zajca 35, 40000 Čakovec</item>
    </izvorni_sadrzaj>
    <derivirana_varijabla naziv="DomainObject.Predmet.StrankaListFormatedWithAdress_1">
      <item>Radoslav Janković, Ivana Plemenitog Zajca 35, 40000 Čakovec</item>
    </derivirana_varijabla>
  </DomainObject.Predmet.StrankaListFormatedWithAdress>
  <DomainObject.Predmet.StrankaListFormatedWithAdressOIB>
    <izvorni_sadrzaj>
      <item>Radoslav Janković, OIB 55658592971, Ivana Plemenitog Zajca 35, 40000 Čakovec</item>
    </izvorni_sadrzaj>
    <derivirana_varijabla naziv="DomainObject.Predmet.StrankaListFormatedWithAdressOIB_1">
      <item>Radoslav Janković, OIB 55658592971, Ivana Plemenitog Zajca 35, 40000 Čakovec</item>
    </derivirana_varijabla>
  </DomainObject.Predmet.StrankaListFormatedWithAdressOIB>
  <DomainObject.Predmet.StrankaListNazivFormated>
    <izvorni_sadrzaj>
      <item>Radoslav Janković</item>
    </izvorni_sadrzaj>
    <derivirana_varijabla naziv="DomainObject.Predmet.StrankaListNazivFormated_1">
      <item>Radoslav Janković</item>
    </derivirana_varijabla>
  </DomainObject.Predmet.StrankaListNazivFormated>
  <DomainObject.Predmet.StrankaListNazivFormatedOIB>
    <izvorni_sadrzaj>
      <item>Radoslav Janković, OIB 55658592971</item>
    </izvorni_sadrzaj>
    <derivirana_varijabla naziv="DomainObject.Predmet.StrankaListNazivFormatedOIB_1">
      <item>Radoslav Janković, OIB 55658592971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Sp-3/2017-4</izvorni_sadrzaj>
    <derivirana_varijabla naziv="DomainObject.PoslovniBrojDokumenta_1">Sp-3/2017-4</derivirana_varijabla>
  </DomainObject.PoslovniBrojDokumenta>
  <DomainObject.Predmet.StrankaIDrugi>
    <izvorni_sadrzaj>Radoslav Janković</izvorni_sadrzaj>
    <derivirana_varijabla naziv="DomainObject.Predmet.StrankaIDrugi_1">Radoslav Janković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Radoslav Janković, OIB 55658592971, Ivana Plemenitog Zajca 35, 40000 Čakovec</izvorni_sadrzaj>
    <derivirana_varijabla naziv="DomainObject.Predmet.StrankaIDrugiAdressOIB_1">Radoslav Janković, OIB 55658592971, Ivana Plemenitog Zajca 35,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Radoslav Janković</item>
    </izvorni_sadrzaj>
    <derivirana_varijabla naziv="DomainObject.Predmet.SudioniciListNaziv_1">
      <item>Radoslav Janković</item>
    </derivirana_varijabla>
  </DomainObject.Predmet.SudioniciListNaziv>
  <DomainObject.Predmet.SudioniciListAdressOIB>
    <izvorni_sadrzaj>
      <item>Radoslav Janković, OIB 55658592971, Ivana Plemenitog Zajca 35,40000 Čakovec</item>
    </izvorni_sadrzaj>
    <derivirana_varijabla naziv="DomainObject.Predmet.SudioniciListAdressOIB_1">
      <item>Radoslav Janković, OIB 55658592971, Ivana Plemenitog Zajca 35,40000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B9580-94DD-4B5C-A669-82E564396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1401</properties:Characters>
  <properties:Lines>58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2017-07-24T07:37:00Z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Sp-3/2017-4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