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7134" w14:paraId="4927134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127109">
        <w:t>POGON PLATFORMA j.d.o.o. za u</w:t>
      </w:r>
      <w:r w:rsidR="006E6FCE">
        <w:t xml:space="preserve">sluge Zagreb, </w:t>
      </w:r>
      <w:r w:rsidR="00127109">
        <w:t>XIV. Trokut 23 C, OIB 51331797975, MBS 080888</w:t>
      </w:r>
      <w:r w:rsidR="006E6FCE">
        <w:t>8</w:t>
      </w:r>
      <w:r w:rsidR="00127109">
        <w:t>51</w:t>
      </w:r>
      <w:r>
        <w:t xml:space="preserve">, dana </w:t>
      </w:r>
      <w:r w:rsidR="00127109">
        <w:t xml:space="preserve">15. svibnja 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E96E47">
        <w:t>POGON PLATFORMA j.d.o.o. za usluge Zagreb, XIV. Trokut 23 C, OIB 51331797975, MBS 080888851</w:t>
      </w:r>
      <w:r>
        <w:rPr>
          <w:color w:val="000000"/>
        </w:rPr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12</w:t>
      </w:r>
      <w:r w:rsidR="00E96E47">
        <w:t>75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E96E47">
        <w:t xml:space="preserve">25.045,00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E96E47" w:rsidP="00E96E47" w:rsidR="00E96E47">
      <w:pPr>
        <w:jc w:val="both"/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617"/>
        <w:gridCol w:w="1856"/>
        <w:gridCol w:w="4610"/>
        <w:gridCol w:w="1979"/>
      </w:tblGrid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proofErr w:type="spellStart"/>
            <w:r w:rsidRPr="007962F8">
              <w:rPr>
                <w:rFonts w:cs="Times New Roman" w:hAnsi="Times New Roman" w:ascii="Times New Roman"/>
              </w:rPr>
              <w:t>R.b</w:t>
            </w:r>
            <w:proofErr w:type="spellEnd"/>
            <w:r w:rsidRPr="007962F8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Vrsta troška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Opis troška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Iznos u kunama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Poslovni račun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 xml:space="preserve">Naknada za otvaranje računa, </w:t>
            </w:r>
            <w:proofErr w:type="spellStart"/>
            <w:r w:rsidRPr="007962F8">
              <w:rPr>
                <w:rFonts w:cs="Times New Roman" w:hAnsi="Times New Roman" w:ascii="Times New Roman"/>
              </w:rPr>
              <w:t>token</w:t>
            </w:r>
            <w:proofErr w:type="spellEnd"/>
            <w:r w:rsidRPr="007962F8">
              <w:rPr>
                <w:rFonts w:cs="Times New Roman" w:hAnsi="Times New Roman" w:ascii="Times New Roman"/>
              </w:rPr>
              <w:t>, zatvaranje računa (jednokratno 250,00kn), vođenje računa i izvršenje platnih naloga (100,00kn mjesečno)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1.450,00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Pečat u stečaju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Izrada pečata za potrebe otvaranja poslovnog računa, ovjere poreznih evidencija, prijava i odjava zaposlenih i sl.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150,00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Knjigovodstvene usluge u stečaju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Izrada svih knjigovodstvenih i poreznih evidencija i izvještaja u stečaju (prosječna cijena usluge knjigovodstvenog servisa x 6 mjeseci) – 800,00 + PDV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6.000,00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Nagrada stečajnom upravitelju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16% od očekivanog unovčenja stečajne mase od 50.000,00kn prema čl. 7. Uredbe o kriterijima i načinu obračuna i plaćanja nagrade stečajnim upraviteljima – 16.000,00kn + doprinosi 7,5%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8.600,00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lastRenderedPageBreak/>
              <w:t>5.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Arhiviranje dokumentacije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Pohrana dokumentacije u skladu s Zakonom o arhivskom gradivu i arhivima prema cjeniku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3.000,00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6.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Nagrada privremenom stečajnom upravitelju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Jednokratna nagrada privremenom stečajnom upravitelju za obavljene poslove u prethodnom stečajnom postupku prema čl. 4 . Uredbe o kriterijima i načinu obračuna i plaćanja nagrade stečajnim upraviteljima (NN 105/15) – 4.000,00kn bruto + doprinosi 7,5%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4.300,00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7.</w:t>
            </w:r>
          </w:p>
        </w:tc>
        <w:tc>
          <w:tcPr>
            <w:tcW w:type="dxa" w:w="1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Naknada FINA-i za dvije GFI objave</w:t>
            </w:r>
          </w:p>
        </w:tc>
        <w:tc>
          <w:tcPr>
            <w:tcW w:type="dxa" w:w="4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Objave GFI – jedna objava iznosi 230,00kn ukupno u iznosu 460,00kn u skladu s cjenikom FINA-e propisanim Pravilnikom o vrstama i visini naknada za usluge javne objave dokumentacije iz Registra godišnjih financijskih izvještaja (NN, 1/16)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460,00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8.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 xml:space="preserve">Upravna pristojba za </w:t>
            </w:r>
            <w:proofErr w:type="spellStart"/>
            <w:r w:rsidRPr="007962F8">
              <w:rPr>
                <w:rFonts w:cs="Times New Roman" w:hAnsi="Times New Roman" w:ascii="Times New Roman"/>
              </w:rPr>
              <w:t>pribavu</w:t>
            </w:r>
            <w:proofErr w:type="spellEnd"/>
            <w:r w:rsidRPr="007962F8">
              <w:rPr>
                <w:rFonts w:cs="Times New Roman" w:hAnsi="Times New Roman" w:ascii="Times New Roman"/>
              </w:rPr>
              <w:t xml:space="preserve"> podataka o vlasništvu nad nekretninama DGU 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20,00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9.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Plaćena naknada FINA-i za podatke iz Očevidnika za dužnika i za potvrdu o blokadi računa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25,00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10.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Trošak uvjerenja Stanice za tehnički pregled vozila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20,00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11.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Sudska pristojba za potvrdu iz zemljišnih knjiga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20,00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12.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Odvjetničke usluge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1.000,00</w:t>
            </w:r>
          </w:p>
        </w:tc>
      </w:tr>
      <w:tr w:rsidTr="00E96E47" w:rsidR="00E96E47" w:rsidRPr="007962F8"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13.</w:t>
            </w:r>
          </w:p>
        </w:tc>
        <w:tc>
          <w:tcPr>
            <w:tcW w:type="dxa" w:w="6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6E47" w:rsidR="00E96E47" w:rsidRPr="007962F8">
            <w:pPr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96E47" w:rsidR="00E96E47" w:rsidRPr="007962F8">
            <w:pPr>
              <w:jc w:val="right"/>
              <w:rPr>
                <w:rFonts w:cs="Times New Roman" w:eastAsia="Times New Roman" w:hAnsi="Times New Roman" w:ascii="Times New Roman"/>
              </w:rPr>
            </w:pPr>
            <w:r w:rsidRPr="007962F8">
              <w:rPr>
                <w:rFonts w:cs="Times New Roman" w:hAnsi="Times New Roman" w:ascii="Times New Roman"/>
              </w:rPr>
              <w:t>25.045,00 kn</w:t>
            </w:r>
          </w:p>
        </w:tc>
      </w:tr>
    </w:tbl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7962F8">
        <w:t>16</w:t>
      </w:r>
      <w:r w:rsidR="005E0025">
        <w:t>. ožujka</w:t>
      </w:r>
      <w:r>
        <w:t xml:space="preserve"> 2017. podnijela prijedlog za otvaranje stečajnog postupka nad dužnikom</w:t>
      </w:r>
      <w:r w:rsidR="006E6FCE">
        <w:t xml:space="preserve"> </w:t>
      </w:r>
      <w:r w:rsidR="00CE572F">
        <w:t xml:space="preserve">POGON PLATFORMA j.d.o.o. </w:t>
      </w:r>
      <w:r w:rsidR="006E6FCE">
        <w:t>za usluge Zagreb, OIB 46426818149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CE572F">
        <w:t>75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CE572F">
        <w:t>4. travnja 2018.</w:t>
      </w:r>
      <w:r>
        <w:t xml:space="preserve"> imenovan je privremeni stečajni upravitelj koji je </w:t>
      </w:r>
      <w:r w:rsidR="00CE572F">
        <w:t>8. svibnja 2018.</w:t>
      </w:r>
      <w:r>
        <w:t xml:space="preserve"> dostavio izviješće, a koje je usmeno iznio na ročištu održanom dana </w:t>
      </w:r>
      <w:r w:rsidR="00D366F8">
        <w:t xml:space="preserve">15. svibnja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</w:t>
      </w:r>
      <w:r>
        <w:lastRenderedPageBreak/>
        <w:t xml:space="preserve">ne posjeduje nikakvu imovinu niti financijsku niti materijalnu. Predvidivi troškovi stečajnog postupka prema ocjeni privremenog stečajnog upravitelja iznosili bi </w:t>
      </w:r>
      <w:r w:rsidR="00431A5E">
        <w:t>2</w:t>
      </w:r>
      <w:r w:rsidR="00D366F8">
        <w:t>5.045,</w:t>
      </w:r>
      <w:r w:rsidR="00431A5E">
        <w:t>0</w:t>
      </w:r>
      <w:r>
        <w:t>0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Stečajnog zakona riješeno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15. svibnja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7C7381">
        <w:t>15.6.</w:t>
      </w:r>
      <w:bookmarkStart w:name="_GoBack" w:id="0"/>
      <w:bookmarkEnd w:id="0"/>
      <w:r>
        <w:t xml:space="preserve">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D5E" w:rsidP="00864F4A" w:rsidR="007A1D5E">
      <w:r>
        <w:separator/>
      </w:r>
    </w:p>
  </w:endnote>
  <w:endnote w:id="0" w:type="continuationSeparator">
    <w:p w:rsidRDefault="007A1D5E" w:rsidP="00864F4A" w:rsidR="007A1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D5E" w:rsidP="00864F4A" w:rsidR="007A1D5E">
      <w:r>
        <w:separator/>
      </w:r>
    </w:p>
  </w:footnote>
  <w:footnote w:id="0" w:type="continuationSeparator">
    <w:p w:rsidRDefault="007A1D5E" w:rsidP="00864F4A" w:rsidR="007A1D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127109">
      <w:t>75/17-16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A1D5E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53B56"/>
    <w:rsid w:val="00972093"/>
    <w:rsid w:val="00974208"/>
    <w:rsid w:val="009A270E"/>
    <w:rsid w:val="009D04E5"/>
    <w:rsid w:val="009D556C"/>
    <w:rsid w:val="00A57BCA"/>
    <w:rsid w:val="00A7558D"/>
    <w:rsid w:val="00AF7195"/>
    <w:rsid w:val="00AF756A"/>
    <w:rsid w:val="00B259B4"/>
    <w:rsid w:val="00B7310E"/>
    <w:rsid w:val="00B847BC"/>
    <w:rsid w:val="00BF3639"/>
    <w:rsid w:val="00C03483"/>
    <w:rsid w:val="00C332C6"/>
    <w:rsid w:val="00C368D1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9212A"/>
    <w:rsid w:val="00E96E47"/>
    <w:rsid w:val="00EF20AC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St-1275/2017-16</izvorni_sadrzaj>
    <derivirana_varijabla naziv="DomainObject.Oznaka_1">St-1275/2017-16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St-1275/2017</izvorni_sadrzaj>
    <derivirana_varijabla naziv="DomainObject.Predmet.OznakaBroj_1">St-1275/2017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POGON PLATFORMA j.d.o.o. za usluge zastupanog po punomoćniku Tena Razumović Žmara</izvorni_sadrzaj>
    <derivirana_varijabla naziv="DomainObject.Predmet.ProtustrankaFormated_1">  POGON PLATFORMA j.d.o.o. za usluge zastupanog po punomoćniku Tena Razumović Žmara</derivirana_varijabla>
  </DomainObject.Predmet.ProtustrankaFormated>
  <DomainObject.Predmet.ProtustrankaFormatedOIB>
    <izvorni_sadrzaj>  POGON PLATFORMA j.d.o.o. za usluge, OIB 51331797975 zastupanog po punomoćniku Tena Razumović Žmara</izvorni_sadrzaj>
    <derivirana_varijabla naziv="DomainObject.Predmet.ProtustrankaFormatedOIB_1">  POGON PLATFORMA j.d.o.o. za usluge, OIB 51331797975 zastupanog po punomoćniku Tena Razumović Žmara</derivirana_varijabla>
  </DomainObject.Predmet.ProtustrankaFormatedOIB>
  <DomainObject.Predmet.ProtustrankaFormatedWithAdress>
    <izvorni_sadrzaj> POGON PLATFORMA j.d.o.o. za usluge, XIV. Trokut 23 C , 10000 Zagreb zastupanog po punomoćniku Tena Razumović Žmara</izvorni_sadrzaj>
    <derivirana_varijabla naziv="DomainObject.Predmet.ProtustrankaFormatedWithAdress_1"> POGON PLATFORMA j.d.o.o. za usluge, XIV. Trokut 23 C , 10000 Zagreb zastupanog po punomoćniku Tena Razumović Žmara</derivirana_varijabla>
  </DomainObject.Predmet.ProtustrankaFormatedWithAdress>
  <DomainObject.Predmet.ProtustrankaFormatedWithAdressOIB>
    <izvorni_sadrzaj> POGON PLATFORMA j.d.o.o. za usluge, OIB 51331797975, XIV. Trokut 23 C , 10000 Zagreb zastupanog po punomoćniku Tena Razumović Žmara</izvorni_sadrzaj>
    <derivirana_varijabla naziv="DomainObject.Predmet.ProtustrankaFormatedWithAdressOIB_1"> POGON PLATFORMA j.d.o.o. za usluge, OIB 51331797975, XIV. Trokut 23 C , 10000 Zagreb zastupanog po punomoćniku Tena Razumović Žmara</derivirana_varijabla>
  </DomainObject.Predmet.ProtustrankaFormatedWithAdressOIB>
  <DomainObject.Predmet.ProtustrankaWithAdress>
    <izvorni_sadrzaj>POGON PLATFORMA j.d.o.o. za usluge XIV. Trokut 23 C , 10000 Zagreb</izvorni_sadrzaj>
    <derivirana_varijabla naziv="DomainObject.Predmet.ProtustrankaWithAdress_1">POGON PLATFORMA j.d.o.o. za usluge XIV. Trokut 23 C , 10000 Zagreb</derivirana_varijabla>
  </DomainObject.Predmet.ProtustrankaWithAdress>
  <DomainObject.Predmet.ProtustrankaWithAdressOIB>
    <izvorni_sadrzaj>POGON PLATFORMA j.d.o.o. za usluge, OIB 51331797975, XIV. Trokut 23 C , 10000 Zagreb</izvorni_sadrzaj>
    <derivirana_varijabla naziv="DomainObject.Predmet.ProtustrankaWithAdressOIB_1">POGON PLATFORMA j.d.o.o. za usluge, OIB 51331797975, XIV. Trokut 23 C , 10000 Zagreb</derivirana_varijabla>
  </DomainObject.Predmet.ProtustrankaWithAdressOIB>
  <DomainObject.Predmet.ProtustrankaNazivFormated>
    <izvorni_sadrzaj>POGON PLATFORMA j.d.o.o. za usluge</izvorni_sadrzaj>
    <derivirana_varijabla naziv="DomainObject.Predmet.ProtustrankaNazivFormated_1">POGON PLATFORMA j.d.o.o. za usluge</derivirana_varijabla>
  </DomainObject.Predmet.ProtustrankaNazivFormated>
  <DomainObject.Predmet.ProtustrankaNazivFormatedOIB>
    <izvorni_sadrzaj>POGON PLATFORMA j.d.o.o. za usluge, OIB 51331797975</izvorni_sadrzaj>
    <derivirana_varijabla naziv="DomainObject.Predmet.ProtustrankaNazivFormatedOIB_1">POGON PLATFORMA j.d.o.o. za usluge, OIB 51331797975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POGON PLATFORMA j.d.o.o. za usluge zastupanog po punomoćniku Tena Razumović Žmara</item>
    </izvorni_sadrzaj>
    <derivirana_varijabla naziv="DomainObject.Predmet.ProtuStrankaListFormated_1">
      <item>POGON PLATFORMA j.d.o.o. za usluge zastupanog po punomoćniku Tena Razumović Žmara</item>
    </derivirana_varijabla>
  </DomainObject.Predmet.ProtuStrankaListFormated>
  <DomainObject.Predmet.ProtuStrankaListFormatedOIB>
    <izvorni_sadrzaj>
      <item>POGON PLATFORMA j.d.o.o. za usluge, OIB 51331797975 zastupanog po punomoćniku Tena Razumović Žmara</item>
    </izvorni_sadrzaj>
    <derivirana_varijabla naziv="DomainObject.Predmet.ProtuStrankaListFormatedOIB_1">
      <item>POGON PLATFORMA j.d.o.o. za usluge, OIB 51331797975 zastupanog po punomoćniku Tena Razumović Žmara</item>
    </derivirana_varijabla>
  </DomainObject.Predmet.ProtuStrankaListFormatedOIB>
  <DomainObject.Predmet.ProtuStrankaListFormatedWithAdress>
    <izvorni_sadrzaj>
      <item>POGON PLATFORMA j.d.o.o. za usluge, XIV. Trokut 23 C , 10000 Zagreb zastupanog po punomoćniku Tena Razumović Žmara</item>
    </izvorni_sadrzaj>
    <derivirana_varijabla naziv="DomainObject.Predmet.ProtuStrankaListFormatedWithAdress_1">
      <item>POGON PLATFORMA j.d.o.o. za usluge, XIV. Trokut 23 C , 10000 Zagreb zastupanog po punomoćniku Tena Razumović Žmara</item>
    </derivirana_varijabla>
  </DomainObject.Predmet.ProtuStrankaListFormatedWithAdress>
  <DomainObject.Predmet.ProtuStrankaListFormatedWithAdressOIB>
    <izvorni_sadrzaj>
      <item>POGON PLATFORMA j.d.o.o. za usluge, OIB 51331797975, XIV. Trokut 23 C , 10000 Zagreb zastupanog po punomoćniku Tena Razumović Žmara</item>
    </izvorni_sadrzaj>
    <derivirana_varijabla naziv="DomainObject.Predmet.ProtuStrankaListFormatedWithAdressOIB_1">
      <item>POGON PLATFORMA j.d.o.o. za usluge, OIB 51331797975, XIV. Trokut 23 C , 10000 Zagreb zastupanog po punomoćniku Tena Razumović Žmara</item>
    </derivirana_varijabla>
  </DomainObject.Predmet.ProtuStrankaListFormatedWithAdressOIB>
  <DomainObject.Predmet.ProtuStrankaListNazivFormated>
    <izvorni_sadrzaj>
      <item>POGON PLATFORMA j.d.o.o. za usluge</item>
    </izvorni_sadrzaj>
    <derivirana_varijabla naziv="DomainObject.Predmet.ProtuStrankaListNazivFormated_1">
      <item>POGON PLATFORMA j.d.o.o. za usluge</item>
    </derivirana_varijabla>
  </DomainObject.Predmet.ProtuStrankaListNazivFormated>
  <DomainObject.Predmet.ProtuStrankaListNazivFormatedOIB>
    <izvorni_sadrzaj>
      <item>POGON PLATFORMA j.d.o.o. za usluge, OIB 51331797975</item>
    </izvorni_sadrzaj>
    <derivirana_varijabla naziv="DomainObject.Predmet.ProtuStrankaListNazivFormatedOIB_1">
      <item>POGON PLATFORMA j.d.o.o. za usluge, OIB 51331797975</item>
    </derivirana_varijabla>
  </DomainObject.Predmet.ProtuStrankaListNazivFormatedOIB>
  <DomainObject.Predmet.OstaliListFormated>
    <izvorni_sadrzaj>
      <item>Tena Razumović Žmara punomoćnik sudionika u postupku POGON PLATFORMA j.d.o.o. za usluge</item>
    </izvorni_sadrzaj>
    <derivirana_varijabla naziv="DomainObject.Predmet.OstaliListFormated_1">
      <item>Tena Razumović Žmara punomoćnik sudionika u postupku POGON PLATFORMA j.d.o.o. za usluge</item>
    </derivirana_varijabla>
  </DomainObject.Predmet.OstaliListFormated>
  <DomainObject.Predmet.OstaliListFormatedOIB>
    <izvorni_sadrzaj>
      <item>Tena Razumović Žmara, OIB 40751369572 punomoćnik sudionika u postupku POGON PLATFORMA j.d.o.o. za usluge</item>
    </izvorni_sadrzaj>
    <derivirana_varijabla naziv="DomainObject.Predmet.OstaliListFormatedOIB_1">
      <item>Tena Razumović Žmara, OIB 40751369572 punomoćnik sudionika u postupku POGON PLATFORMA j.d.o.o. za usluge</item>
    </derivirana_varijabla>
  </DomainObject.Predmet.OstaliListFormatedOIB>
  <DomainObject.Predmet.OstaliListFormatedWithAdress>
    <izvorni_sadrzaj>
      <item>Tena Razumović Žmara, Prilaz Vladislava Brajkovića 8, 10000 Zagreb punomoćnik sudionika u postupku POGON PLATFORMA j.d.o.o. za usluge</item>
    </izvorni_sadrzaj>
    <derivirana_varijabla naziv="DomainObject.Predmet.OstaliListFormatedWithAdress_1">
      <item>Tena Razumović Žmara, Prilaz Vladislava Brajkovića 8, 10000 Zagreb punomoćnik sudionika u postupku POGON PLATFORMA j.d.o.o. za usluge</item>
    </derivirana_varijabla>
  </DomainObject.Predmet.OstaliListFormatedWithAdress>
  <DomainObject.Predmet.OstaliListFormatedWithAdressOIB>
    <izvorni_sadrzaj>
      <item>Tena Razumović Žmara, OIB 40751369572, Prilaz Vladislava Brajkovića 8, 10000 Zagreb punomoćnik sudionika u postupku POGON PLATFORMA j.d.o.o. za usluge</item>
    </izvorni_sadrzaj>
    <derivirana_varijabla naziv="DomainObject.Predmet.OstaliListFormatedWithAdressOIB_1">
      <item>Tena Razumović Žmara, OIB 40751369572, Prilaz Vladislava Brajkovića 8, 10000 Zagreb punomoćnik sudionika u postupku POGON PLATFORMA j.d.o.o. za usluge</item>
    </derivirana_varijabla>
  </DomainObject.Predmet.OstaliListFormatedWithAdressOIB>
  <DomainObject.Predmet.OstaliListNazivFormated>
    <izvorni_sadrzaj>
      <item>Tena Razumović Žmara</item>
    </izvorni_sadrzaj>
    <derivirana_varijabla naziv="DomainObject.Predmet.OstaliListNazivFormated_1">
      <item>Tena Razumović Žmara</item>
    </derivirana_varijabla>
  </DomainObject.Predmet.OstaliListNazivFormated>
  <DomainObject.Predmet.OstaliListNazivFormatedOIB>
    <izvorni_sadrzaj>
      <item>Tena Razumović Žmara, OIB 40751369572</item>
    </izvorni_sadrzaj>
    <derivirana_varijabla naziv="DomainObject.Predmet.OstaliListNazivFormatedOIB_1">
      <item>Tena Razumović Žmara, OIB 40751369572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St-1275/2017-16</izvorni_sadrzaj>
    <derivirana_varijabla naziv="DomainObject.PoslovniBrojDokumenta_1">St-1275/2017-16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POGON PLATFORMA j.d.o.o. za usluge</izvorni_sadrzaj>
    <derivirana_varijabla naziv="DomainObject.Predmet.ProtustrankaIDrugi_1">POGON PLATFORMA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POGON PLATFORMA j.d.o.o. za usluge, OIB 51331797975, XIV. Trokut 23 C , 10000 Zagreb</izvorni_sadrzaj>
    <derivirana_varijabla naziv="DomainObject.Predmet.ProtustrankaIDrugiAdressOIB_1">POGON PLATFORMA j.d.o.o. za usluge, OIB 51331797975, XIV. Trokut 23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POGON PLATFORMA j.d.o.o. za usluge</item>
      <item>FINA Regionalni centar Zagreb</item>
      <item>Tena Razumović Žmara</item>
    </izvorni_sadrzaj>
    <derivirana_varijabla naziv="DomainObject.Predmet.SudioniciListNaziv_1">
      <item>POGON PLATFORMA j.d.o.o. za usluge</item>
      <item>FINA Regionalni centar Zagreb</item>
      <item>Tena Razumović Žmara</item>
    </derivirana_varijabla>
  </DomainObject.Predmet.SudioniciListNaziv>
  <DomainObject.Predmet.SudioniciListAdressOIB>
    <izvorni_sadrzaj>
      <item>POGON PLATFORMA j.d.o.o. za usluge, OIB 51331797975, XIV. Trokut 23 C ,10000 Zagreb</item>
      <item>FINA Regionalni centar Zagreb, OIB 85821130368, Trg svibanjskih žrtava 1995. br. 1,10000 Zagreb</item>
      <item>Tena Razumović Žmara, OIB 40751369572, Prilaz Vladislava Brajkovića 8,10000 Zagreb</item>
    </izvorni_sadrzaj>
    <derivirana_varijabla naziv="DomainObject.Predmet.SudioniciListAdressOIB_1">
      <item>POGON PLATFORMA j.d.o.o. za usluge, OIB 51331797975, XIV. Trokut 23 C ,10000 Zagreb</item>
      <item>FINA Regionalni centar Zagreb, OIB 85821130368, Trg svibanjskih žrtava 1995. br. 1,10000 Zagreb</item>
      <item>Tena Razumović Žmara, OIB 40751369572, Prilaz Vladislava Brajkovića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51331797975</item>
      <item>, OIB 85821130368</item>
      <item>, OIB 40751369572</item>
    </izvorni_sadrzaj>
    <derivirana_varijabla naziv="DomainObject.Predmet.SudioniciListNazivOIB_1">
      <item>, OIB 51331797975</item>
      <item>, OIB 85821130368</item>
      <item>, OIB 40751369572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C1427-B77D-48D5-B48D-98FFFFE74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3975</properties:Characters>
  <properties:Lines>162</properties:Lines>
  <properties:Paragraphs>71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2016-11-07T11:17:00Z</dcterms:created>
  <dc:creator>Korisnik</dc:creator>
  <cp:lastModifiedBy>Darija Miličević</cp:lastModifiedBy>
  <cp:lastPrinted>2018-05-15T08:08:00Z</cp:lastPrinted>
  <dcterms:modified xmlns:xsi="http://www.w3.org/2001/XMLSchema-instance" xsi:type="dcterms:W3CDTF">2018-05-15T08:08:00Z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St-1275/2017-16 / Odluka - Rješenje (odluka_St-1275_2017-8.docx)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