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e47e" w14:paraId="708e47e" w:rsidRDefault="003E3C8C" w:rsidP="00910611" w:rsidR="003E3C8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3C8C" w:rsidP="00910611" w:rsidR="003E3C8C">
      <w:r>
        <w:rPr>
          <w:rFonts w:eastAsia="MS Mincho"/>
        </w:rPr>
        <w:t>REPUBLIKA HRVATSKA</w:t>
      </w:r>
    </w:p>
    <w:p w:rsidRDefault="003E3C8C" w:rsidP="00910611" w:rsidR="003E3C8C">
      <w:r>
        <w:rPr>
          <w:rFonts w:eastAsia="MS Mincho"/>
        </w:rPr>
        <w:t>TRGOVAČKI SUD U RIJECI</w:t>
      </w:r>
    </w:p>
    <w:p w:rsidRDefault="003E3C8C" w:rsidR="003E3C8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9D2FF9" w:rsidP="009D2FF9" w:rsidR="009D2FF9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>
        <w:rPr>
          <w:bCs/>
        </w:rPr>
        <w:t>DENTAL PROJECT</w:t>
      </w:r>
      <w:r>
        <w:t xml:space="preserve"> jednostavno društvo s ograničenom odgovornošću za usluge Rijeka, Bartola Kašića 22, OIB: 22134332008, MBS: 040332044,  dana 5. prosinca 2017.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</w:t>
      </w:r>
      <w:r w:rsidR="00175CF0">
        <w:t xml:space="preserve"> </w:t>
      </w:r>
      <w:r w:rsidRPr="009F41CE">
        <w:t>i</w:t>
      </w:r>
      <w:r w:rsidR="00175CF0">
        <w:t xml:space="preserve"> </w:t>
      </w:r>
      <w:r w:rsidRPr="009F41CE">
        <w:t>j</w:t>
      </w:r>
      <w:r w:rsidR="00175CF0">
        <w:t xml:space="preserve"> </w:t>
      </w:r>
      <w:r w:rsidRPr="009F41CE">
        <w:t>e</w:t>
      </w:r>
      <w:r w:rsidR="00175CF0">
        <w:t xml:space="preserve"> </w:t>
      </w:r>
      <w:r w:rsidRPr="009F41CE">
        <w:t>š</w:t>
      </w:r>
      <w:r w:rsidR="00175CF0">
        <w:t xml:space="preserve"> </w:t>
      </w:r>
      <w:r w:rsidRPr="009F41CE">
        <w:t>i</w:t>
      </w:r>
      <w:r w:rsidR="00175CF0">
        <w:t xml:space="preserve"> </w:t>
      </w:r>
      <w:r w:rsidRPr="009F41CE">
        <w:t>o</w:t>
      </w:r>
      <w:r w:rsidR="00175CF0">
        <w:t xml:space="preserve">  </w:t>
      </w:r>
      <w:r w:rsidRPr="009F41CE">
        <w:t xml:space="preserve"> j</w:t>
      </w:r>
      <w:r w:rsidR="00175CF0">
        <w:t xml:space="preserve"> </w:t>
      </w:r>
      <w:r w:rsidRPr="009F41CE">
        <w:t>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9D2FF9">
        <w:rPr>
          <w:bCs/>
        </w:rPr>
        <w:t>DENTAL PROJECT</w:t>
      </w:r>
      <w:r w:rsidR="009D2FF9">
        <w:t xml:space="preserve"> jednostavno društvo s ograničenom odgovornošću za usluge Rijeka, Bartola Kašića 22, OIB: 22134332008, MBS: 040332044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9D2FF9">
        <w:t>5. prosinca</w:t>
      </w:r>
      <w:r w:rsidR="002F3701">
        <w:t xml:space="preserve"> 2017</w:t>
      </w:r>
      <w:r w:rsidRPr="009F41CE">
        <w:t>. u 1</w:t>
      </w:r>
      <w:r w:rsidR="00175CF0">
        <w:t>1</w:t>
      </w:r>
      <w:r w:rsidRPr="009F41CE">
        <w:t>,</w:t>
      </w:r>
      <w:r w:rsidR="00175CF0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046056">
      <w:pPr>
        <w:numPr>
          <w:ilvl w:val="0"/>
          <w:numId w:val="1"/>
        </w:numPr>
        <w:jc w:val="both"/>
        <w:rPr>
          <w:bCs/>
        </w:rPr>
      </w:pPr>
      <w:r w:rsidRPr="00046056">
        <w:t xml:space="preserve">Za stečajnog upravitelja imenuje se </w:t>
      </w:r>
      <w:r w:rsidR="009D2FF9" w:rsidRPr="009D2FF9">
        <w:rPr>
          <w:bCs/>
        </w:rPr>
        <w:t>Andrej Sablić, OIB: 53418504315, Eugena Kumičića 41, Rijeka</w:t>
      </w:r>
      <w:r w:rsidR="0081532F" w:rsidRPr="0004605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9D2FF9">
        <w:rPr>
          <w:bCs/>
        </w:rPr>
        <w:t>DENTAL PROJECT</w:t>
      </w:r>
      <w:r w:rsidR="009D2FF9">
        <w:t xml:space="preserve"> jednostavno društvo s ograničenom odgovornošću za usluge Rijeka, Bartola Kašića 22, OIB: 22134332008, MBS: 040332044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046056">
        <w:rPr>
          <w:bCs/>
        </w:rPr>
        <w:t>upravitelja</w:t>
      </w:r>
      <w:r w:rsidR="00431C46" w:rsidRPr="00046056">
        <w:rPr>
          <w:bCs/>
        </w:rPr>
        <w:t xml:space="preserve"> </w:t>
      </w:r>
      <w:r w:rsidR="009D2FF9" w:rsidRPr="009D2FF9">
        <w:rPr>
          <w:bCs/>
        </w:rPr>
        <w:t>Andrej</w:t>
      </w:r>
      <w:r w:rsidR="009D2FF9">
        <w:rPr>
          <w:bCs/>
        </w:rPr>
        <w:t>a</w:t>
      </w:r>
      <w:r w:rsidR="009D2FF9" w:rsidRPr="009D2FF9">
        <w:rPr>
          <w:bCs/>
        </w:rPr>
        <w:t xml:space="preserve"> Sablić</w:t>
      </w:r>
      <w:r w:rsidR="009D2FF9">
        <w:rPr>
          <w:bCs/>
        </w:rPr>
        <w:t>a</w:t>
      </w:r>
      <w:r w:rsidR="009D2FF9" w:rsidRPr="009D2FF9">
        <w:rPr>
          <w:bCs/>
        </w:rPr>
        <w:t>, OIB: 53418504315, Eugena Kumičića 41, Rijeka</w:t>
      </w:r>
      <w:r w:rsidR="00BC6870" w:rsidRPr="00046056">
        <w:rPr>
          <w:bCs/>
        </w:rPr>
        <w:t xml:space="preserve"> </w:t>
      </w:r>
      <w:r w:rsidRPr="00046056">
        <w:rPr>
          <w:bCs/>
        </w:rPr>
        <w:t xml:space="preserve">određena rješenjem ovog suda posl. br. 14 </w:t>
      </w:r>
      <w:r w:rsidRPr="00671507">
        <w:rPr>
          <w:bCs/>
        </w:rPr>
        <w:t>St-</w:t>
      </w:r>
      <w:r w:rsidR="009D2FF9">
        <w:rPr>
          <w:bCs/>
        </w:rPr>
        <w:t>105</w:t>
      </w:r>
      <w:r w:rsidRPr="0082679B">
        <w:rPr>
          <w:bCs/>
        </w:rPr>
        <w:t>/201</w:t>
      </w:r>
      <w:r w:rsidR="009D2FF9">
        <w:rPr>
          <w:bCs/>
        </w:rPr>
        <w:t>7</w:t>
      </w:r>
      <w:r w:rsidR="00E73190">
        <w:rPr>
          <w:bCs/>
        </w:rPr>
        <w:t>-</w:t>
      </w:r>
      <w:r w:rsidR="009D2FF9">
        <w:rPr>
          <w:bCs/>
        </w:rPr>
        <w:t>7</w:t>
      </w:r>
      <w:r w:rsidRPr="0082679B">
        <w:rPr>
          <w:bCs/>
        </w:rPr>
        <w:t xml:space="preserve"> od </w:t>
      </w:r>
      <w:r w:rsidR="00046056">
        <w:rPr>
          <w:bCs/>
        </w:rPr>
        <w:t>2</w:t>
      </w:r>
      <w:r w:rsidR="009D2FF9">
        <w:rPr>
          <w:bCs/>
        </w:rPr>
        <w:t>8</w:t>
      </w:r>
      <w:r w:rsidR="00046056">
        <w:rPr>
          <w:bCs/>
        </w:rPr>
        <w:t xml:space="preserve">. </w:t>
      </w:r>
      <w:r w:rsidR="009D2FF9">
        <w:rPr>
          <w:bCs/>
        </w:rPr>
        <w:t>lip</w:t>
      </w:r>
      <w:r w:rsidR="00046056">
        <w:rPr>
          <w:bCs/>
        </w:rPr>
        <w:t>nja 2017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9D2FF9">
        <w:t>9. veljače</w:t>
      </w:r>
      <w:r w:rsidR="002F3701">
        <w:t xml:space="preserve"> 201</w:t>
      </w:r>
      <w:r w:rsidR="009D2FF9">
        <w:t>7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9D2FF9">
        <w:rPr>
          <w:bCs/>
        </w:rPr>
        <w:t>DENTAL PROJECT</w:t>
      </w:r>
      <w:r w:rsidR="009D2FF9">
        <w:t xml:space="preserve"> jednostavno društvo s ograničenom odgovornošću za usluge Rijeka, Bartola Kašića 22, OIB: 22134332008, MBS: 040332044</w:t>
      </w:r>
      <w:r w:rsidRPr="009F41CE">
        <w:t xml:space="preserve">. </w:t>
      </w:r>
    </w:p>
    <w:p w:rsidRDefault="006830EE" w:rsidP="00360BE2" w:rsidR="006830EE" w:rsidRPr="00302F4A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9D2FF9">
        <w:rPr>
          <w:bCs/>
        </w:rPr>
        <w:t>105</w:t>
      </w:r>
      <w:r w:rsidR="002F3701">
        <w:rPr>
          <w:bCs/>
        </w:rPr>
        <w:t>/201</w:t>
      </w:r>
      <w:r w:rsidR="009D2FF9">
        <w:rPr>
          <w:bCs/>
        </w:rPr>
        <w:t>7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BC6870">
        <w:rPr>
          <w:bCs/>
        </w:rPr>
        <w:t xml:space="preserve">1. </w:t>
      </w:r>
      <w:r w:rsidR="009D2FF9">
        <w:rPr>
          <w:bCs/>
        </w:rPr>
        <w:t>lipnja 2017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9D2FF9">
        <w:rPr>
          <w:bCs/>
        </w:rPr>
        <w:t>DENTAL PROJECT</w:t>
      </w:r>
      <w:r w:rsidR="009D2FF9">
        <w:t xml:space="preserve"> jednostavno društvo s ograničenom odgovornošću za usluge Rijeka, Bartola Kašića 22, OIB: 22134332008, MBS: 040332044</w:t>
      </w:r>
      <w:r w:rsidR="00CE2D29">
        <w:t xml:space="preserve">, a rješenjem posl. br. </w:t>
      </w:r>
      <w:r w:rsidR="00C75FB4" w:rsidRPr="0082679B">
        <w:rPr>
          <w:bCs/>
        </w:rPr>
        <w:t xml:space="preserve">14 </w:t>
      </w:r>
      <w:r w:rsidR="00C75FB4" w:rsidRPr="00302F4A">
        <w:rPr>
          <w:bCs/>
        </w:rPr>
        <w:t>St-</w:t>
      </w:r>
      <w:r w:rsidR="009D2FF9">
        <w:rPr>
          <w:bCs/>
        </w:rPr>
        <w:lastRenderedPageBreak/>
        <w:t>105/2017-7</w:t>
      </w:r>
      <w:r w:rsidR="00C75FB4" w:rsidRPr="00302F4A">
        <w:rPr>
          <w:bCs/>
        </w:rPr>
        <w:t xml:space="preserve"> od </w:t>
      </w:r>
      <w:r w:rsidR="00302F4A" w:rsidRPr="00302F4A">
        <w:rPr>
          <w:bCs/>
        </w:rPr>
        <w:t>26. siječnja</w:t>
      </w:r>
      <w:r w:rsidR="00F738A5" w:rsidRPr="00302F4A">
        <w:rPr>
          <w:bCs/>
        </w:rPr>
        <w:t xml:space="preserve"> 201</w:t>
      </w:r>
      <w:r w:rsidR="00302F4A" w:rsidRPr="00302F4A">
        <w:rPr>
          <w:bCs/>
        </w:rPr>
        <w:t>7</w:t>
      </w:r>
      <w:r w:rsidR="00C75FB4" w:rsidRPr="00302F4A">
        <w:rPr>
          <w:bCs/>
        </w:rPr>
        <w:t xml:space="preserve">. godine </w:t>
      </w:r>
      <w:r w:rsidR="00AD626D" w:rsidRPr="00302F4A">
        <w:t xml:space="preserve">imenovan privremeni stečajni upravitelj </w:t>
      </w:r>
      <w:r w:rsidR="00302F4A" w:rsidRPr="00302F4A">
        <w:rPr>
          <w:bCs/>
        </w:rPr>
        <w:t>Berislav Maksimović, OIB: 57300759557, Hrašćica, Braće Radić 1, Varaždin</w:t>
      </w:r>
      <w:r w:rsidR="00180CE9" w:rsidRPr="00302F4A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9D2FF9">
        <w:t>28. lipnja</w:t>
      </w:r>
      <w:r w:rsidR="00CE2D29">
        <w:t xml:space="preserve"> 201</w:t>
      </w:r>
      <w:r w:rsidR="009D2FF9">
        <w:t>7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9D2FF9">
        <w:rPr>
          <w:bCs/>
        </w:rPr>
        <w:t>, 104/17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9D2FF9">
        <w:rPr>
          <w:bCs/>
        </w:rPr>
        <w:t>11. listopada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9D2FF9">
        <w:rPr>
          <w:bCs/>
        </w:rPr>
        <w:t>33</w:t>
      </w:r>
      <w:r w:rsidR="00302F4A">
        <w:rPr>
          <w:bCs/>
        </w:rPr>
        <w:t>.000,00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4534EF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9D2FF9">
        <w:rPr>
          <w:bCs/>
        </w:rPr>
        <w:t>5. prosinca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sectPr w:rsidSect="00E21176" w:rsidR="00067DC2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6A4" w:rsidR="006A76A4">
      <w:r>
        <w:separator/>
      </w:r>
    </w:p>
  </w:endnote>
  <w:endnote w:id="0" w:type="continuationSeparator">
    <w:p w:rsidRDefault="006A76A4" w:rsidR="006A76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3C8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6A4" w:rsidR="006A76A4">
      <w:r>
        <w:separator/>
      </w:r>
    </w:p>
  </w:footnote>
  <w:footnote w:id="0" w:type="continuationSeparator">
    <w:p w:rsidRDefault="006A76A4" w:rsidR="006A76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9D2FF9">
      <w:t>105/2017-14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05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5CF0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2F4A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3C8C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356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6A4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C2F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FF9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3E3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C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C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C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C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E3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E3C8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3E3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C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C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C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C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E3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E3C8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30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DENTAL PROJECT j.d.o.o.</izvorni_sadrzaj>
    <derivirana_varijabla naziv="DomainObject.Predmet.ProtustrankaFormated_1">  DENTAL PROJECT j.d.o.o.</derivirana_varijabla>
  </DomainObject.Predmet.ProtustrankaFormated>
  <DomainObject.Predmet.ProtustrankaFormatedOIB>
    <izvorni_sadrzaj>  DENTAL PROJECT j.d.o.o., OIB 22134332008</izvorni_sadrzaj>
    <derivirana_varijabla naziv="DomainObject.Predmet.ProtustrankaFormatedOIB_1">  DENTAL PROJECT j.d.o.o., OIB 22134332008</derivirana_varijabla>
  </DomainObject.Predmet.ProtustrankaFormatedOIB>
  <DomainObject.Predmet.ProtustrankaFormatedWithAdress>
    <izvorni_sadrzaj> DENTAL PROJECT j.d.o.o., Bartola Kašića 22, 51000 Rijeka</izvorni_sadrzaj>
    <derivirana_varijabla naziv="DomainObject.Predmet.ProtustrankaFormatedWithAdress_1"> DENTAL PROJECT j.d.o.o., Bartola Kašića 22, 51000 Rijeka</derivirana_varijabla>
  </DomainObject.Predmet.ProtustrankaFormatedWithAdress>
  <DomainObject.Predmet.ProtustrankaFormatedWithAdressOIB>
    <izvorni_sadrzaj> DENTAL PROJECT j.d.o.o., OIB 22134332008, Bartola Kašića 22, 51000 Rijeka</izvorni_sadrzaj>
    <derivirana_varijabla naziv="DomainObject.Predmet.ProtustrankaFormatedWithAdressOIB_1"> DENTAL PROJECT j.d.o.o., OIB 22134332008, Bartola Kašića 22, 51000 Rijeka</derivirana_varijabla>
  </DomainObject.Predmet.ProtustrankaFormatedWithAdressOIB>
  <DomainObject.Predmet.ProtustrankaWithAdress>
    <izvorni_sadrzaj>DENTAL PROJECT j.d.o.o. Bartola Kašića 22, 51000 Rijeka</izvorni_sadrzaj>
    <derivirana_varijabla naziv="DomainObject.Predmet.ProtustrankaWithAdress_1">DENTAL PROJECT j.d.o.o. Bartola Kašića 22, 51000 Rijeka</derivirana_varijabla>
  </DomainObject.Predmet.ProtustrankaWithAdress>
  <DomainObject.Predmet.ProtustrankaWithAdressOIB>
    <izvorni_sadrzaj>DENTAL PROJECT j.d.o.o., OIB 22134332008, Bartola Kašića 22, 51000 Rijeka</izvorni_sadrzaj>
    <derivirana_varijabla naziv="DomainObject.Predmet.ProtustrankaWithAdressOIB_1">DENTAL PROJECT j.d.o.o., OIB 22134332008, Bartola Kašića 22, 51000 Rijeka</derivirana_varijabla>
  </DomainObject.Predmet.ProtustrankaWithAdressOIB>
  <DomainObject.Predmet.ProtustrankaNazivFormated>
    <izvorni_sadrzaj>DENTAL PROJECT j.d.o.o.</izvorni_sadrzaj>
    <derivirana_varijabla naziv="DomainObject.Predmet.ProtustrankaNazivFormated_1">DENTAL PROJECT j.d.o.o.</derivirana_varijabla>
  </DomainObject.Predmet.ProtustrankaNazivFormated>
  <DomainObject.Predmet.ProtustrankaNazivFormatedOIB>
    <izvorni_sadrzaj>DENTAL PROJECT j.d.o.o., OIB 22134332008</izvorni_sadrzaj>
    <derivirana_varijabla naziv="DomainObject.Predmet.ProtustrankaNazivFormatedOIB_1">DENTAL PROJECT j.d.o.o., OIB 22134332008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DENTAL PROJECT j.d.o.o.</item>
    </izvorni_sadrzaj>
    <derivirana_varijabla naziv="DomainObject.Predmet.ProtuStrankaListFormated_1">
      <item>DENTAL PROJECT j.d.o.o.</item>
    </derivirana_varijabla>
  </DomainObject.Predmet.ProtuStrankaListFormated>
  <DomainObject.Predmet.ProtuStrankaListFormatedOIB>
    <izvorni_sadrzaj>
      <item>DENTAL PROJECT j.d.o.o., OIB 22134332008</item>
    </izvorni_sadrzaj>
    <derivirana_varijabla naziv="DomainObject.Predmet.ProtuStrankaListFormatedOIB_1">
      <item>DENTAL PROJECT j.d.o.o., OIB 22134332008</item>
    </derivirana_varijabla>
  </DomainObject.Predmet.ProtuStrankaListFormatedOIB>
  <DomainObject.Predmet.ProtuStrankaListFormatedWithAdress>
    <izvorni_sadrzaj>
      <item>DENTAL PROJECT j.d.o.o., Bartola Kašića 22, 51000 Rijeka</item>
    </izvorni_sadrzaj>
    <derivirana_varijabla naziv="DomainObject.Predmet.ProtuStrankaListFormatedWithAdress_1">
      <item>DENTAL PROJECT j.d.o.o., Bartola Kašića 22, 51000 Rijeka</item>
    </derivirana_varijabla>
  </DomainObject.Predmet.ProtuStrankaListFormatedWithAdress>
  <DomainObject.Predmet.ProtuStrankaListFormatedWithAdressOIB>
    <izvorni_sadrzaj>
      <item>DENTAL PROJECT j.d.o.o., OIB 22134332008, Bartola Kašića 22, 51000 Rijeka</item>
    </izvorni_sadrzaj>
    <derivirana_varijabla naziv="DomainObject.Predmet.ProtuStrankaListFormatedWithAdressOIB_1">
      <item>DENTAL PROJECT j.d.o.o., OIB 22134332008, Bartola Kašića 22, 51000 Rijeka</item>
    </derivirana_varijabla>
  </DomainObject.Predmet.ProtuStrankaListFormatedWithAdressOIB>
  <DomainObject.Predmet.ProtuStrankaListNazivFormated>
    <izvorni_sadrzaj>
      <item>DENTAL PROJECT j.d.o.o.</item>
    </izvorni_sadrzaj>
    <derivirana_varijabla naziv="DomainObject.Predmet.ProtuStrankaListNazivFormated_1">
      <item>DENTAL PROJECT j.d.o.o.</item>
    </derivirana_varijabla>
  </DomainObject.Predmet.ProtuStrankaListNazivFormated>
  <DomainObject.Predmet.ProtuStrankaListNazivFormatedOIB>
    <izvorni_sadrzaj>
      <item>DENTAL PROJECT j.d.o.o., OIB 22134332008</item>
    </izvorni_sadrzaj>
    <derivirana_varijabla naziv="DomainObject.Predmet.ProtuStrankaListNazivFormatedOIB_1">
      <item>DENTAL PROJECT j.d.o.o., OIB 22134332008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DENTAL PROJECT j.d.o.o.</izvorni_sadrzaj>
    <derivirana_varijabla naziv="DomainObject.Predmet.ProtustrankaIDrugi_1">DENTAL PROJECT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DENTAL PROJECT j.d.o.o., OIB 22134332008, Bartola Kašića 22, 51000 Rijeka</izvorni_sadrzaj>
    <derivirana_varijabla naziv="DomainObject.Predmet.ProtustrankaIDrugiAdressOIB_1">DENTAL PROJECT j.d.o.o., OIB 22134332008, Bartola Kašića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DENTAL PROJECT j.d.o.o.</item>
    </izvorni_sadrzaj>
    <derivirana_varijabla naziv="DomainObject.Predmet.SudioniciListNaziv_1">
      <item>FINA  Rijeka</item>
      <item>DENTAL PROJECT j.d.o.o.</item>
    </derivirana_varijabla>
  </DomainObject.Predmet.SudioniciListNaziv>
  <DomainObject.Predmet.SudioniciListAdressOIB>
    <izvorni_sadrzaj>
      <item>FINA  Rijeka, OIB 85821130368, Frana Kurelca 8,51000 Rijeka</item>
      <item>DENTAL PROJECT j.d.o.o., OIB 22134332008, Bartola Kašića 22,51000 Rijeka</item>
    </izvorni_sadrzaj>
    <derivirana_varijabla naziv="DomainObject.Predmet.SudioniciListAdressOIB_1">
      <item>FINA  Rijeka, OIB 85821130368, Frana Kurelca 8,51000 Rijeka</item>
      <item>DENTAL PROJECT j.d.o.o., OIB 22134332008, Bartola Kašića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22134332008</item>
    </izvorni_sadrzaj>
    <derivirana_varijabla naziv="DomainObject.Predmet.SudioniciListNazivOIB_1">
      <item>, OIB 85821130368</item>
      <item>, OIB 22134332008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791</properties:Words>
  <properties:Characters>4369</properties:Characters>
  <properties:Lines>96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2017-12-05T09:45:00Z</dcterms:created>
  <dc:creator>korlevicd</dc:creator>
  <cp:lastModifiedBy>Danijela Fumić</cp:lastModifiedBy>
  <cp:lastPrinted>2012-01-12T07:53:00Z</cp:lastPrinted>
  <dcterms:modified xmlns:xsi="http://www.w3.org/2001/XMLSchema-instance" xsi:type="dcterms:W3CDTF">2017-12-05T09:47:00Z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