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d9c2" w14:paraId="bc6d9c2" w:rsidRDefault="00AE649C" w:rsidP="009A6EF4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9A6EF4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A6EF4" w:rsidP="009A6EF4" w:rsidR="009A6EF4">
      <w:pPr>
        <w:spacing w:after="0"/>
      </w:pPr>
      <w:r>
        <w:t>REPUBLIKA HRVATSKA</w:t>
      </w:r>
    </w:p>
    <w:p w:rsidRDefault="009A6EF4" w:rsidP="009A6EF4" w:rsidR="009A6EF4">
      <w:pPr>
        <w:spacing w:after="0"/>
      </w:pPr>
      <w:r>
        <w:t>TRGOVAČKI SUD U VARAŽDINU</w:t>
      </w:r>
    </w:p>
    <w:p w:rsidRDefault="009A6EF4" w:rsidP="009A6EF4" w:rsidR="009A6EF4">
      <w:pPr>
        <w:spacing w:after="0"/>
      </w:pPr>
    </w:p>
    <w:p w:rsidRDefault="009A6EF4" w:rsidP="009A6EF4" w:rsidR="009A6EF4">
      <w:pPr>
        <w:spacing w:after="0"/>
        <w:jc w:val="center"/>
      </w:pPr>
    </w:p>
    <w:p w:rsidRDefault="009A6EF4" w:rsidP="009A6EF4" w:rsidR="009A6EF4">
      <w:pPr>
        <w:spacing w:after="0"/>
        <w:jc w:val="center"/>
      </w:pPr>
    </w:p>
    <w:p w:rsidRDefault="009A6EF4" w:rsidP="009A6EF4" w:rsidR="009A6EF4">
      <w:pPr>
        <w:spacing w:after="0"/>
        <w:jc w:val="center"/>
      </w:pPr>
    </w:p>
    <w:p w:rsidRDefault="009A6EF4" w:rsidP="009A6EF4" w:rsidR="009A6EF4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MATRING d.o.o. Varaždin, </w:t>
      </w:r>
      <w:proofErr w:type="spellStart"/>
      <w:r>
        <w:t>Graberje</w:t>
      </w:r>
      <w:proofErr w:type="spellEnd"/>
      <w:r>
        <w:t xml:space="preserve"> 4, OIB: 47600317053, dana 3. travnja 2017. godine temeljem čl. 430. Stečajnog zakona ("Narodne novine" 71/15, u daljnjem tekstu SZ) objavljuje slijedeći</w:t>
      </w:r>
    </w:p>
    <w:p w:rsidRDefault="009A6EF4" w:rsidP="009A6EF4" w:rsidR="009A6EF4">
      <w:pPr>
        <w:spacing w:after="0"/>
        <w:jc w:val="both"/>
      </w:pPr>
    </w:p>
    <w:p w:rsidRDefault="009A6EF4" w:rsidP="009A6EF4" w:rsidR="009A6EF4">
      <w:pPr>
        <w:spacing w:after="0"/>
        <w:jc w:val="center"/>
      </w:pPr>
      <w:r>
        <w:t xml:space="preserve">O G L A S </w:t>
      </w:r>
    </w:p>
    <w:p w:rsidRDefault="009A6EF4" w:rsidP="009A6EF4" w:rsidR="009A6EF4">
      <w:pPr>
        <w:spacing w:after="0"/>
        <w:jc w:val="both"/>
      </w:pPr>
    </w:p>
    <w:p w:rsidRDefault="009A6EF4" w:rsidP="009A6EF4" w:rsidR="009A6EF4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MATRING d.o.o. Varaždin, </w:t>
      </w:r>
      <w:proofErr w:type="spellStart"/>
      <w:r>
        <w:t>Graberje</w:t>
      </w:r>
      <w:proofErr w:type="spellEnd"/>
      <w:r>
        <w:t xml:space="preserve"> 4, OIB: 47600317053, iznosi 11.508,64 kn.</w:t>
      </w:r>
    </w:p>
    <w:p w:rsidRDefault="009A6EF4" w:rsidP="009A6EF4" w:rsidR="009A6EF4">
      <w:pPr>
        <w:spacing w:after="0"/>
        <w:jc w:val="both"/>
      </w:pPr>
    </w:p>
    <w:p w:rsidRDefault="009A6EF4" w:rsidP="009A6EF4" w:rsidR="009A6EF4">
      <w:pPr>
        <w:spacing w:after="0"/>
        <w:ind w:hanging="705" w:left="705"/>
        <w:jc w:val="both"/>
      </w:pPr>
      <w:r>
        <w:t>II</w:t>
      </w:r>
      <w:r>
        <w:tab/>
        <w:t xml:space="preserve">Pozivaju se osobe ovlaštene za zastupanje dužnika: Viktor </w:t>
      </w:r>
      <w:proofErr w:type="spellStart"/>
      <w:r>
        <w:t>Zorec</w:t>
      </w:r>
      <w:proofErr w:type="spellEnd"/>
      <w:r>
        <w:t xml:space="preserve">, Zagreb, </w:t>
      </w:r>
      <w:proofErr w:type="spellStart"/>
      <w:r>
        <w:t>Požarinje</w:t>
      </w:r>
      <w:proofErr w:type="spellEnd"/>
      <w:r>
        <w:t xml:space="preserve"> 14, OIB: 68551326984, Jadranka </w:t>
      </w:r>
      <w:proofErr w:type="spellStart"/>
      <w:r>
        <w:t>Zorec</w:t>
      </w:r>
      <w:proofErr w:type="spellEnd"/>
      <w:r>
        <w:t xml:space="preserve">, Zagreb, </w:t>
      </w:r>
      <w:proofErr w:type="spellStart"/>
      <w:r>
        <w:t>Klovićeva</w:t>
      </w:r>
      <w:proofErr w:type="spellEnd"/>
      <w:r>
        <w:t xml:space="preserve"> 16, OIB: 16149730055, Ivan </w:t>
      </w:r>
      <w:proofErr w:type="spellStart"/>
      <w:r>
        <w:t>Zorec</w:t>
      </w:r>
      <w:proofErr w:type="spellEnd"/>
      <w:r>
        <w:t xml:space="preserve">, Zagreb, </w:t>
      </w:r>
      <w:proofErr w:type="spellStart"/>
      <w:r>
        <w:t>Klovićeva</w:t>
      </w:r>
      <w:proofErr w:type="spellEnd"/>
      <w:r>
        <w:t xml:space="preserve"> 16, OIB: 65108489542,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A6EF4" w:rsidP="009A6EF4" w:rsidR="009A6EF4">
      <w:pPr>
        <w:spacing w:after="0"/>
        <w:jc w:val="both"/>
      </w:pPr>
    </w:p>
    <w:p w:rsidRDefault="009A6EF4" w:rsidP="009A6EF4" w:rsidR="009A6EF4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9A6EF4" w:rsidP="009A6EF4" w:rsidR="009A6EF4">
      <w:pPr>
        <w:spacing w:after="0"/>
        <w:jc w:val="both"/>
      </w:pPr>
    </w:p>
    <w:p w:rsidRDefault="009A6EF4" w:rsidP="009A6EF4" w:rsidR="009A6EF4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A6EF4" w:rsidP="009A6EF4" w:rsidR="009A6EF4">
      <w:pPr>
        <w:spacing w:after="0"/>
        <w:jc w:val="both"/>
      </w:pPr>
    </w:p>
    <w:p w:rsidRDefault="009A6EF4" w:rsidP="009A6EF4" w:rsidR="009A6EF4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A6EF4" w:rsidP="009A6EF4" w:rsidR="009A6EF4">
      <w:pPr>
        <w:spacing w:after="0"/>
        <w:outlineLvl w:val="0"/>
      </w:pPr>
    </w:p>
    <w:p w:rsidRDefault="009A6EF4" w:rsidP="009A6EF4" w:rsidR="009A6EF4">
      <w:pPr>
        <w:spacing w:after="0"/>
        <w:outlineLvl w:val="0"/>
      </w:pPr>
    </w:p>
    <w:p w:rsidRDefault="009A6EF4" w:rsidP="009A6EF4" w:rsidR="009A6EF4">
      <w:pPr>
        <w:spacing w:after="0"/>
        <w:jc w:val="center"/>
        <w:outlineLvl w:val="0"/>
      </w:pPr>
    </w:p>
    <w:p w:rsidRDefault="009A6EF4" w:rsidP="009A6EF4" w:rsidR="009A6EF4">
      <w:pPr>
        <w:spacing w:after="0"/>
        <w:jc w:val="center"/>
        <w:outlineLvl w:val="0"/>
      </w:pPr>
    </w:p>
    <w:p w:rsidRDefault="009A6EF4" w:rsidP="009A6EF4" w:rsidR="009A6EF4">
      <w:pPr>
        <w:spacing w:after="0"/>
        <w:jc w:val="center"/>
        <w:outlineLvl w:val="0"/>
      </w:pPr>
      <w:r>
        <w:t>Obrazloženje</w:t>
      </w:r>
    </w:p>
    <w:p w:rsidRDefault="009A6EF4" w:rsidP="009A6EF4" w:rsidR="009A6EF4">
      <w:pPr>
        <w:spacing w:after="0"/>
        <w:outlineLvl w:val="0"/>
      </w:pPr>
    </w:p>
    <w:p w:rsidRDefault="009A6EF4" w:rsidP="009A6EF4" w:rsidR="009A6EF4">
      <w:pPr>
        <w:spacing w:after="0"/>
        <w:jc w:val="both"/>
        <w:outlineLvl w:val="0"/>
      </w:pPr>
      <w:r>
        <w:tab/>
        <w:t xml:space="preserve">Dana 24. ožujka 2017. godine, predlagatelj Financijska agencija, Regionalni centar Zagreb, Podružnica Varaždin podnio je prijedlog  za otvaranje skraćenog stečajnog postupka nad dužnikom, navodeći da dužnik MATRING d.o.o. Varaždin, </w:t>
      </w:r>
      <w:proofErr w:type="spellStart"/>
      <w:r>
        <w:t>Graberje</w:t>
      </w:r>
      <w:proofErr w:type="spellEnd"/>
      <w:r>
        <w:t xml:space="preserve"> 4, OIB: 47600317053, na dan 22. ožujka 2017. u Očevidniku redoslijeda osnova za plaćanje ima evidentirane neizvršene osnove za plaćanje u ukupnom iznosu 11.508,64 kn, te da dužnik nema zaposlenih.</w:t>
      </w:r>
    </w:p>
    <w:p w:rsidRDefault="009A6EF4" w:rsidP="009A6EF4" w:rsidR="009A6EF4">
      <w:pPr>
        <w:spacing w:after="0"/>
        <w:jc w:val="both"/>
        <w:outlineLvl w:val="0"/>
      </w:pPr>
    </w:p>
    <w:p w:rsidRDefault="009A6EF4" w:rsidP="009A6EF4" w:rsidR="009A6EF4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9A6EF4" w:rsidP="009A6EF4" w:rsidR="009A6EF4">
      <w:pPr>
        <w:spacing w:after="0"/>
        <w:jc w:val="both"/>
        <w:outlineLvl w:val="0"/>
      </w:pPr>
    </w:p>
    <w:p w:rsidRDefault="009A6EF4" w:rsidP="009A6EF4" w:rsidR="009A6EF4">
      <w:pPr>
        <w:spacing w:after="0"/>
        <w:jc w:val="center"/>
        <w:outlineLvl w:val="0"/>
      </w:pPr>
    </w:p>
    <w:p w:rsidRDefault="009A6EF4" w:rsidP="009A6EF4" w:rsidR="009A6EF4">
      <w:pPr>
        <w:spacing w:after="0"/>
        <w:jc w:val="center"/>
        <w:outlineLvl w:val="0"/>
      </w:pPr>
      <w:r>
        <w:t>U Varaždinu, 3. travnja 2017. godine</w:t>
      </w:r>
    </w:p>
    <w:p w:rsidRDefault="009A6EF4" w:rsidP="009A6EF4" w:rsidR="009A6EF4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A6EF4" w:rsidP="009A6EF4" w:rsidR="009A6EF4">
      <w:pPr>
        <w:spacing w:after="0"/>
        <w:jc w:val="center"/>
        <w:outlineLvl w:val="0"/>
      </w:pPr>
    </w:p>
    <w:p w:rsidRDefault="009A6EF4" w:rsidP="009A6EF4" w:rsidR="009A6EF4">
      <w:pPr>
        <w:spacing w:after="0"/>
        <w:ind w:firstLine="720" w:left="3600"/>
        <w:outlineLvl w:val="0"/>
      </w:pPr>
      <w:r>
        <w:t xml:space="preserve">           </w:t>
      </w:r>
      <w:r>
        <w:tab/>
        <w:t>SUDSKI SAVJETNIK:</w:t>
      </w:r>
    </w:p>
    <w:p w:rsidRDefault="009A6EF4" w:rsidP="009A6EF4" w:rsidR="009A6EF4">
      <w:pPr>
        <w:spacing w:after="0"/>
        <w:ind w:firstLine="720" w:left="3600"/>
        <w:outlineLvl w:val="0"/>
      </w:pPr>
    </w:p>
    <w:p w:rsidRDefault="009A6EF4" w:rsidP="009A6EF4" w:rsidR="009A6EF4">
      <w:pPr>
        <w:spacing w:after="0"/>
        <w:ind w:firstLine="720" w:left="3600"/>
        <w:outlineLvl w:val="0"/>
      </w:pPr>
      <w:r>
        <w:tab/>
      </w:r>
      <w:r>
        <w:tab/>
        <w:t xml:space="preserve">      Martina Mašić</w:t>
      </w:r>
    </w:p>
    <w:p w:rsidRDefault="009A6EF4" w:rsidP="009A6EF4" w:rsidR="009A6EF4">
      <w:pPr>
        <w:spacing w:after="0"/>
        <w:ind w:firstLine="720" w:left="3600"/>
        <w:outlineLvl w:val="0"/>
      </w:pPr>
    </w:p>
    <w:p w:rsidRDefault="009A6EF4" w:rsidP="009A6EF4" w:rsidR="009A6EF4">
      <w:pPr>
        <w:spacing w:after="0"/>
        <w:ind w:firstLine="720" w:left="3600"/>
        <w:outlineLvl w:val="0"/>
      </w:pPr>
      <w:r>
        <w:tab/>
      </w:r>
    </w:p>
    <w:p w:rsidRDefault="009A6EF4" w:rsidP="009A6EF4" w:rsidR="009A6EF4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9A6EF4" w:rsidP="009A6EF4" w:rsidR="009A6EF4">
      <w:pPr>
        <w:spacing w:after="0"/>
        <w:outlineLvl w:val="0"/>
      </w:pPr>
    </w:p>
    <w:p w:rsidRDefault="009A6EF4" w:rsidP="009A6EF4" w:rsidR="009A6EF4">
      <w:pPr>
        <w:spacing w:after="0"/>
        <w:outlineLvl w:val="0"/>
      </w:pPr>
      <w:r>
        <w:t>DNA:</w:t>
      </w:r>
    </w:p>
    <w:p w:rsidRDefault="009A6EF4" w:rsidP="009A6EF4" w:rsidR="009A6EF4">
      <w:pPr>
        <w:spacing w:after="0"/>
        <w:outlineLvl w:val="0"/>
      </w:pPr>
      <w:r>
        <w:t>- e-Oglasna ploča suda</w:t>
      </w:r>
    </w:p>
    <w:p w:rsidRDefault="009A6EF4" w:rsidP="009A6EF4" w:rsidR="009A6EF4">
      <w:pPr>
        <w:spacing w:after="0"/>
        <w:outlineLvl w:val="0"/>
      </w:pPr>
    </w:p>
    <w:p w:rsidRDefault="009A6EF4" w:rsidP="009A6EF4" w:rsidR="009A6EF4">
      <w:pPr>
        <w:spacing w:after="0"/>
      </w:pPr>
    </w:p>
    <w:p w:rsidRDefault="009A6EF4" w:rsidP="009A6EF4" w:rsidR="009A6EF4">
      <w:pPr>
        <w:spacing w:after="0"/>
      </w:pPr>
    </w:p>
    <w:p w:rsidRDefault="009A6EF4" w:rsidP="009A6EF4" w:rsidR="009A6EF4">
      <w:pPr>
        <w:spacing w:after="0"/>
      </w:pPr>
    </w:p>
    <w:p w:rsidRDefault="009A6EF4" w:rsidP="009A6EF4" w:rsidR="009A6EF4">
      <w:pPr>
        <w:spacing w:after="0"/>
        <w:rPr>
          <w:sz w:val="22"/>
          <w:szCs w:val="22"/>
        </w:rPr>
      </w:pPr>
    </w:p>
    <w:p w:rsidRDefault="00AE649C" w:rsidP="009A6EF4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6EF4" w:rsidR="008333A9">
    <w:pPr>
      <w:pStyle w:val="Zaglavlje"/>
    </w:pPr>
    <w:r>
      <w:rPr>
        <w:rStyle w:val="PozadinaSvijetloCrvena"/>
        <w:shd w:fill="auto" w:color="auto" w:val="clear"/>
      </w:rPr>
      <w:t>Poslovni broj. 9 St-161/17-3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6EF4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727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St-161/2017-3</izvorni_sadrzaj>
    <derivirana_varijabla naziv="DomainObject.Oznaka_1">St-161/2017-3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St-161/2017</izvorni_sadrzaj>
    <derivirana_varijabla naziv="DomainObject.Predmet.OznakaBroj_1">St-161/2017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MATRING  društvo s ograničenom odgovornošću za trgovinu, poslovanje nekretninama i poslovne usluge</izvorni_sadrzaj>
    <derivirana_varijabla naziv="DomainObject.Predmet.ProtustrankaFormated_1">  MATRING  društvo s ograničenom odgovornošću za trgovinu, poslovanje nekretninama i poslovne usluge</derivirana_varijabla>
  </DomainObject.Predmet.ProtustrankaFormated>
  <DomainObject.Predmet.ProtustrankaFormatedOIB>
    <izvorni_sadrzaj>  MATRING  društvo s ograničenom odgovornošću za trgovinu, poslovanje nekretninama i poslovne usluge, OIB 47600317053</izvorni_sadrzaj>
    <derivirana_varijabla naziv="DomainObject.Predmet.ProtustrankaFormatedOIB_1">  MATRING  društvo s ograničenom odgovornošću za trgovinu, poslovanje nekretninama i poslovne usluge, OIB 47600317053</derivirana_varijabla>
  </DomainObject.Predmet.ProtustrankaFormatedOIB>
  <DomainObject.Predmet.ProtustrankaFormatedWithAdress>
    <izvorni_sadrzaj> MATRING  društvo s ograničenom odgovornošću za trgovinu, poslovanje nekretninama i poslovne usluge, Graberje 4, 42000 Varaždin</izvorni_sadrzaj>
    <derivirana_varijabla naziv="DomainObject.Predmet.ProtustrankaFormatedWithAdress_1"> MATRING  društvo s ograničenom odgovornošću za trgovinu, poslovanje nekretninama i poslovne usluge, Graberje 4, 42000 Varaždin</derivirana_varijabla>
  </DomainObject.Predmet.ProtustrankaFormatedWithAdress>
  <DomainObject.Predmet.ProtustrankaFormatedWithAdressOIB>
    <izvorni_sadrzaj> MATRING  društvo s ograničenom odgovornošću za trgovinu, poslovanje nekretninama i poslovne usluge, OIB 47600317053, Graberje 4, 42000 Varaždin</izvorni_sadrzaj>
    <derivirana_varijabla naziv="DomainObject.Predmet.ProtustrankaFormatedWithAdressOIB_1"> MATRING  društvo s ograničenom odgovornošću za trgovinu, poslovanje nekretninama i poslovne usluge, OIB 47600317053, Graberje 4, 42000 Varaždin</derivirana_varijabla>
  </DomainObject.Predmet.ProtustrankaFormatedWithAdressOIB>
  <DomainObject.Predmet.ProtustrankaWithAdress>
    <izvorni_sadrzaj>MATRING  društvo s ograničenom odgovornošću za trgovinu, poslovanje nekretninama i poslovne usluge Graberje 4, 42000 Varaždin</izvorni_sadrzaj>
    <derivirana_varijabla naziv="DomainObject.Predmet.ProtustrankaWithAdress_1">MATRING  društvo s ograničenom odgovornošću za trgovinu, poslovanje nekretninama i poslovne usluge Graberje 4, 42000 Varaždin</derivirana_varijabla>
  </DomainObject.Predmet.ProtustrankaWithAdress>
  <DomainObject.Predmet.ProtustrankaWithAdressOIB>
    <izvorni_sadrzaj>MATRING  društvo s ograničenom odgovornošću za trgovinu, poslovanje nekretninama i poslovne usluge, OIB 47600317053, Graberje 4, 42000 Varaždin</izvorni_sadrzaj>
    <derivirana_varijabla naziv="DomainObject.Predmet.ProtustrankaWithAdressOIB_1">MATRING  društvo s ograničenom odgovornošću za trgovinu, poslovanje nekretninama i poslovne usluge, OIB 47600317053, Graberje 4, 42000 Varaždin</derivirana_varijabla>
  </DomainObject.Predmet.ProtustrankaWithAdressOIB>
  <DomainObject.Predmet.ProtustrankaNazivFormated>
    <izvorni_sadrzaj>MATRING  društvo s ograničenom odgovornošću za trgovinu, poslovanje nekretninama i poslovne usluge</izvorni_sadrzaj>
    <derivirana_varijabla naziv="DomainObject.Predmet.ProtustrankaNazivFormated_1">MATRING  društvo s ograničenom odgovornošću za trgovinu, poslovanje nekretninama i poslovne usluge</derivirana_varijabla>
  </DomainObject.Predmet.ProtustrankaNazivFormated>
  <DomainObject.Predmet.ProtustrankaNazivFormatedOIB>
    <izvorni_sadrzaj>MATRING  društvo s ograničenom odgovornošću za trgovinu, poslovanje nekretninama i poslovne usluge, OIB 47600317053</izvorni_sadrzaj>
    <derivirana_varijabla naziv="DomainObject.Predmet.ProtustrankaNazivFormatedOIB_1">MATRING  društvo s ograničenom odgovornošću za trgovinu, poslovanje nekretninama i poslovne usluge, OIB 47600317053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11508.64</izvorni_sadrzaj>
    <derivirana_varijabla naziv="DomainObject.Predmet.TrenutnaVrijednost_1">11508.64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MATRING  društvo s ograničenom odgovornošću za trgovinu, poslovanje nekretninama i poslovne usluge</item>
    </izvorni_sadrzaj>
    <derivirana_varijabla naziv="DomainObject.Predmet.ProtuStrankaListFormated_1">
      <item>MATRING  društvo s ograničenom odgovornošću za trgovinu, poslovanje nekretninama i poslovne usluge</item>
    </derivirana_varijabla>
  </DomainObject.Predmet.ProtuStrankaListFormated>
  <DomainObject.Predmet.ProtuStrankaListFormatedOIB>
    <izvorni_sadrzaj>
      <item>MATRING  društvo s ograničenom odgovornošću za trgovinu, poslovanje nekretninama i poslovne usluge, OIB 47600317053</item>
    </izvorni_sadrzaj>
    <derivirana_varijabla naziv="DomainObject.Predmet.ProtuStrankaListFormatedOIB_1">
      <item>MATRING  društvo s ograničenom odgovornošću za trgovinu, poslovanje nekretninama i poslovne usluge, OIB 47600317053</item>
    </derivirana_varijabla>
  </DomainObject.Predmet.ProtuStrankaListFormatedOIB>
  <DomainObject.Predmet.ProtuStrankaListFormatedWithAdress>
    <izvorni_sadrzaj>
      <item>MATRING  društvo s ograničenom odgovornošću za trgovinu, poslovanje nekretninama i poslovne usluge, Graberje 4, 42000 Varaždin</item>
    </izvorni_sadrzaj>
    <derivirana_varijabla naziv="DomainObject.Predmet.ProtuStrankaListFormatedWithAdress_1">
      <item>MATRING  društvo s ograničenom odgovornošću za trgovinu, poslovanje nekretninama i poslovne usluge, Graberje 4, 42000 Varaždin</item>
    </derivirana_varijabla>
  </DomainObject.Predmet.ProtuStrankaListFormatedWithAdress>
  <DomainObject.Predmet.ProtuStrankaListFormatedWithAdressOIB>
    <izvorni_sadrzaj>
      <item>MATRING  društvo s ograničenom odgovornošću za trgovinu, poslovanje nekretninama i poslovne usluge, OIB 47600317053, Graberje 4, 42000 Varaždin</item>
    </izvorni_sadrzaj>
    <derivirana_varijabla naziv="DomainObject.Predmet.ProtuStrankaListFormatedWithAdressOIB_1">
      <item>MATRING  društvo s ograničenom odgovornošću za trgovinu, poslovanje nekretninama i poslovne usluge, OIB 47600317053, Graberje 4, 42000 Varaždin</item>
    </derivirana_varijabla>
  </DomainObject.Predmet.ProtuStrankaListFormatedWithAdressOIB>
  <DomainObject.Predmet.ProtuStrankaListNazivFormated>
    <izvorni_sadrzaj>
      <item>MATRING  društvo s ograničenom odgovornošću za trgovinu, poslovanje nekretninama i poslovne usluge</item>
    </izvorni_sadrzaj>
    <derivirana_varijabla naziv="DomainObject.Predmet.ProtuStrankaListNazivFormated_1">
      <item>MATRING  društvo s ograničenom odgovornošću za trgovinu, poslovanje nekretninama i poslovne usluge</item>
    </derivirana_varijabla>
  </DomainObject.Predmet.ProtuStrankaListNazivFormated>
  <DomainObject.Predmet.ProtuStrankaListNazivFormatedOIB>
    <izvorni_sadrzaj>
      <item>MATRING  društvo s ograničenom odgovornošću za trgovinu, poslovanje nekretninama i poslovne usluge, OIB 47600317053</item>
    </izvorni_sadrzaj>
    <derivirana_varijabla naziv="DomainObject.Predmet.ProtuStrankaListNazivFormatedOIB_1">
      <item>MATRING  društvo s ograničenom odgovornošću za trgovinu, poslovanje nekretninama i poslovne usluge, OIB 47600317053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St-161/2017-3</izvorni_sadrzaj>
    <derivirana_varijabla naziv="DomainObject.PoslovniBrojDokumenta_1">St-161/2017-3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MATRING  društvo s ograničenom odgovornošću za trgovinu, poslovanje nekretninama i poslovne usluge</izvorni_sadrzaj>
    <derivirana_varijabla naziv="DomainObject.Predmet.ProtustrankaIDrugi_1">MATRING  društvo s ograničenom odgovornošću za trgovinu, poslovanje nekretninama i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MATRING  društvo s ograničenom odgovornošću za trgovinu, poslovanje nekretninama i poslovne usluge, OIB 47600317053, Graberje 4, 42000 Varaždin</izvorni_sadrzaj>
    <derivirana_varijabla naziv="DomainObject.Predmet.ProtustrankaIDrugiAdressOIB_1">MATRING  društvo s ograničenom odgovornošću za trgovinu, poslovanje nekretninama i poslovne usluge, OIB 47600317053, Graberje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MATRING  društvo s ograničenom odgovornošću za trgovinu, poslovanje nekretninama i poslovne usluge</item>
      <item>Sudski registar</item>
      <item>e-oglasna ploča</item>
    </izvorni_sadrzaj>
    <derivirana_varijabla naziv="DomainObject.Predmet.SudioniciListNaziv_1">
      <item>Financijska agencija</item>
      <item>MATRING  društvo s ograničenom odgovornošću za trgovinu, poslovanje nekretninama i poslovne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MATRING  društvo s ograničenom odgovornošću za trgovinu, poslovanje nekretninama i poslovne usluge, OIB 47600317053, Graberje 4,42000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MATRING  društvo s ograničenom odgovornošću za trgovinu, poslovanje nekretninama i poslovne usluge, OIB 47600317053, Graberje 4,42000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5F0C0B-B711-49F5-B52C-D634504A0F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2520</properties:Characters>
  <properties:Lines>79</properties:Lines>
  <properties:Paragraphs>17</properties:Paragraphs>
  <properties:TotalTime>13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2017-04-03T12:09:00Z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St-161/2017-3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