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4adbe" w14:paraId="654adbe" w:rsidRDefault="00606104" w:rsidP="00606104" w:rsidR="00606104">
      <w:pPr>
        <w:jc w:val="center"/>
        <w15:collapsed w:val="false"/>
      </w:pPr>
      <w:bookmarkStart w:name="_GoBack" w:id="0"/>
      <w:bookmarkEnd w:id="0"/>
      <w:r>
        <w:t>Obrazac 20.</w:t>
      </w:r>
    </w:p>
    <w:p w:rsidRDefault="00606104" w:rsidP="00606104" w:rsidR="00606104">
      <w:pPr>
        <w:jc w:val="center"/>
      </w:pPr>
    </w:p>
    <w:p w:rsidRDefault="00606104" w:rsidP="00606104" w:rsidR="00606104">
      <w:pPr>
        <w:jc w:val="center"/>
        <w:rPr>
          <w:b/>
        </w:rPr>
      </w:pPr>
      <w:r>
        <w:rPr>
          <w:b/>
        </w:rPr>
        <w:t>IZVJEŠĆE STEČAJNOG UPRAVITELJA  ZA ISPITNO I IZVJEŠTAJNO ROČIŠTE  ZAKAZANO ZA DAN 19.TRAVNJA 2017. GODINE</w:t>
      </w:r>
    </w:p>
    <w:p w:rsidRDefault="00606104" w:rsidP="00606104" w:rsidR="00606104">
      <w:pPr>
        <w:jc w:val="center"/>
        <w:rPr>
          <w:b/>
        </w:rPr>
      </w:pPr>
    </w:p>
    <w:p w:rsidRDefault="00606104" w:rsidP="00606104" w:rsidR="00606104">
      <w:pPr>
        <w:rPr>
          <w:b/>
        </w:rPr>
      </w:pPr>
      <w:r>
        <w:rPr>
          <w:b/>
        </w:rPr>
        <w:t xml:space="preserve"> </w:t>
      </w:r>
    </w:p>
    <w:p w:rsidRDefault="00606104" w:rsidP="00606104" w:rsidR="00606104"/>
    <w:p w:rsidRDefault="00606104" w:rsidP="00606104" w:rsidR="00606104">
      <w:pPr>
        <w:rPr>
          <w:b/>
        </w:rPr>
      </w:pPr>
      <w:r>
        <w:rPr>
          <w:b/>
        </w:rPr>
        <w:t>Nadležni trgovački sud: Trgovački sud u Bjelovaru</w:t>
      </w:r>
    </w:p>
    <w:p w:rsidRDefault="00606104" w:rsidP="00606104" w:rsidR="00606104">
      <w:pPr>
        <w:rPr>
          <w:b/>
        </w:rPr>
      </w:pPr>
      <w:r>
        <w:rPr>
          <w:b/>
        </w:rPr>
        <w:t>Poslovni broj spisa: 1: St-992/2016-9</w:t>
      </w:r>
    </w:p>
    <w:p w:rsidRDefault="00606104" w:rsidP="00606104" w:rsidR="00606104">
      <w:pPr>
        <w:rPr>
          <w:b/>
        </w:rPr>
      </w:pPr>
      <w:r>
        <w:rPr>
          <w:b/>
        </w:rPr>
        <w:t>Stečajni dužnik:  SPAJIĆ proizvodnja i usluge d.o.o. ČAČINCI, Braće Radića 34, OIB 36321371245</w:t>
      </w:r>
    </w:p>
    <w:p w:rsidRDefault="00606104" w:rsidP="00606104" w:rsidR="00606104">
      <w:pPr>
        <w:rPr>
          <w:b/>
        </w:rPr>
      </w:pPr>
    </w:p>
    <w:p w:rsidRDefault="00606104" w:rsidP="00606104" w:rsidR="00606104">
      <w:pPr>
        <w:rPr>
          <w:b/>
        </w:rPr>
      </w:pPr>
    </w:p>
    <w:p w:rsidRDefault="00606104" w:rsidP="00606104" w:rsidR="00606104">
      <w:pPr>
        <w:rPr>
          <w:b/>
        </w:rPr>
      </w:pPr>
      <w:r>
        <w:rPr>
          <w:b/>
        </w:rPr>
        <w:t>IZVJEŠĆE O GOSPODARSKO-FINACIJSKOM POLOŽAJU STEČAJNOG DUŽNIKA</w:t>
      </w:r>
    </w:p>
    <w:p w:rsidRDefault="00606104" w:rsidP="00606104" w:rsidR="00606104">
      <w:pPr>
        <w:rPr>
          <w:b/>
        </w:rPr>
      </w:pPr>
      <w:r>
        <w:rPr>
          <w:b/>
        </w:rPr>
        <w:t xml:space="preserve">   </w:t>
      </w:r>
    </w:p>
    <w:p w:rsidRDefault="00606104" w:rsidP="00606104" w:rsidR="00606104">
      <w:pPr>
        <w:numPr>
          <w:ilvl w:val="0"/>
          <w:numId w:val="1"/>
        </w:numPr>
        <w:rPr>
          <w:b/>
        </w:rPr>
      </w:pPr>
      <w:r>
        <w:rPr>
          <w:b/>
        </w:rPr>
        <w:t xml:space="preserve"> Uzroci i razlozi otvaranja stečajnog postupka</w:t>
      </w:r>
    </w:p>
    <w:p w:rsidRDefault="00606104" w:rsidP="00606104" w:rsidR="00606104">
      <w:pPr>
        <w:rPr>
          <w:b/>
        </w:rPr>
      </w:pPr>
    </w:p>
    <w:p w:rsidRDefault="00606104" w:rsidP="00606104" w:rsidR="00606104">
      <w:r>
        <w:t xml:space="preserve">            Prijedlog za otvaranje stečajnog postupka nad dužnikom </w:t>
      </w:r>
      <w:r>
        <w:rPr>
          <w:b/>
        </w:rPr>
        <w:t xml:space="preserve">SPAJIĆ proizvodnja i usluge d.o.o. ČAČINCI, Braće Radića 34, OIB 36321371245 </w:t>
      </w:r>
      <w:r>
        <w:t>podnijeli su je predlagatelji Financijska agencija, Podružnica Bjelovar i Privredna banka d.d. Zagreb.</w:t>
      </w:r>
    </w:p>
    <w:p w:rsidRDefault="00606104" w:rsidP="00606104" w:rsidR="00606104">
      <w:r>
        <w:t xml:space="preserve">           Prema potvrdi Financijske agencije od 01.rujna 2015.godine dužnik se nalazi u neprekidnoj blokadi poslovnog računa dužoj od 60 dana što je i zakonski razlog za otvaranje stečaja nad dužnikom.</w:t>
      </w:r>
    </w:p>
    <w:p w:rsidRDefault="00606104" w:rsidP="00606104" w:rsidR="00606104">
      <w:r>
        <w:t xml:space="preserve">           Na ročištu za utvrđivanje uvjeta za otvaranje stečajnog postupka zakonski zastupnik dužnika sada bivši direktor Petar Spajić iz Zagreba, Derenčinova 22/A potvrdio je navode o stanju blokade te izjavio da se ne protivi otvaranju stečajnog postupka nad dužnikom.</w:t>
      </w:r>
    </w:p>
    <w:p w:rsidRDefault="00606104" w:rsidP="00606104" w:rsidR="00606104">
      <w:r>
        <w:t xml:space="preserve">           Sukladno članku 116, stavak 1, alineja 2, Stečajnog zakona ( NN 71/15) Trgovački sud u Bjelovaru donio je dana 27.siječnja 2017.godine odluku o otvaranju stečajnog  postupka nad dužnikom.</w:t>
      </w:r>
    </w:p>
    <w:p w:rsidRDefault="00606104" w:rsidP="00606104" w:rsidR="00606104"/>
    <w:p w:rsidRDefault="00606104" w:rsidP="00606104" w:rsidR="00606104">
      <w:pPr>
        <w:pStyle w:val="Odlomakpopisa"/>
        <w:numPr>
          <w:ilvl w:val="0"/>
          <w:numId w:val="1"/>
        </w:numPr>
        <w:rPr>
          <w:b/>
        </w:rPr>
      </w:pPr>
      <w:r>
        <w:rPr>
          <w:b/>
        </w:rPr>
        <w:t>O gospodarskom položaju stečajnog dužnika</w:t>
      </w:r>
    </w:p>
    <w:p w:rsidRDefault="00606104" w:rsidP="00606104" w:rsidR="00606104">
      <w:pPr>
        <w:pStyle w:val="Odlomakpopisa"/>
        <w:rPr>
          <w:b/>
        </w:rPr>
      </w:pPr>
    </w:p>
    <w:p w:rsidRDefault="00606104" w:rsidP="00606104" w:rsidR="00606104">
      <w:r>
        <w:t xml:space="preserve">           Društvo Spajić d.o.o. proizvodnja i usluge osnovano je 1990.godine.</w:t>
      </w:r>
    </w:p>
    <w:p w:rsidRDefault="00606104" w:rsidP="00606104" w:rsidR="00606104">
      <w:r>
        <w:t xml:space="preserve">           Društvo je djelovalo na tržištu Hrvatske i dijelom Europe proteklih 20 godina.</w:t>
      </w:r>
    </w:p>
    <w:p w:rsidRDefault="00606104" w:rsidP="00606104" w:rsidR="00606104">
      <w:r>
        <w:t xml:space="preserve">           Tijekom 1997. I 1998.godine društvo je izvršilo investicijska ulaganja u proizvodnju poljoprivrednih proizvoda na vlastitim površinama te izgradilo tvornicu za preradu i konzerviranje poljoprivrednih proizvoda.</w:t>
      </w:r>
    </w:p>
    <w:p w:rsidRDefault="00606104" w:rsidP="00606104" w:rsidR="00606104">
      <w:r>
        <w:t xml:space="preserve">          U ciklusu svoje proizvodnje društvo kao finalne proizvode isporučuje na tržište pasterizirani krastavac, papriku, salatu, ciklu, feferon i druge proizvode.</w:t>
      </w:r>
    </w:p>
    <w:p w:rsidRDefault="00606104" w:rsidP="00606104" w:rsidR="00606104">
      <w:r>
        <w:t xml:space="preserve">          Pasterizacija se je odvijala u grupi konzerviranaj sa povišenim temperaturama.</w:t>
      </w:r>
    </w:p>
    <w:p w:rsidRDefault="00606104" w:rsidP="00606104" w:rsidR="00606104">
      <w:r>
        <w:t xml:space="preserve">          U sklopu tvornice postojao je i vlastiti laboratorij za kontorlu kvalitete.</w:t>
      </w:r>
    </w:p>
    <w:p w:rsidRDefault="00606104" w:rsidP="00606104" w:rsidR="00606104">
      <w:r>
        <w:t xml:space="preserve">          Osoba za zastupanje bila je Petar Spajić, direktor iz Zagreba, Derenčinova 22A, OIB 48462086620.</w:t>
      </w:r>
    </w:p>
    <w:p w:rsidRDefault="00606104" w:rsidP="00606104" w:rsidR="00606104">
      <w:r>
        <w:t xml:space="preserve">          Društvo je tijekom poslovanja zapošljavalo do tridesetak zaposlenih radnika.</w:t>
      </w:r>
    </w:p>
    <w:p w:rsidRDefault="00606104" w:rsidP="00606104" w:rsidR="00606104">
      <w:r>
        <w:t xml:space="preserve">          Dana 27.05.2013.godine otvorena je predstečajna nagodba nad stečajnim dužnikom pred Trgovačkim sudom u Bjelovaru.</w:t>
      </w:r>
    </w:p>
    <w:p w:rsidRDefault="00606104" w:rsidP="00606104" w:rsidR="00606104">
      <w:r>
        <w:t xml:space="preserve">          Ista je i pravomoćno potvrđena dana 25.rujna 2013.godine pod poslovnim brojem 1 Stpn-21/2013-7.</w:t>
      </w:r>
    </w:p>
    <w:p w:rsidRDefault="00606104" w:rsidP="00606104" w:rsidR="00606104">
      <w:r>
        <w:lastRenderedPageBreak/>
        <w:t xml:space="preserve">          Stečajni dužnik nakon potpisivanja nagodbe nije uspio nastaviti poslovanje u dotadašnjem obimu te je do dana otvaranja stečaja vodio samo računovodstveno-finacijski dio poslovanja bez proizvodnje.</w:t>
      </w:r>
    </w:p>
    <w:p w:rsidRDefault="00606104" w:rsidP="00606104" w:rsidR="00606104">
      <w:r>
        <w:t xml:space="preserve">         Stečajni dužnik više ne posluje na navedenoj adresi i nema izgleda za nastavak poslovanja.</w:t>
      </w:r>
    </w:p>
    <w:p w:rsidRDefault="00606104" w:rsidP="00606104" w:rsidR="00606104">
      <w:r>
        <w:t xml:space="preserve">         Stečajni upravitelj zatekao je u stalnom radnom odnosu troje radnika kojima su danom otvaranja stečajnog postupka uručeni otkazi o radu i nalaze se na Zavodu za zapošljavanje.</w:t>
      </w:r>
    </w:p>
    <w:p w:rsidRDefault="00606104" w:rsidP="00606104" w:rsidR="00606104">
      <w:r>
        <w:t xml:space="preserve">         Isti radnici imaju pravo na naknadu plaće od Agencije za zaštitu radničkih prava u slučaju stečaja poslodavca koji zahtjev će se uputiti Agenciji nakon pravomoćnog rješenja o utvrđivanju tražbina u stečajnom postupku.</w:t>
      </w:r>
    </w:p>
    <w:p w:rsidRDefault="00606104" w:rsidP="00606104" w:rsidR="00606104">
      <w:r>
        <w:t xml:space="preserve">          </w:t>
      </w:r>
    </w:p>
    <w:p w:rsidRDefault="00606104" w:rsidP="00606104" w:rsidR="00606104">
      <w:r>
        <w:t xml:space="preserve">     </w:t>
      </w:r>
    </w:p>
    <w:p w:rsidRDefault="00606104" w:rsidP="00606104" w:rsidR="00606104">
      <w:pPr>
        <w:numPr>
          <w:ilvl w:val="0"/>
          <w:numId w:val="1"/>
        </w:numPr>
        <w:rPr>
          <w:b/>
        </w:rPr>
      </w:pPr>
      <w:r>
        <w:rPr>
          <w:b/>
        </w:rPr>
        <w:t>Financijsko stanje stečajnog dužnika temeljem uvida u financijska izvješća</w:t>
      </w:r>
    </w:p>
    <w:p w:rsidRDefault="00606104" w:rsidP="00606104" w:rsidR="00606104">
      <w:pPr>
        <w:rPr>
          <w:b/>
        </w:rPr>
      </w:pPr>
    </w:p>
    <w:p w:rsidRDefault="00606104" w:rsidP="00606104" w:rsidR="00606104">
      <w:r>
        <w:rPr>
          <w:b/>
        </w:rPr>
        <w:t xml:space="preserve">           </w:t>
      </w:r>
      <w:r>
        <w:t xml:space="preserve">     Prema podacima iz bilance stanja stečajnog dužnik dan 31.12.2015.godine, stečajni dužnik je poslovnu 2015.godinu završio sa gubitkom od 131.894,00 kuna a ukupni preneseni gubitak iz prethodnih godina iznosi 4.124.085,00 kuna.</w:t>
      </w:r>
    </w:p>
    <w:p w:rsidRDefault="00606104" w:rsidP="00606104" w:rsidR="00606104">
      <w:r>
        <w:t xml:space="preserve">               Stečajni dužnik nije iskazao potraživanja od kupaca a niti dugotrajnu finacijskun imovinu.</w:t>
      </w:r>
    </w:p>
    <w:p w:rsidRDefault="00606104" w:rsidP="00606104" w:rsidR="00606104">
      <w:r>
        <w:t xml:space="preserve">               Od dugotrajne materijalne imovine dužnik je u bilanci naveo imovinu u vrijednosti od 9.578.912,00 kuna a koja se sastoji od zemljišta, građevinskih objekata, postrojenja i opreme i alata te pogonski inventar.</w:t>
      </w:r>
    </w:p>
    <w:p w:rsidRDefault="00606104" w:rsidP="00606104" w:rsidR="00606104">
      <w:r>
        <w:t xml:space="preserve">               Stečajni upravitelj otvorio je novi žiro račun te deblokirao sredstva koja je na posebnom računu FINE rezervirala Inspekcija rada i preusmjerio dio poticaja za 2016.godine dobivenih od Agencije za plaćanja tako da stanje na novom žiro računu iznosi </w:t>
      </w:r>
      <w:r>
        <w:rPr>
          <w:b/>
        </w:rPr>
        <w:t>35.133,11</w:t>
      </w:r>
      <w:r>
        <w:t xml:space="preserve"> kuna.</w:t>
      </w:r>
    </w:p>
    <w:p w:rsidRDefault="00606104" w:rsidP="00606104" w:rsidR="00606104">
      <w:r>
        <w:t xml:space="preserve">               Agencija za plaćanje preusmjerila je drugu polovicu poticaja na račun Ministarstva financija, Porezna uprava a ista sredstva knjižena su nakon otvaranja stečajnog postupka.</w:t>
      </w:r>
    </w:p>
    <w:p w:rsidRDefault="00606104" w:rsidP="00606104" w:rsidR="00606104">
      <w:r>
        <w:t xml:space="preserve">               Stečajni upravitelj će nakon ispitnog i izvještajnog zatražiti povrat istih na novi žiro račun.</w:t>
      </w:r>
    </w:p>
    <w:p w:rsidRDefault="00606104" w:rsidP="00606104" w:rsidR="00606104">
      <w:r>
        <w:t xml:space="preserve">               Stečajni upravitelj je došao u posjed Elaborata o procjeni vrijednosti nekretnina i pokretnina  društva SPAJIĆ d.o.o. iz Čačinaca koja je izrađena od strane PBZ Nekretnina iz Zagreba, Radnička cesta 44 broj 4913/10 iz prosinca 2010.godine a koja je sastavni dio stečajnog postupka.</w:t>
      </w:r>
    </w:p>
    <w:p w:rsidRDefault="00606104" w:rsidP="00606104" w:rsidR="00606104">
      <w:r>
        <w:t xml:space="preserve">           </w:t>
      </w:r>
    </w:p>
    <w:p w:rsidRDefault="00606104" w:rsidP="00606104" w:rsidR="00606104">
      <w:pPr>
        <w:pStyle w:val="Odlomakpopisa"/>
        <w:numPr>
          <w:ilvl w:val="0"/>
          <w:numId w:val="1"/>
        </w:numPr>
        <w:rPr>
          <w:b/>
        </w:rPr>
      </w:pPr>
      <w:r>
        <w:rPr>
          <w:b/>
        </w:rPr>
        <w:t xml:space="preserve"> Popis imovine stečajnog dužnika (stanje stečajne mase)</w:t>
      </w:r>
    </w:p>
    <w:p w:rsidRDefault="00606104" w:rsidP="00606104" w:rsidR="00606104">
      <w:pPr>
        <w:pStyle w:val="Odlomakpopisa"/>
        <w:rPr>
          <w:b/>
        </w:rPr>
      </w:pPr>
    </w:p>
    <w:p w:rsidRDefault="00606104" w:rsidP="00606104" w:rsidR="00606104">
      <w:pPr>
        <w:pStyle w:val="Odlomakpopisa"/>
        <w:numPr>
          <w:ilvl w:val="1"/>
          <w:numId w:val="1"/>
        </w:numPr>
        <w:rPr>
          <w:b/>
        </w:rPr>
      </w:pPr>
      <w:r>
        <w:rPr>
          <w:b/>
        </w:rPr>
        <w:t xml:space="preserve">   Nekretnine(objekti)</w:t>
      </w:r>
    </w:p>
    <w:p w:rsidRDefault="00606104" w:rsidP="00606104" w:rsidR="00606104">
      <w:pPr>
        <w:rPr>
          <w:b/>
        </w:rPr>
      </w:pPr>
    </w:p>
    <w:p w:rsidRDefault="00606104" w:rsidP="00606104" w:rsidR="00606104">
      <w:r>
        <w:t xml:space="preserve">            Uvidom u z.k.ul. 1573, č.k.br.519,  k.o. Čačinci ustanovljeno je da stečajni dužnik ima u vlasništvu  dvije poslovne zgrade (poslovni objekti, administrativna zgrada i skladišna zgrada) ukupne površine 1.657 m2.</w:t>
      </w:r>
    </w:p>
    <w:p w:rsidRDefault="00606104" w:rsidP="00606104" w:rsidR="00606104">
      <w:r>
        <w:t xml:space="preserve">           U teretovnici ovog uloška nalaze se slijedeće zabilježbe :</w:t>
      </w:r>
    </w:p>
    <w:p w:rsidRDefault="00606104" w:rsidP="00606104" w:rsidR="00606104">
      <w:r>
        <w:t>-  sporazumi o zasnivanju založnog prava Posl.brojevi: OV-5898/2012, OV-5899/2012 i OU-596/05 u korist Privredne banke iz Zagreba d.d.</w:t>
      </w:r>
    </w:p>
    <w:p w:rsidRDefault="00606104" w:rsidP="00606104" w:rsidR="00606104">
      <w:r>
        <w:t xml:space="preserve"> -  sporazum o zasnivanju založnog prava Posl.broj: OU-614/2012 u korist Spajić Anke iz Donje Lomnice, Petra Preradovića 12.</w:t>
      </w:r>
    </w:p>
    <w:p w:rsidRDefault="00606104" w:rsidP="00606104" w:rsidR="00606104">
      <w:r>
        <w:t xml:space="preserve">          Ukupna vrijednost nekretnine koja se odnosi na poslovnu zgradu, tvornicu i dvorište temeljem procjene PBZ nekretnine iz 2010.godine iznosi </w:t>
      </w:r>
      <w:r>
        <w:rPr>
          <w:b/>
        </w:rPr>
        <w:t xml:space="preserve">4.336.557,15 </w:t>
      </w:r>
      <w:r>
        <w:t>kuna.</w:t>
      </w:r>
    </w:p>
    <w:p w:rsidRDefault="00606104" w:rsidP="00606104" w:rsidR="00606104">
      <w:r>
        <w:lastRenderedPageBreak/>
        <w:t xml:space="preserve">          U sklopu z.k.ul. 1573, k.o. Čačinci, čkbr. 519 nalazi se i nasad višnje u površini od 2.6565 hektara koja je neodvojiva cjelina a prema procjeni sudskog vještaka mr.sci. Zdravka Mužara ovaj nasad vrijedi </w:t>
      </w:r>
      <w:r>
        <w:rPr>
          <w:b/>
        </w:rPr>
        <w:t>327.447,95</w:t>
      </w:r>
      <w:r>
        <w:t xml:space="preserve"> kuna.</w:t>
      </w:r>
    </w:p>
    <w:p w:rsidRDefault="00606104" w:rsidP="00606104" w:rsidR="00606104">
      <w:r>
        <w:t xml:space="preserve">          Dakle ukupna procijenjena vrijednost nekretnina i pripadajućeg zemljišta dakle tvornice, skladišta i dvorišta te pripadajućeg nasada višnje iznosila bi </w:t>
      </w:r>
      <w:r>
        <w:rPr>
          <w:b/>
        </w:rPr>
        <w:t>4.664.005,10</w:t>
      </w:r>
      <w:r>
        <w:t xml:space="preserve"> kuna.</w:t>
      </w:r>
    </w:p>
    <w:p w:rsidRDefault="00606104" w:rsidP="00606104" w:rsidR="00606104"/>
    <w:p w:rsidRDefault="00606104" w:rsidP="00606104" w:rsidR="00606104">
      <w:pPr>
        <w:pStyle w:val="Odlomakpopisa"/>
        <w:numPr>
          <w:ilvl w:val="1"/>
          <w:numId w:val="1"/>
        </w:numPr>
        <w:rPr>
          <w:b/>
        </w:rPr>
      </w:pPr>
      <w:r>
        <w:t xml:space="preserve">  </w:t>
      </w:r>
      <w:r>
        <w:rPr>
          <w:b/>
        </w:rPr>
        <w:t>Nekretnine (poljoprivredna zemljišta)</w:t>
      </w:r>
    </w:p>
    <w:p w:rsidRDefault="00606104" w:rsidP="00606104" w:rsidR="00606104">
      <w:pPr>
        <w:rPr>
          <w:b/>
        </w:rPr>
      </w:pPr>
    </w:p>
    <w:p w:rsidRDefault="00606104" w:rsidP="00606104" w:rsidR="00606104">
      <w:r>
        <w:t xml:space="preserve">          Stečajni dužnik ima u vlasništvu i dijelom u suvlasništvu nekretnine u naravi poljoprivredno zemljište koje je dato u zakup OPG Vukić Mirka iz Čačinaca, Braće Radića 17 i to:</w:t>
      </w:r>
    </w:p>
    <w:p w:rsidRDefault="00606104" w:rsidP="00606104" w:rsidR="00606104"/>
    <w:p w:rsidRDefault="00606104" w:rsidP="00606104" w:rsidR="00606104">
      <w:pPr>
        <w:pStyle w:val="Odlomakpopisa"/>
        <w:numPr>
          <w:ilvl w:val="0"/>
          <w:numId w:val="2"/>
        </w:numPr>
      </w:pPr>
      <w:r>
        <w:t xml:space="preserve">Z.k.ul.117, k.o. Čačinci, čkbr. 49, oranica Crnje, ukupne površine 24.119 m2, procijenjene vrijednosti po gospodarskom vještaku na  iznos  od </w:t>
      </w:r>
      <w:r>
        <w:rPr>
          <w:b/>
        </w:rPr>
        <w:t>44.651,50</w:t>
      </w:r>
      <w:r>
        <w:t xml:space="preserve"> kuna u suvlasništvu 6/7 Spajić d.o.o. u stečaju i 1/7 Biber Anka koja je i kupljena kao suvlasništvo.</w:t>
      </w:r>
    </w:p>
    <w:p w:rsidRDefault="00606104" w:rsidP="00606104" w:rsidR="00606104">
      <w:pPr>
        <w:pStyle w:val="Odlomakpopisa"/>
      </w:pPr>
      <w:r>
        <w:t>Na navedenoj čestici  je upisano razlučno pravo Spajić Anke iz Donje Lomnice 12 na iznos od 1.000.000,00 kuna.</w:t>
      </w:r>
    </w:p>
    <w:p w:rsidRDefault="00606104" w:rsidP="00606104" w:rsidR="00606104">
      <w:pPr>
        <w:pStyle w:val="Odlomakpopisa"/>
        <w:numPr>
          <w:ilvl w:val="0"/>
          <w:numId w:val="2"/>
        </w:numPr>
      </w:pPr>
      <w:r>
        <w:t xml:space="preserve">Z.k.ul. 992, k.o. Čačinci, čkbr. 2739, oranica Lipovac, ukupne površine 22.242 m2,vlasništvo 1/1,procijenjene vrijednosti po gospodarskom vještaku na iznos od </w:t>
      </w:r>
      <w:r>
        <w:rPr>
          <w:b/>
        </w:rPr>
        <w:t>46.020,42</w:t>
      </w:r>
      <w:r>
        <w:t xml:space="preserve"> kuna.</w:t>
      </w:r>
      <w:r>
        <w:rPr>
          <w:b/>
        </w:rPr>
        <w:t xml:space="preserve">  </w:t>
      </w:r>
      <w:r>
        <w:t>Na navedenoj čestici  je upisano razlučno pravo Spajić Anke iz Donje Lomnice 12 na  iznos od 1.000.000,00 kuna.</w:t>
      </w:r>
    </w:p>
    <w:p w:rsidRDefault="00606104" w:rsidP="00606104" w:rsidR="00606104">
      <w:pPr>
        <w:pStyle w:val="Odlomakpopisa"/>
        <w:numPr>
          <w:ilvl w:val="0"/>
          <w:numId w:val="2"/>
        </w:numPr>
      </w:pPr>
      <w:r>
        <w:t xml:space="preserve">Z.k.ul. 1258, k.o. Čačinci, čkbr. 50, oranica Crnje , ukupne površine 16.361 m2, vlasništvo 1/1 procijenjene vrijednosti po kupoprodajnom ugovoru na iznos od  </w:t>
      </w:r>
      <w:r>
        <w:rPr>
          <w:b/>
        </w:rPr>
        <w:t>37.000,00</w:t>
      </w:r>
      <w:r>
        <w:t xml:space="preserve"> kuna.</w:t>
      </w:r>
    </w:p>
    <w:p w:rsidRDefault="00606104" w:rsidP="00606104" w:rsidR="00606104">
      <w:pPr>
        <w:pStyle w:val="Odlomakpopisa"/>
      </w:pPr>
      <w:r>
        <w:rPr>
          <w:b/>
        </w:rPr>
        <w:t xml:space="preserve">  </w:t>
      </w:r>
      <w:r>
        <w:t>Na navedenoj čestici  je upisano razlučno pravo Spajić Anke iz Donje Lomnice 12 na iznos od 1.000.000,00 kuna.</w:t>
      </w:r>
    </w:p>
    <w:p w:rsidRDefault="00606104" w:rsidP="00606104" w:rsidR="00606104">
      <w:pPr>
        <w:pStyle w:val="Odlomakpopisa"/>
        <w:numPr>
          <w:ilvl w:val="0"/>
          <w:numId w:val="2"/>
        </w:numPr>
      </w:pPr>
      <w:r>
        <w:t xml:space="preserve">Z.k.ul. 1286, k.o. Čačinci, čkbr. 2129, šuma Babinkovo brdo, ukupne površine 2.146 m2, vlasništvo 1/1, procijenjene po vrijednosti kupoprodajnog ugovora na iznos od </w:t>
      </w:r>
      <w:r>
        <w:rPr>
          <w:b/>
        </w:rPr>
        <w:t>5.800,00</w:t>
      </w:r>
      <w:r>
        <w:t xml:space="preserve"> kuna. </w:t>
      </w:r>
    </w:p>
    <w:p w:rsidRDefault="00606104" w:rsidP="00606104" w:rsidR="00606104">
      <w:pPr>
        <w:pStyle w:val="Odlomakpopisa"/>
      </w:pPr>
      <w:r>
        <w:rPr>
          <w:b/>
        </w:rPr>
        <w:t xml:space="preserve"> </w:t>
      </w:r>
      <w:r>
        <w:t>Na navedenoj čestici  je upisano razlučno pravo Spajić Anke iz Donje Lomnice 12 na iznos od 1.000.000,00 kuna.</w:t>
      </w:r>
    </w:p>
    <w:p w:rsidRDefault="00606104" w:rsidP="00606104" w:rsidR="00606104">
      <w:pPr>
        <w:pStyle w:val="Odlomakpopisa"/>
        <w:numPr>
          <w:ilvl w:val="0"/>
          <w:numId w:val="2"/>
        </w:numPr>
      </w:pPr>
      <w:r>
        <w:t xml:space="preserve">Z.k.ul. 1569, k.o. Čačinci, čkbr. 44, oranica Crnje, ukupne površine 12.754 m2, vlasništvo 1/1, procijenjene vrijednosti po gospodarskom vještaku na iznos  od </w:t>
      </w:r>
      <w:r>
        <w:rPr>
          <w:b/>
        </w:rPr>
        <w:t>23.711,48</w:t>
      </w:r>
      <w:r>
        <w:t xml:space="preserve"> kuna.</w:t>
      </w:r>
    </w:p>
    <w:p w:rsidRDefault="00606104" w:rsidP="00606104" w:rsidR="00606104">
      <w:pPr>
        <w:pStyle w:val="Odlomakpopisa"/>
      </w:pPr>
      <w:r>
        <w:rPr>
          <w:b/>
        </w:rPr>
        <w:t xml:space="preserve"> </w:t>
      </w:r>
      <w:r>
        <w:t>Na navedenoj čestici  je upisano razlučno pravo Spajić Anke iz Donje Lomnice 12 na iznos od 1.000.000,00 kuna.</w:t>
      </w:r>
    </w:p>
    <w:p w:rsidRDefault="00606104" w:rsidP="00606104" w:rsidR="00606104">
      <w:pPr>
        <w:pStyle w:val="Odlomakpopisa"/>
        <w:numPr>
          <w:ilvl w:val="0"/>
          <w:numId w:val="2"/>
        </w:numPr>
      </w:pPr>
      <w:r>
        <w:t>Z.k.ul. 2518, k.o. Čačinci, čkbr. 107/2, oranica Crnje , ukupne površine 4.814 m2, vlasništvo 1/1, procijenjene vrijednosti po gospodarskom vještaku na  iznos od</w:t>
      </w:r>
      <w:r>
        <w:rPr>
          <w:b/>
        </w:rPr>
        <w:t xml:space="preserve"> 8.192,16</w:t>
      </w:r>
      <w:r>
        <w:t xml:space="preserve"> kuna.</w:t>
      </w:r>
    </w:p>
    <w:p w:rsidRDefault="00606104" w:rsidP="00606104" w:rsidR="00606104">
      <w:pPr>
        <w:pStyle w:val="Odlomakpopisa"/>
      </w:pPr>
      <w:r>
        <w:rPr>
          <w:b/>
        </w:rPr>
        <w:t xml:space="preserve"> </w:t>
      </w:r>
      <w:r>
        <w:t>Na navedenoj čestici  je upisano razlučno pravo Spajić Anke iz Donje Lomnice 12 na iznos od 1.000.000,00 kuna.</w:t>
      </w:r>
    </w:p>
    <w:p w:rsidRDefault="00606104" w:rsidP="00606104" w:rsidR="00606104">
      <w:pPr>
        <w:pStyle w:val="Odlomakpopisa"/>
        <w:numPr>
          <w:ilvl w:val="0"/>
          <w:numId w:val="2"/>
        </w:numPr>
      </w:pPr>
      <w:r>
        <w:t xml:space="preserve">Z.k.ul. 2519, k.o. Čačinci, čkbr. 117, oranica Crnje, ukupne površine 10.682 m2, vlasništvo 1/1, procijenjena po gospodarskom vještaku na iznos  od </w:t>
      </w:r>
      <w:r>
        <w:rPr>
          <w:b/>
        </w:rPr>
        <w:t>10.775,69</w:t>
      </w:r>
      <w:r>
        <w:t xml:space="preserve"> kuna.</w:t>
      </w:r>
    </w:p>
    <w:p w:rsidRDefault="00606104" w:rsidP="00606104" w:rsidR="00606104">
      <w:pPr>
        <w:pStyle w:val="Odlomakpopisa"/>
      </w:pPr>
      <w:r>
        <w:rPr>
          <w:b/>
        </w:rPr>
        <w:t xml:space="preserve"> </w:t>
      </w:r>
      <w:r>
        <w:t>Na navedenoj čestici  je upisano razlučno pravo Spajić Anke iz Donje Lomnice 12 na iznos od 1.000.000,00 kuna.</w:t>
      </w:r>
    </w:p>
    <w:p w:rsidRDefault="00606104" w:rsidP="00606104" w:rsidR="00606104">
      <w:pPr>
        <w:pStyle w:val="Odlomakpopisa"/>
        <w:numPr>
          <w:ilvl w:val="0"/>
          <w:numId w:val="2"/>
        </w:numPr>
      </w:pPr>
      <w:r>
        <w:t>Z.k.ul. 727, k.o. Pušina, čkbr. 1771/1,1773/2 i 1775/2, pašnjak Tarabe, ukupne površine 175.014 m2, vlasništvo 1/1,  procijenjena po gospodarskom vještaku na iznos</w:t>
      </w:r>
      <w:r>
        <w:rPr>
          <w:b/>
        </w:rPr>
        <w:t xml:space="preserve"> </w:t>
      </w:r>
      <w:r>
        <w:t>od</w:t>
      </w:r>
      <w:r>
        <w:rPr>
          <w:b/>
        </w:rPr>
        <w:t xml:space="preserve"> 142.942,68</w:t>
      </w:r>
      <w:r>
        <w:t xml:space="preserve"> kuna.</w:t>
      </w:r>
    </w:p>
    <w:p w:rsidRDefault="00606104" w:rsidP="00606104" w:rsidR="00606104">
      <w:pPr>
        <w:ind w:left="720"/>
      </w:pPr>
      <w:r>
        <w:lastRenderedPageBreak/>
        <w:t>Na zemljištu je upisano pravo zaloga u korist Republike Hrvatske na iznos od 24.832,00 kuna sa zabranom otuđenja do 06.svibnja 2018.godine.</w:t>
      </w:r>
    </w:p>
    <w:p w:rsidRDefault="00606104" w:rsidP="00606104" w:rsidR="00606104">
      <w:pPr>
        <w:ind w:left="720"/>
      </w:pPr>
    </w:p>
    <w:p w:rsidRDefault="00606104" w:rsidP="00606104" w:rsidR="00606104">
      <w:pPr>
        <w:ind w:left="720"/>
      </w:pPr>
      <w:r>
        <w:t xml:space="preserve">Ukupna vrijednost nekretnina prema nalazu vještaka iznosi </w:t>
      </w:r>
      <w:r>
        <w:rPr>
          <w:b/>
        </w:rPr>
        <w:t>319.093,93</w:t>
      </w:r>
      <w:r>
        <w:t xml:space="preserve"> kuna</w:t>
      </w:r>
    </w:p>
    <w:p w:rsidRDefault="00606104" w:rsidP="00606104" w:rsidR="00606104">
      <w:pPr>
        <w:ind w:left="720"/>
      </w:pPr>
    </w:p>
    <w:p w:rsidRDefault="00606104" w:rsidP="00606104" w:rsidR="00606104">
      <w:pPr>
        <w:pStyle w:val="Odlomakpopisa"/>
        <w:numPr>
          <w:ilvl w:val="1"/>
          <w:numId w:val="1"/>
        </w:numPr>
        <w:rPr>
          <w:b/>
        </w:rPr>
      </w:pPr>
      <w:r>
        <w:rPr>
          <w:b/>
        </w:rPr>
        <w:t xml:space="preserve">   Nekretnine (koncesija)</w:t>
      </w:r>
    </w:p>
    <w:p w:rsidRDefault="00606104" w:rsidP="00606104" w:rsidR="00606104">
      <w:pPr>
        <w:ind w:left="720"/>
        <w:rPr>
          <w:b/>
        </w:rPr>
      </w:pPr>
    </w:p>
    <w:p w:rsidRDefault="00606104" w:rsidP="00606104" w:rsidR="00606104">
      <w:pPr>
        <w:ind w:left="720"/>
      </w:pPr>
      <w:r>
        <w:t>Stečajni dužnik ima u koncesiji 27 ha, 70 a i 18 m2 poljoprivrednog zemljišta upisanog u k.o. Čačinci i to čkbr. 716/7, 717/1, 717/2, 717/4, 720/3, 720/4, 721/1, 721/2, 721/3, 721/4, 721/5, 722/1, 722/3 i 739/2. Koncesija na navedeno zamljište sklopljena je između davatelja koncesije Republike Hrvatske i stečajnog dužnika Spajić d.o.o. u stečaju. Rok trajanja koncesije je 40 godina.Cijena koncesije je 6.212,00 kuna godišnje. Na površinama pod koncesijom posađena je konzumna višnja sada starosti 10 godina. Davatelj kocesije može raskinuti ugovor o kncesiji i prije ugovorenog roka između ostalog i ako se promijeni status Korisnika koncesije sukladno Zakonu o trgovačkim društvima. U kontaktu sa Agencijom za poljoprivredno zemljište Republike Hrvatske obećano je stečajnom upravitelju da se neće raskidati koncesija sve do prodaje imovine stečajnog dužnika. Na taj način bi se očuvao nasad višnje te bi novi kupac stečajnog dužnika preuzeo koncesiju na svoje ime. Jedini uvjet  je taj da se koncesija ne prenosi niti daje u zakup već da se sklopi ugovor o poslovno-tehničkoj suradnji sa novim korisnikom koji bi brinuo o nasadu sve do prodaje u stečaju.</w:t>
      </w:r>
    </w:p>
    <w:p w:rsidRDefault="00606104" w:rsidP="00606104" w:rsidR="00606104">
      <w:pPr>
        <w:ind w:left="720"/>
      </w:pPr>
    </w:p>
    <w:p w:rsidRDefault="00606104" w:rsidP="00606104" w:rsidR="00606104">
      <w:pPr>
        <w:pStyle w:val="Odlomakpopisa"/>
        <w:numPr>
          <w:ilvl w:val="1"/>
          <w:numId w:val="1"/>
        </w:numPr>
        <w:rPr>
          <w:b/>
        </w:rPr>
      </w:pPr>
      <w:r>
        <w:rPr>
          <w:b/>
        </w:rPr>
        <w:t xml:space="preserve">  Pokretnine </w:t>
      </w:r>
    </w:p>
    <w:p w:rsidRDefault="00606104" w:rsidP="00606104" w:rsidR="00606104">
      <w:pPr>
        <w:ind w:left="720"/>
        <w:rPr>
          <w:b/>
        </w:rPr>
      </w:pPr>
    </w:p>
    <w:p w:rsidRDefault="00606104" w:rsidP="00606104" w:rsidR="00606104">
      <w:r>
        <w:t xml:space="preserve">             Stečajni dužnik prema poslovnim knjigama ima u vlasništvu opremu za konzerviranje voća i povrća.</w:t>
      </w:r>
    </w:p>
    <w:p w:rsidRDefault="00606104" w:rsidP="00606104" w:rsidR="00606104">
      <w:r>
        <w:t xml:space="preserve">             Inventurnim popisom ustanovljeno je slijedeće stanje pokretnina procijenjene od strane sudskog vještaka Zdenka Vrankića iz Zagreba, Svačićev trg 12.</w:t>
      </w:r>
    </w:p>
    <w:p w:rsidRDefault="00606104" w:rsidP="00606104" w:rsidR="00606104">
      <w:r>
        <w:t xml:space="preserve">            Procjena je izvršena po zahtjevu PBZ Nekretnine iz Zagreba, Radnička cesta 44 na broj elaborata 4913/10  u prosincu 2010.godine i sastavni dio je ovog izvješća.</w:t>
      </w:r>
    </w:p>
    <w:p w:rsidRDefault="00606104" w:rsidP="00606104" w:rsidR="00606104">
      <w:r>
        <w:t xml:space="preserve">  </w:t>
      </w:r>
    </w:p>
    <w:p w:rsidRDefault="00606104" w:rsidP="00606104" w:rsidR="00606104">
      <w:r>
        <w:t xml:space="preserve">             Oprema za konzerviranje voća i povrća se sastoji od slijedećih strojeva :</w:t>
      </w:r>
    </w:p>
    <w:p w:rsidRDefault="00606104" w:rsidP="00606104" w:rsidR="00606104"/>
    <w:p w:rsidRDefault="00606104" w:rsidP="00606104" w:rsidR="00606104">
      <w:r>
        <w:t xml:space="preserve">      1.  Izbijačica koštica „Ferum“, 1 kom............................................127.000,00 kuna</w:t>
      </w:r>
    </w:p>
    <w:p w:rsidRDefault="00606104" w:rsidP="00606104" w:rsidR="00606104">
      <w:pPr>
        <w:pStyle w:val="Odlomakpopisa"/>
        <w:numPr>
          <w:ilvl w:val="0"/>
          <w:numId w:val="3"/>
        </w:numPr>
      </w:pPr>
      <w:r>
        <w:t>Kosi elevator sa lopaticama, 1 kom............................................ 12.000,00 kuna</w:t>
      </w:r>
    </w:p>
    <w:p w:rsidRDefault="00606104" w:rsidP="00606104" w:rsidR="00606104">
      <w:pPr>
        <w:pStyle w:val="Odlomakpopisa"/>
        <w:numPr>
          <w:ilvl w:val="0"/>
          <w:numId w:val="3"/>
        </w:numPr>
      </w:pPr>
      <w:r>
        <w:t>Kosi elevator sa lopaticama,  1 kom.................................... .....  12.000,00 kuna</w:t>
      </w:r>
    </w:p>
    <w:p w:rsidRDefault="00606104" w:rsidP="00606104" w:rsidR="00606104">
      <w:pPr>
        <w:pStyle w:val="Odlomakpopisa"/>
        <w:numPr>
          <w:ilvl w:val="0"/>
          <w:numId w:val="3"/>
        </w:numPr>
      </w:pPr>
      <w:r>
        <w:t>Inspekciona traka, 1 kom...........................................................  15.000,00 kuna</w:t>
      </w:r>
    </w:p>
    <w:p w:rsidRDefault="00606104" w:rsidP="00606104" w:rsidR="00606104">
      <w:pPr>
        <w:pStyle w:val="Odlomakpopisa"/>
        <w:numPr>
          <w:ilvl w:val="0"/>
          <w:numId w:val="3"/>
        </w:numPr>
      </w:pPr>
      <w:r>
        <w:t>Inspekciona traka, 1 kom...........................................................  18.500,00 kuna</w:t>
      </w:r>
    </w:p>
    <w:p w:rsidRDefault="00606104" w:rsidP="00606104" w:rsidR="00606104">
      <w:pPr>
        <w:pStyle w:val="Odlomakpopisa"/>
        <w:numPr>
          <w:ilvl w:val="0"/>
          <w:numId w:val="3"/>
        </w:numPr>
      </w:pPr>
      <w:r>
        <w:t>Kosi elevator, 1 kom.................................................................   12.000,00 kuna</w:t>
      </w:r>
    </w:p>
    <w:p w:rsidRDefault="00606104" w:rsidP="00606104" w:rsidR="00606104">
      <w:pPr>
        <w:pStyle w:val="Odlomakpopisa"/>
        <w:numPr>
          <w:ilvl w:val="0"/>
          <w:numId w:val="3"/>
        </w:numPr>
      </w:pPr>
      <w:r>
        <w:t>Okretni sabirni stroj, 1 kom......................................................   12.000,00 kuna</w:t>
      </w:r>
    </w:p>
    <w:p w:rsidRDefault="00606104" w:rsidP="00606104" w:rsidR="00606104">
      <w:pPr>
        <w:pStyle w:val="Odlomakpopisa"/>
        <w:numPr>
          <w:ilvl w:val="0"/>
          <w:numId w:val="3"/>
        </w:numPr>
      </w:pPr>
      <w:r>
        <w:t>Člankasti transporter, 1 kom...................................................... 12.000,00 kuna</w:t>
      </w:r>
    </w:p>
    <w:p w:rsidRDefault="00606104" w:rsidP="00606104" w:rsidR="00606104">
      <w:pPr>
        <w:pStyle w:val="Odlomakpopisa"/>
        <w:numPr>
          <w:ilvl w:val="0"/>
          <w:numId w:val="3"/>
        </w:numPr>
      </w:pPr>
      <w:r>
        <w:t>Člankasti transporter, 1 kom....................................................... 12.000,00 kuna</w:t>
      </w:r>
    </w:p>
    <w:p w:rsidRDefault="00606104" w:rsidP="00606104" w:rsidR="00606104">
      <w:pPr>
        <w:pStyle w:val="Odlomakpopisa"/>
        <w:numPr>
          <w:ilvl w:val="0"/>
          <w:numId w:val="3"/>
        </w:numPr>
      </w:pPr>
      <w:r>
        <w:t>Rezačica za papriku, 1 kom .......................................................  18.500,00 kuna</w:t>
      </w:r>
    </w:p>
    <w:p w:rsidRDefault="00606104" w:rsidP="00606104" w:rsidR="00606104">
      <w:pPr>
        <w:pStyle w:val="Odlomakpopisa"/>
        <w:numPr>
          <w:ilvl w:val="0"/>
          <w:numId w:val="3"/>
        </w:numPr>
      </w:pPr>
      <w:r>
        <w:t>Izbijačica koštica „Ferum“, 1 kom .............................................   61.000,00 kuna</w:t>
      </w:r>
    </w:p>
    <w:p w:rsidRDefault="00606104" w:rsidP="00606104" w:rsidR="00606104">
      <w:pPr>
        <w:pStyle w:val="Odlomakpopisa"/>
        <w:numPr>
          <w:ilvl w:val="0"/>
          <w:numId w:val="3"/>
        </w:numPr>
      </w:pPr>
      <w:r>
        <w:t>Izbijačica koštica „Ferum“, 1 kom .............................................   61.000,00 kuna</w:t>
      </w:r>
    </w:p>
    <w:p w:rsidRDefault="00606104" w:rsidP="00606104" w:rsidR="00606104">
      <w:pPr>
        <w:pStyle w:val="Odlomakpopisa"/>
        <w:numPr>
          <w:ilvl w:val="0"/>
          <w:numId w:val="3"/>
        </w:numPr>
      </w:pPr>
      <w:r>
        <w:t>Vakuum naljevačica „Tehnoindustrija“, 1 kom ......................  155.000,00 kuna</w:t>
      </w:r>
    </w:p>
    <w:p w:rsidRDefault="00606104" w:rsidP="00606104" w:rsidR="00606104">
      <w:pPr>
        <w:pStyle w:val="Odlomakpopisa"/>
        <w:numPr>
          <w:ilvl w:val="0"/>
          <w:numId w:val="3"/>
        </w:numPr>
      </w:pPr>
      <w:r>
        <w:t>Potiskivač plodova „Saturnus“, 1 kom .......................................  18.500,00 kuna</w:t>
      </w:r>
    </w:p>
    <w:p w:rsidRDefault="00606104" w:rsidP="00606104" w:rsidR="00606104">
      <w:pPr>
        <w:pStyle w:val="Odlomakpopisa"/>
        <w:numPr>
          <w:ilvl w:val="0"/>
          <w:numId w:val="3"/>
        </w:numPr>
      </w:pPr>
      <w:r>
        <w:t>Bazen za namakanje, 1 kom .........................................................  9.000,00 kuna</w:t>
      </w:r>
    </w:p>
    <w:p w:rsidRDefault="00606104" w:rsidP="00606104" w:rsidR="00606104">
      <w:pPr>
        <w:pStyle w:val="Odlomakpopisa"/>
        <w:numPr>
          <w:ilvl w:val="0"/>
          <w:numId w:val="3"/>
        </w:numPr>
      </w:pPr>
      <w:r>
        <w:t>Pločasti transporter, 1 kom .........................................................  18.500,00 kuna</w:t>
      </w:r>
    </w:p>
    <w:p w:rsidRDefault="00606104" w:rsidP="00606104" w:rsidR="00606104">
      <w:pPr>
        <w:pStyle w:val="Odlomakpopisa"/>
        <w:numPr>
          <w:ilvl w:val="0"/>
          <w:numId w:val="3"/>
        </w:numPr>
      </w:pPr>
      <w:r>
        <w:lastRenderedPageBreak/>
        <w:t>Zatvaračica limenki „Manzini“, 1 kom ..............................................  245.000,00 kuna</w:t>
      </w:r>
    </w:p>
    <w:p w:rsidRDefault="00606104" w:rsidP="00606104" w:rsidR="00606104">
      <w:pPr>
        <w:pStyle w:val="Odlomakpopisa"/>
        <w:numPr>
          <w:ilvl w:val="0"/>
          <w:numId w:val="3"/>
        </w:numPr>
      </w:pPr>
      <w:r>
        <w:t>Tunelski pasterizator, 1 kom ..............................................................  240.000,00 kuna</w:t>
      </w:r>
    </w:p>
    <w:p w:rsidRDefault="00606104" w:rsidP="00606104" w:rsidR="00606104">
      <w:pPr>
        <w:pStyle w:val="Odlomakpopisa"/>
        <w:numPr>
          <w:ilvl w:val="0"/>
          <w:numId w:val="3"/>
        </w:numPr>
      </w:pPr>
      <w:r>
        <w:t>Peračica povrća „Jedinstvo“, 1 kom ..................................................   12.000,00 kuna</w:t>
      </w:r>
    </w:p>
    <w:p w:rsidRDefault="00606104" w:rsidP="00606104" w:rsidR="00606104">
      <w:pPr>
        <w:pStyle w:val="Odlomakpopisa"/>
        <w:numPr>
          <w:ilvl w:val="0"/>
          <w:numId w:val="3"/>
        </w:numPr>
      </w:pPr>
      <w:r>
        <w:t>Zatvaraćica „Twist Off“Tehnoindustrija, 1 kom ................................  250.000,00 kuna</w:t>
      </w:r>
    </w:p>
    <w:p w:rsidRDefault="00606104" w:rsidP="00606104" w:rsidR="00606104">
      <w:pPr>
        <w:pStyle w:val="Odlomakpopisa"/>
        <w:numPr>
          <w:ilvl w:val="0"/>
          <w:numId w:val="3"/>
        </w:numPr>
      </w:pPr>
      <w:r>
        <w:t>Zatvaračica za limenke „Comaco“, 1 kom ........................................   180.000,00 kuna</w:t>
      </w:r>
    </w:p>
    <w:p w:rsidRDefault="00606104" w:rsidP="00606104" w:rsidR="00606104">
      <w:pPr>
        <w:pStyle w:val="Odlomakpopisa"/>
        <w:numPr>
          <w:ilvl w:val="0"/>
          <w:numId w:val="3"/>
        </w:numPr>
      </w:pPr>
      <w:r>
        <w:t>Automatska punilica „Tehnoindustrija“, 1 kom .................................  240.000,00 kuna</w:t>
      </w:r>
    </w:p>
    <w:p w:rsidRDefault="00606104" w:rsidP="00606104" w:rsidR="00606104">
      <w:pPr>
        <w:pStyle w:val="Odlomakpopisa"/>
        <w:numPr>
          <w:ilvl w:val="0"/>
          <w:numId w:val="3"/>
        </w:numPr>
      </w:pPr>
      <w:r>
        <w:t>Pločasti transporter, 1kom .....................................................................  12.000,00 kuna</w:t>
      </w:r>
    </w:p>
    <w:p w:rsidRDefault="00606104" w:rsidP="00606104" w:rsidR="00606104">
      <w:pPr>
        <w:pStyle w:val="Odlomakpopisa"/>
        <w:numPr>
          <w:ilvl w:val="0"/>
          <w:numId w:val="3"/>
        </w:numPr>
      </w:pPr>
      <w:r>
        <w:t>Transportna traka, 1 kom ......................................................................  30.000,00 kuna</w:t>
      </w:r>
    </w:p>
    <w:p w:rsidRDefault="00606104" w:rsidP="00606104" w:rsidR="00606104">
      <w:pPr>
        <w:pStyle w:val="Odlomakpopisa"/>
        <w:numPr>
          <w:ilvl w:val="0"/>
          <w:numId w:val="3"/>
        </w:numPr>
      </w:pPr>
      <w:r>
        <w:t>Transportna traka, 1 kom ......................................................................  25.000,00 kuna</w:t>
      </w:r>
    </w:p>
    <w:p w:rsidRDefault="00606104" w:rsidP="00606104" w:rsidR="00606104">
      <w:pPr>
        <w:pStyle w:val="Odlomakpopisa"/>
        <w:numPr>
          <w:ilvl w:val="0"/>
          <w:numId w:val="3"/>
        </w:numPr>
      </w:pPr>
      <w:r>
        <w:t>Vijčana pumpa sa košem, 2 kom .......................................................... 18.750,00 kuna</w:t>
      </w:r>
    </w:p>
    <w:p w:rsidRDefault="00606104" w:rsidP="00606104" w:rsidR="00606104">
      <w:pPr>
        <w:pStyle w:val="Odlomakpopisa"/>
        <w:numPr>
          <w:ilvl w:val="0"/>
          <w:numId w:val="3"/>
        </w:numPr>
      </w:pPr>
      <w:r>
        <w:t>Vibracioni odvajač, 1 kom ...................................................................  13.750,00 kuna</w:t>
      </w:r>
    </w:p>
    <w:p w:rsidRDefault="00606104" w:rsidP="00606104" w:rsidR="00606104">
      <w:pPr>
        <w:pStyle w:val="Odlomakpopisa"/>
        <w:numPr>
          <w:ilvl w:val="0"/>
          <w:numId w:val="3"/>
        </w:numPr>
      </w:pPr>
      <w:r>
        <w:t>Okretni stol sa sušionikom, 1 kom ......................................................   12.000,00 kuna</w:t>
      </w:r>
    </w:p>
    <w:p w:rsidRDefault="00606104" w:rsidP="00606104" w:rsidR="00606104">
      <w:pPr>
        <w:pStyle w:val="Odlomakpopisa"/>
        <w:numPr>
          <w:ilvl w:val="0"/>
          <w:numId w:val="3"/>
        </w:numPr>
      </w:pPr>
      <w:r>
        <w:t>Pločasti transporter sa dvije trake, 1 kom ..........................................    15.000,00 kuna</w:t>
      </w:r>
    </w:p>
    <w:p w:rsidRDefault="00606104" w:rsidP="00606104" w:rsidR="00606104">
      <w:pPr>
        <w:pStyle w:val="Odlomakpopisa"/>
        <w:numPr>
          <w:ilvl w:val="0"/>
          <w:numId w:val="3"/>
        </w:numPr>
      </w:pPr>
      <w:r>
        <w:t>Autoklav“Jedinstvo „ dvije baterije, 1kom.........................................  300.000,00 kuna</w:t>
      </w:r>
    </w:p>
    <w:p w:rsidRDefault="00606104" w:rsidP="00606104" w:rsidR="00606104">
      <w:pPr>
        <w:pStyle w:val="Odlomakpopisa"/>
        <w:numPr>
          <w:ilvl w:val="0"/>
          <w:numId w:val="3"/>
        </w:numPr>
      </w:pPr>
      <w:r>
        <w:t>Pločasti transporter dvoredni, ...............................................................  28.500,00 kuna</w:t>
      </w:r>
    </w:p>
    <w:p w:rsidRDefault="00606104" w:rsidP="00606104" w:rsidR="00606104">
      <w:pPr>
        <w:pStyle w:val="Odlomakpopisa"/>
        <w:numPr>
          <w:ilvl w:val="0"/>
          <w:numId w:val="3"/>
        </w:numPr>
      </w:pPr>
      <w:r>
        <w:t>Naljevna stanica „Jedinstvo“, 1 kom....................................................112.500,00 kuna</w:t>
      </w:r>
    </w:p>
    <w:p w:rsidRDefault="00606104" w:rsidP="00606104" w:rsidR="00606104">
      <w:pPr>
        <w:pStyle w:val="Odlomakpopisa"/>
        <w:numPr>
          <w:ilvl w:val="0"/>
          <w:numId w:val="3"/>
        </w:numPr>
      </w:pPr>
      <w:r>
        <w:t>Tremoskupljajući uređaj za pakiranje robe, 1 kom...............................155.000,00 kuna</w:t>
      </w:r>
    </w:p>
    <w:p w:rsidRDefault="00606104" w:rsidP="00606104" w:rsidR="00606104">
      <w:pPr>
        <w:pStyle w:val="Odlomakpopisa"/>
        <w:numPr>
          <w:ilvl w:val="0"/>
          <w:numId w:val="3"/>
        </w:numPr>
      </w:pPr>
      <w:r>
        <w:t>Naljevna stanica „Tehno industrija“, 1 kom ........................................ 250.000,00 kuna</w:t>
      </w:r>
    </w:p>
    <w:p w:rsidRDefault="00606104" w:rsidP="00606104" w:rsidR="00606104">
      <w:pPr>
        <w:pStyle w:val="Odlomakpopisa"/>
        <w:numPr>
          <w:ilvl w:val="0"/>
          <w:numId w:val="3"/>
        </w:numPr>
      </w:pPr>
      <w:r>
        <w:t>Rezačica povrća rezanac, 1 kom ...........................................................  31.000,00 kuna</w:t>
      </w:r>
    </w:p>
    <w:p w:rsidRDefault="00606104" w:rsidP="00606104" w:rsidR="00606104">
      <w:pPr>
        <w:pStyle w:val="Odlomakpopisa"/>
        <w:numPr>
          <w:ilvl w:val="0"/>
          <w:numId w:val="3"/>
        </w:numPr>
      </w:pPr>
      <w:r>
        <w:t>Labudasti kofičasti elevator, 1 kom .......................................................   9.000,00 kuna</w:t>
      </w:r>
    </w:p>
    <w:p w:rsidRDefault="00606104" w:rsidP="00606104" w:rsidR="00606104">
      <w:pPr>
        <w:pStyle w:val="Odlomakpopisa"/>
        <w:numPr>
          <w:ilvl w:val="0"/>
          <w:numId w:val="3"/>
        </w:numPr>
      </w:pPr>
      <w:r>
        <w:t>Pločasti transporter, 1 kom ....................................................................  21.000,00 kuna</w:t>
      </w:r>
    </w:p>
    <w:p w:rsidRDefault="00606104" w:rsidP="00606104" w:rsidR="00606104">
      <w:pPr>
        <w:pStyle w:val="Odlomakpopisa"/>
        <w:numPr>
          <w:ilvl w:val="0"/>
          <w:numId w:val="3"/>
        </w:numPr>
      </w:pPr>
      <w:r>
        <w:t>Termo Roth protočni paster, 1 kom ...................................................  110.000,00 kuna</w:t>
      </w:r>
    </w:p>
    <w:p w:rsidRDefault="00606104" w:rsidP="00606104" w:rsidR="00606104">
      <w:pPr>
        <w:pStyle w:val="Odlomakpopisa"/>
        <w:numPr>
          <w:ilvl w:val="0"/>
          <w:numId w:val="3"/>
        </w:numPr>
      </w:pPr>
      <w:r>
        <w:t>Sustav za navodnjavanje, 2 kompleta ....................................................55.000,00 kuna</w:t>
      </w:r>
    </w:p>
    <w:p w:rsidRDefault="00606104" w:rsidP="00606104" w:rsidR="00606104">
      <w:pPr>
        <w:pStyle w:val="Odlomakpopisa"/>
        <w:numPr>
          <w:ilvl w:val="0"/>
          <w:numId w:val="3"/>
        </w:numPr>
      </w:pPr>
      <w:r>
        <w:t>Dizelski agregar za navodnjavanje, 1 kom .............................................20.000,00 kuna</w:t>
      </w:r>
    </w:p>
    <w:p w:rsidRDefault="00606104" w:rsidP="00606104" w:rsidR="00606104">
      <w:pPr>
        <w:pStyle w:val="Odlomakpopisa"/>
        <w:numPr>
          <w:ilvl w:val="0"/>
          <w:numId w:val="3"/>
        </w:numPr>
      </w:pPr>
      <w:r>
        <w:t>Benzinski agregat za navodnjavanje, 1 kom ...........................................5. 000,00 kuna</w:t>
      </w:r>
    </w:p>
    <w:p w:rsidRDefault="00606104" w:rsidP="00606104" w:rsidR="00606104">
      <w:pPr>
        <w:pStyle w:val="Odlomakpopisa"/>
        <w:numPr>
          <w:ilvl w:val="0"/>
          <w:numId w:val="3"/>
        </w:numPr>
      </w:pPr>
      <w:r>
        <w:t>Uranjajuća dubinska elektro pumpa, 1kom .............................................7.500,00 kuna</w:t>
      </w:r>
    </w:p>
    <w:p w:rsidRDefault="00606104" w:rsidP="00606104" w:rsidR="00606104">
      <w:pPr>
        <w:pStyle w:val="Odlomakpopisa"/>
        <w:numPr>
          <w:ilvl w:val="0"/>
          <w:numId w:val="3"/>
        </w:numPr>
      </w:pPr>
      <w:r>
        <w:t>Tunelski pasterizator, 1 kom ..............................................................  240.000,00 kuna</w:t>
      </w:r>
    </w:p>
    <w:p w:rsidRDefault="00606104" w:rsidP="00606104" w:rsidR="00606104">
      <w:pPr>
        <w:pStyle w:val="Odlomakpopisa"/>
        <w:numPr>
          <w:ilvl w:val="0"/>
          <w:numId w:val="3"/>
        </w:numPr>
      </w:pPr>
      <w:r>
        <w:t>Stroj za vađenje sjemene lože iz voća, 2 kom .........................................  6.000,00 kuna</w:t>
      </w:r>
    </w:p>
    <w:p w:rsidRDefault="00606104" w:rsidP="00606104" w:rsidR="00606104">
      <w:pPr>
        <w:pStyle w:val="Odlomakpopisa"/>
        <w:numPr>
          <w:ilvl w:val="0"/>
          <w:numId w:val="3"/>
        </w:numPr>
      </w:pPr>
      <w:r>
        <w:t>Mješalica za salatu, 1 kom ....................................................................   9.500,00 kuna</w:t>
      </w:r>
    </w:p>
    <w:p w:rsidRDefault="00606104" w:rsidP="00606104" w:rsidR="00606104">
      <w:pPr>
        <w:pStyle w:val="Odlomakpopisa"/>
        <w:numPr>
          <w:ilvl w:val="0"/>
          <w:numId w:val="3"/>
        </w:numPr>
      </w:pPr>
      <w:r>
        <w:t>Kalibrator za krastavac“Lemti“, 1 kom ................................................   20.000,00 kuna</w:t>
      </w:r>
    </w:p>
    <w:p w:rsidRDefault="00606104" w:rsidP="00606104" w:rsidR="00606104">
      <w:pPr>
        <w:pStyle w:val="Odlomakpopisa"/>
        <w:numPr>
          <w:ilvl w:val="0"/>
          <w:numId w:val="3"/>
        </w:numPr>
      </w:pPr>
      <w:r>
        <w:t>Termo skupljajući uređaj za pakiranje robe, 1 kom ............................. 155.000,00 kuna</w:t>
      </w:r>
    </w:p>
    <w:p w:rsidRDefault="00606104" w:rsidP="00606104" w:rsidR="00606104">
      <w:pPr>
        <w:pStyle w:val="Odlomakpopisa"/>
        <w:numPr>
          <w:ilvl w:val="0"/>
          <w:numId w:val="3"/>
        </w:numPr>
      </w:pPr>
      <w:r>
        <w:t>Etiketirka, 1 kom....................................................................................89.000,00 kuna</w:t>
      </w:r>
    </w:p>
    <w:p w:rsidRDefault="00606104" w:rsidP="00606104" w:rsidR="00606104">
      <w:pPr>
        <w:pStyle w:val="Odlomakpopisa"/>
        <w:numPr>
          <w:ilvl w:val="0"/>
          <w:numId w:val="3"/>
        </w:numPr>
      </w:pPr>
      <w:r>
        <w:t>Ručni viličar, 1 kom ..................................................................................5.000,00 kuna</w:t>
      </w:r>
    </w:p>
    <w:p w:rsidRDefault="00606104" w:rsidP="00606104" w:rsidR="00606104">
      <w:pPr>
        <w:pStyle w:val="Odlomakpopisa"/>
        <w:numPr>
          <w:ilvl w:val="0"/>
          <w:numId w:val="3"/>
        </w:numPr>
      </w:pPr>
      <w:r>
        <w:t>Zatvaračica za limenku, 1 kom .............................................................160.000,00 kuna</w:t>
      </w:r>
    </w:p>
    <w:p w:rsidRDefault="00606104" w:rsidP="00606104" w:rsidR="00606104">
      <w:pPr>
        <w:pStyle w:val="Odlomakpopisa"/>
        <w:numPr>
          <w:ilvl w:val="0"/>
          <w:numId w:val="3"/>
        </w:numPr>
      </w:pPr>
      <w:r>
        <w:t>Tanjurače OLT, 1 kom............................................................................10.000,00 kuna</w:t>
      </w:r>
    </w:p>
    <w:p w:rsidRDefault="00606104" w:rsidP="00606104" w:rsidR="00606104">
      <w:pPr>
        <w:pStyle w:val="Odlomakpopisa"/>
      </w:pPr>
    </w:p>
    <w:p w:rsidRDefault="00606104" w:rsidP="00606104" w:rsidR="00606104">
      <w:pPr>
        <w:pStyle w:val="Odlomakpopisa"/>
      </w:pPr>
      <w:r>
        <w:t xml:space="preserve">  Ukupna procijenjena vrijednost  opreme  prema  procjeni iz 2010.godine  iznosi ........................................................................................................ </w:t>
      </w:r>
      <w:r>
        <w:rPr>
          <w:b/>
        </w:rPr>
        <w:t xml:space="preserve">3.666.500,00 </w:t>
      </w:r>
      <w:r>
        <w:t>kuna</w:t>
      </w:r>
    </w:p>
    <w:p w:rsidRDefault="00606104" w:rsidP="00606104" w:rsidR="00606104">
      <w:pPr>
        <w:pStyle w:val="Odlomakpopisa"/>
      </w:pPr>
    </w:p>
    <w:p w:rsidRDefault="00606104" w:rsidP="00606104" w:rsidR="00606104">
      <w:pPr>
        <w:pStyle w:val="Odlomakpopisa"/>
      </w:pPr>
      <w:r>
        <w:t xml:space="preserve">Stečajni dužnik ima u vlasništvu i osobni automobil renault clio 1.2 expresion,otto motor, god proizvodnje 2009, crvene boje, broj šasije VF1BB1KEF41622276, reg. pločice SL 926P, odjavljen i nalazi se u Donjoj Lomnici, čija je vrijednost prema uvidu u ponudu i potražnju u javnim oglasima cca 4.200 eura ili </w:t>
      </w:r>
      <w:r>
        <w:rPr>
          <w:b/>
        </w:rPr>
        <w:t xml:space="preserve">31.500,00 </w:t>
      </w:r>
      <w:r>
        <w:t xml:space="preserve">kuna. </w:t>
      </w:r>
    </w:p>
    <w:p w:rsidRDefault="00606104" w:rsidP="00606104" w:rsidR="00606104">
      <w:pPr>
        <w:pStyle w:val="Odlomakpopisa"/>
      </w:pPr>
    </w:p>
    <w:p w:rsidRDefault="00606104" w:rsidP="00606104" w:rsidR="00606104">
      <w:pPr>
        <w:pStyle w:val="Odlomakpopisa"/>
        <w:numPr>
          <w:ilvl w:val="0"/>
          <w:numId w:val="1"/>
        </w:numPr>
        <w:rPr>
          <w:b/>
        </w:rPr>
      </w:pPr>
      <w:r>
        <w:t xml:space="preserve">  </w:t>
      </w:r>
      <w:r>
        <w:rPr>
          <w:b/>
        </w:rPr>
        <w:t>Obveze stečajnog dužnika</w:t>
      </w:r>
    </w:p>
    <w:p w:rsidRDefault="00606104" w:rsidP="00606104" w:rsidR="00606104">
      <w:pPr>
        <w:pStyle w:val="Odlomakpopisa"/>
        <w:rPr>
          <w:b/>
        </w:rPr>
      </w:pPr>
    </w:p>
    <w:p w:rsidRDefault="00606104" w:rsidP="00606104" w:rsidR="00606104">
      <w:pPr>
        <w:pStyle w:val="Odlomakpopisa"/>
        <w:numPr>
          <w:ilvl w:val="1"/>
          <w:numId w:val="1"/>
        </w:numPr>
      </w:pPr>
      <w:r>
        <w:t xml:space="preserve">   Stečajni dužnik ima obveze prvog višeg isplatnog reda u iznosu od </w:t>
      </w:r>
      <w:r>
        <w:rPr>
          <w:b/>
        </w:rPr>
        <w:t xml:space="preserve">670.860,09 </w:t>
      </w:r>
      <w:r>
        <w:t>kuna s naslova plaća, otpremnina i brutto izdataka na plaće prema RH, Ministarstvu financija, Porezna uprava.</w:t>
      </w:r>
    </w:p>
    <w:p w:rsidRDefault="00606104" w:rsidP="00606104" w:rsidR="00606104">
      <w:pPr>
        <w:pStyle w:val="Odlomakpopisa"/>
      </w:pPr>
    </w:p>
    <w:p w:rsidRDefault="00606104" w:rsidP="00606104" w:rsidR="00606104">
      <w:pPr>
        <w:pStyle w:val="Odlomakpopisa"/>
        <w:numPr>
          <w:ilvl w:val="1"/>
          <w:numId w:val="1"/>
        </w:numPr>
      </w:pPr>
      <w:r>
        <w:lastRenderedPageBreak/>
        <w:t xml:space="preserve">    Prijavljene i priznate tražbine vjerovnika II višeg isplatnog reda iznose kako slijedi :</w:t>
      </w:r>
    </w:p>
    <w:p w:rsidRDefault="00606104" w:rsidP="00606104" w:rsidR="00606104">
      <w:pPr>
        <w:ind w:left="720"/>
      </w:pPr>
    </w:p>
    <w:p w:rsidRDefault="00606104" w:rsidP="00606104" w:rsidR="00606104">
      <w:pPr>
        <w:pStyle w:val="Odlomakpopisa"/>
        <w:numPr>
          <w:ilvl w:val="0"/>
          <w:numId w:val="4"/>
        </w:numPr>
        <w:rPr>
          <w:b/>
        </w:rPr>
      </w:pPr>
      <w:r>
        <w:rPr>
          <w:b/>
        </w:rPr>
        <w:t>PSG d.o.o., Kameniti stol 25, Zagreb, OIB 52344193267..............37.000,00 kuna</w:t>
      </w:r>
    </w:p>
    <w:p w:rsidRDefault="00606104" w:rsidP="00606104" w:rsidR="00606104">
      <w:pPr>
        <w:pStyle w:val="Odlomakpopisa"/>
        <w:numPr>
          <w:ilvl w:val="0"/>
          <w:numId w:val="4"/>
        </w:numPr>
        <w:rPr>
          <w:b/>
        </w:rPr>
      </w:pPr>
      <w:r>
        <w:rPr>
          <w:b/>
        </w:rPr>
        <w:t>AGRODALM d.o.o., Blizno, Zagreb, OIB 80649374262..............16.412,26 kuna</w:t>
      </w:r>
    </w:p>
    <w:p w:rsidRDefault="00606104" w:rsidP="00606104" w:rsidR="00606104">
      <w:pPr>
        <w:pStyle w:val="Odlomakpopisa"/>
        <w:numPr>
          <w:ilvl w:val="0"/>
          <w:numId w:val="4"/>
        </w:numPr>
        <w:rPr>
          <w:b/>
        </w:rPr>
      </w:pPr>
      <w:r>
        <w:rPr>
          <w:b/>
        </w:rPr>
        <w:t>SUPER SPORT d.o.o., Zagreb, Krčka 18/d, OIB 48471634697...350.000,00 kuna</w:t>
      </w:r>
    </w:p>
    <w:p w:rsidRDefault="00606104" w:rsidP="00606104" w:rsidR="00606104">
      <w:pPr>
        <w:pStyle w:val="Odlomakpopisa"/>
        <w:numPr>
          <w:ilvl w:val="0"/>
          <w:numId w:val="4"/>
        </w:numPr>
        <w:rPr>
          <w:b/>
        </w:rPr>
      </w:pPr>
      <w:r>
        <w:rPr>
          <w:b/>
        </w:rPr>
        <w:t>HEP-Opereator distribucijskog sustava d.o.o., Elektroslavonija osijek, OIB 46830600751.........................................................................................11.961,00 kuna</w:t>
      </w:r>
    </w:p>
    <w:p w:rsidRDefault="00606104" w:rsidP="00606104" w:rsidR="00606104">
      <w:pPr>
        <w:pStyle w:val="Odlomakpopisa"/>
        <w:numPr>
          <w:ilvl w:val="0"/>
          <w:numId w:val="4"/>
        </w:numPr>
        <w:rPr>
          <w:b/>
        </w:rPr>
      </w:pPr>
      <w:r>
        <w:rPr>
          <w:b/>
        </w:rPr>
        <w:t>PRIVREDNA BANKA ZAGREB d.d., Radnička cesta 50, Zagreb, OIB 02535697732........................................................................................1.417.358,35 kuna</w:t>
      </w:r>
    </w:p>
    <w:p w:rsidRDefault="00606104" w:rsidP="00606104" w:rsidR="00606104">
      <w:pPr>
        <w:pStyle w:val="Odlomakpopisa"/>
        <w:numPr>
          <w:ilvl w:val="0"/>
          <w:numId w:val="4"/>
        </w:numPr>
        <w:rPr>
          <w:b/>
        </w:rPr>
      </w:pPr>
      <w:r>
        <w:rPr>
          <w:b/>
        </w:rPr>
        <w:t>Agencija za poljoprivredno zemljište Republike Hrvatske, Ulica grada Vukovara 78, Zagreb, OIB 48339869626.........................................................12.501,10 kuna</w:t>
      </w:r>
    </w:p>
    <w:p w:rsidRDefault="00606104" w:rsidP="00606104" w:rsidR="00606104">
      <w:pPr>
        <w:pStyle w:val="Odlomakpopisa"/>
        <w:numPr>
          <w:ilvl w:val="0"/>
          <w:numId w:val="4"/>
        </w:numPr>
        <w:rPr>
          <w:b/>
        </w:rPr>
      </w:pPr>
      <w:r>
        <w:rPr>
          <w:b/>
        </w:rPr>
        <w:t>INA- INDUSTRIJA NAFTE d.d., Avenija V.Holjevca 10, Zagreb, OIB 27759560625.......................................................................................1.423,38 kuna</w:t>
      </w:r>
    </w:p>
    <w:p w:rsidRDefault="00606104" w:rsidP="00606104" w:rsidR="00606104">
      <w:pPr>
        <w:pStyle w:val="Odlomakpopisa"/>
        <w:numPr>
          <w:ilvl w:val="0"/>
          <w:numId w:val="4"/>
        </w:numPr>
        <w:rPr>
          <w:b/>
        </w:rPr>
      </w:pPr>
      <w:r>
        <w:rPr>
          <w:b/>
        </w:rPr>
        <w:t>EKO GRADNJA d.o.o., N.Š.Zrinskog 76, Darda, OIB 64374205747........................................................................................58.639,72 kuna</w:t>
      </w:r>
    </w:p>
    <w:p w:rsidRDefault="00606104" w:rsidP="00606104" w:rsidR="00606104">
      <w:pPr>
        <w:pStyle w:val="Odlomakpopisa"/>
        <w:numPr>
          <w:ilvl w:val="0"/>
          <w:numId w:val="4"/>
        </w:numPr>
        <w:rPr>
          <w:b/>
        </w:rPr>
      </w:pPr>
      <w:r>
        <w:rPr>
          <w:b/>
        </w:rPr>
        <w:t>HRVATSKI TELEKOM d.d., Roberta Frangeša Mihanovića 9, Zagreb, OIB 81793146560.....................................................................................3.932,10 kuna</w:t>
      </w:r>
    </w:p>
    <w:p w:rsidRDefault="00606104" w:rsidP="00606104" w:rsidR="00606104">
      <w:pPr>
        <w:pStyle w:val="Odlomakpopisa"/>
        <w:numPr>
          <w:ilvl w:val="0"/>
          <w:numId w:val="4"/>
        </w:numPr>
        <w:rPr>
          <w:b/>
        </w:rPr>
      </w:pPr>
      <w:r>
        <w:rPr>
          <w:b/>
        </w:rPr>
        <w:t>INTEREUROPA d.o.o., Josipa Lončara 3, Zagreb, OIB 85514716931.....................................................................................12.362,71 kuna</w:t>
      </w:r>
    </w:p>
    <w:p w:rsidRDefault="00606104" w:rsidP="00606104" w:rsidR="00606104">
      <w:pPr>
        <w:pStyle w:val="Odlomakpopisa"/>
        <w:numPr>
          <w:ilvl w:val="0"/>
          <w:numId w:val="4"/>
        </w:numPr>
        <w:rPr>
          <w:b/>
        </w:rPr>
      </w:pPr>
      <w:r>
        <w:rPr>
          <w:b/>
        </w:rPr>
        <w:t>Zagrebački holding d.o.o., Ulica grada Vukovara 41, Zagreb, OIB 85884865987........................................................................................14.777,08 kuna</w:t>
      </w:r>
    </w:p>
    <w:p w:rsidRDefault="00606104" w:rsidP="00606104" w:rsidR="00606104">
      <w:pPr>
        <w:pStyle w:val="Odlomakpopisa"/>
        <w:numPr>
          <w:ilvl w:val="0"/>
          <w:numId w:val="4"/>
        </w:numPr>
        <w:rPr>
          <w:b/>
        </w:rPr>
      </w:pPr>
      <w:r>
        <w:rPr>
          <w:b/>
        </w:rPr>
        <w:t>REPUBLIKA HRVATSKA, Ministarstvo financija, Porezna uprava, Područni ured Bjelovar, zastupana po Županijskom državnom odvjetništvu u Bjelovaru, OIB 52634238587...........................................................................892.704,48  kuna</w:t>
      </w:r>
    </w:p>
    <w:p w:rsidRDefault="00606104" w:rsidP="00606104" w:rsidR="00606104">
      <w:pPr>
        <w:pStyle w:val="Odlomakpopisa"/>
        <w:numPr>
          <w:ilvl w:val="0"/>
          <w:numId w:val="4"/>
        </w:numPr>
        <w:rPr>
          <w:b/>
        </w:rPr>
      </w:pPr>
      <w:r>
        <w:rPr>
          <w:b/>
        </w:rPr>
        <w:t>OPG Vesna Vukić, Braće Radića 34, Čačinci, OIB 25422694921.....................................................................................550.773,19 kuna</w:t>
      </w:r>
    </w:p>
    <w:p w:rsidRDefault="00606104" w:rsidP="00606104" w:rsidR="00606104">
      <w:pPr>
        <w:pStyle w:val="Odlomakpopisa"/>
        <w:rPr>
          <w:b/>
        </w:rPr>
      </w:pPr>
    </w:p>
    <w:p w:rsidRDefault="00606104" w:rsidP="00606104" w:rsidR="00606104">
      <w:pPr>
        <w:rPr>
          <w:b/>
        </w:rPr>
      </w:pPr>
      <w:r>
        <w:rPr>
          <w:b/>
        </w:rPr>
        <w:t>Ukupan iznos priznatih tražbina II višeg isplatnog reda iznosi............3.379.845,27 kuna</w:t>
      </w:r>
    </w:p>
    <w:p w:rsidRDefault="00606104" w:rsidP="00606104" w:rsidR="00606104">
      <w:pPr>
        <w:rPr>
          <w:b/>
        </w:rPr>
      </w:pPr>
    </w:p>
    <w:p w:rsidRDefault="00606104" w:rsidP="00606104" w:rsidR="00606104">
      <w:r>
        <w:t xml:space="preserve">        O razlučnim pravima obavijesti i prijave su podnijeli slijedeći vjerovnici:</w:t>
      </w:r>
    </w:p>
    <w:p w:rsidRDefault="00606104" w:rsidP="00606104" w:rsidR="00606104"/>
    <w:p w:rsidRDefault="00606104" w:rsidP="00606104" w:rsidR="00606104">
      <w:pPr>
        <w:pStyle w:val="Odlomakpopisa"/>
        <w:numPr>
          <w:ilvl w:val="0"/>
          <w:numId w:val="5"/>
        </w:numPr>
      </w:pPr>
      <w:r>
        <w:rPr>
          <w:b/>
        </w:rPr>
        <w:t>PRIVREDNA BANKA ZAGREB d.d., Radnička cesta 50, Zagreb, OIB 02535697732</w:t>
      </w:r>
      <w:r>
        <w:t xml:space="preserve">  </w:t>
      </w:r>
    </w:p>
    <w:p w:rsidRDefault="00606104" w:rsidP="00606104" w:rsidR="00606104">
      <w:pPr>
        <w:pStyle w:val="Odlomakpopisa"/>
        <w:ind w:left="825"/>
      </w:pPr>
    </w:p>
    <w:p w:rsidRDefault="00606104" w:rsidP="00606104" w:rsidR="00606104">
      <w:pPr>
        <w:ind w:left="465"/>
      </w:pPr>
      <w:r>
        <w:t>Tražbina je osigurana razlučnim pravom do iznosa od 1.226.220,16 kuna a budući da vjerovnik ne može predvidjeti do kojeg iznosa će tražbina biti pokrivena razlučnim pravom isti je prijavljuje u punom iznosu i kao stečajni vjerovnik.</w:t>
      </w:r>
    </w:p>
    <w:p w:rsidRDefault="00606104" w:rsidP="00606104" w:rsidR="00606104">
      <w:pPr>
        <w:ind w:left="465"/>
      </w:pPr>
    </w:p>
    <w:p w:rsidRDefault="00606104" w:rsidP="00606104" w:rsidR="00606104">
      <w:pPr>
        <w:pStyle w:val="Odlomakpopisa"/>
        <w:numPr>
          <w:ilvl w:val="0"/>
          <w:numId w:val="5"/>
        </w:numPr>
        <w:rPr>
          <w:b/>
        </w:rPr>
      </w:pPr>
      <w:r>
        <w:rPr>
          <w:b/>
        </w:rPr>
        <w:t>Spajić Anka, Donja Lomnica, Petra Preradovića 12, OIB 85006897063</w:t>
      </w:r>
    </w:p>
    <w:p w:rsidRDefault="00606104" w:rsidP="00606104" w:rsidR="00606104">
      <w:pPr>
        <w:pStyle w:val="Odlomakpopisa"/>
        <w:ind w:left="825"/>
        <w:rPr>
          <w:b/>
        </w:rPr>
      </w:pPr>
    </w:p>
    <w:p w:rsidRDefault="00606104" w:rsidP="00606104" w:rsidR="00606104">
      <w:pPr>
        <w:ind w:left="465"/>
      </w:pPr>
      <w:r>
        <w:t>Tražbina je osigurana razlučnim pravom do iznosa od 1.000.000,00 kuna.</w:t>
      </w:r>
    </w:p>
    <w:p w:rsidRDefault="00606104" w:rsidP="00606104" w:rsidR="00606104">
      <w:pPr>
        <w:ind w:left="465"/>
        <w:rPr>
          <w:b/>
        </w:rPr>
      </w:pPr>
    </w:p>
    <w:p w:rsidRDefault="00606104" w:rsidP="00606104" w:rsidR="00606104">
      <w:pPr>
        <w:pStyle w:val="Odlomakpopisa"/>
        <w:numPr>
          <w:ilvl w:val="0"/>
          <w:numId w:val="5"/>
        </w:numPr>
        <w:rPr>
          <w:b/>
        </w:rPr>
      </w:pPr>
      <w:r>
        <w:rPr>
          <w:b/>
        </w:rPr>
        <w:t>REPUBLIKA HRVATSKA, Ministarstvo financija, Porezna uprava, Područni ured Slavonija i Baranja, zastupana po Županijskom državnom odvjetništvu u Bjelovaru, OIB 52634238587</w:t>
      </w:r>
    </w:p>
    <w:p w:rsidRDefault="00606104" w:rsidP="00606104" w:rsidR="00606104">
      <w:pPr>
        <w:pStyle w:val="Odlomakpopisa"/>
        <w:ind w:left="825"/>
        <w:rPr>
          <w:b/>
        </w:rPr>
      </w:pPr>
    </w:p>
    <w:p w:rsidRDefault="00606104" w:rsidP="00606104" w:rsidR="00606104">
      <w:pPr>
        <w:ind w:left="465"/>
      </w:pPr>
      <w:r>
        <w:t>Tražbina je osigurana razlučnim pravom do iznosa od 24.832,00 kuna a u punom iznosu je prijavljena i kao tražbina prvog i drugog višeg isplatnog reda.</w:t>
      </w:r>
    </w:p>
    <w:p w:rsidRDefault="00606104" w:rsidP="00606104" w:rsidR="00606104">
      <w:pPr>
        <w:ind w:left="465"/>
      </w:pPr>
    </w:p>
    <w:p w:rsidRDefault="00606104" w:rsidP="00606104" w:rsidR="00606104">
      <w:pPr>
        <w:ind w:left="465"/>
      </w:pPr>
    </w:p>
    <w:p w:rsidRDefault="00606104" w:rsidP="00606104" w:rsidR="00606104">
      <w:pPr>
        <w:ind w:left="465"/>
      </w:pPr>
    </w:p>
    <w:p w:rsidRDefault="00606104" w:rsidP="00606104" w:rsidR="00606104">
      <w:pPr>
        <w:pStyle w:val="Odlomakpopisa"/>
        <w:numPr>
          <w:ilvl w:val="0"/>
          <w:numId w:val="1"/>
        </w:numPr>
        <w:rPr>
          <w:b/>
        </w:rPr>
      </w:pPr>
      <w:r>
        <w:rPr>
          <w:b/>
        </w:rPr>
        <w:t xml:space="preserve">  Predračun troškova stečajnog postupka za naredno šestomjesečno razdoblje</w:t>
      </w:r>
    </w:p>
    <w:p w:rsidRDefault="00606104" w:rsidP="00606104" w:rsidR="00606104"/>
    <w:p w:rsidRDefault="00606104" w:rsidP="00606104" w:rsidR="00606104">
      <w:pPr>
        <w:pStyle w:val="Odlomakpopisa"/>
        <w:numPr>
          <w:ilvl w:val="0"/>
          <w:numId w:val="6"/>
        </w:numPr>
      </w:pPr>
      <w:r>
        <w:t>Knjigovodstvene usluge (800,00 kn/mj)............................................</w:t>
      </w:r>
      <w:r>
        <w:rPr>
          <w:b/>
        </w:rPr>
        <w:t>4.800,00</w:t>
      </w:r>
      <w:r>
        <w:t xml:space="preserve"> kuna</w:t>
      </w:r>
    </w:p>
    <w:p w:rsidRDefault="00606104" w:rsidP="00606104" w:rsidR="00606104">
      <w:pPr>
        <w:pStyle w:val="Odlomakpopisa"/>
        <w:numPr>
          <w:ilvl w:val="0"/>
          <w:numId w:val="6"/>
        </w:numPr>
      </w:pPr>
      <w:r>
        <w:t>Stvarni troškovi stečajnog upravitelja (izrada pečata, otvaranje žiro računa, upis u NKD, troškovi mobitela i interneta, troškovi putnih naloga, poštarina, uredski materijal) paušalno ............................................................................</w:t>
      </w:r>
      <w:r>
        <w:rPr>
          <w:b/>
        </w:rPr>
        <w:t>2.000,00</w:t>
      </w:r>
      <w:r>
        <w:t xml:space="preserve"> kuna</w:t>
      </w:r>
    </w:p>
    <w:p w:rsidRDefault="00606104" w:rsidP="00606104" w:rsidR="00606104">
      <w:pPr>
        <w:pStyle w:val="Odlomakpopisa"/>
        <w:numPr>
          <w:ilvl w:val="0"/>
          <w:numId w:val="6"/>
        </w:numPr>
      </w:pPr>
      <w:r>
        <w:t>Bankarske usluge...............................................................................</w:t>
      </w:r>
      <w:r>
        <w:rPr>
          <w:b/>
        </w:rPr>
        <w:t>1.000,00</w:t>
      </w:r>
      <w:r>
        <w:t xml:space="preserve"> kuna</w:t>
      </w:r>
    </w:p>
    <w:p w:rsidRDefault="00606104" w:rsidP="00606104" w:rsidR="00606104">
      <w:pPr>
        <w:pStyle w:val="Odlomakpopisa"/>
        <w:ind w:left="765"/>
      </w:pPr>
    </w:p>
    <w:p w:rsidRDefault="00606104" w:rsidP="00606104" w:rsidR="00606104">
      <w:r>
        <w:t xml:space="preserve">       Predračun troškova sveukupno (obračun prema stvarno nastalim troškovima)...........................................................................,.........................</w:t>
      </w:r>
      <w:r>
        <w:rPr>
          <w:b/>
        </w:rPr>
        <w:t>7.800,00</w:t>
      </w:r>
      <w:r>
        <w:t xml:space="preserve"> kuna</w:t>
      </w:r>
    </w:p>
    <w:p w:rsidRDefault="00606104" w:rsidP="00606104" w:rsidR="00606104"/>
    <w:p w:rsidRDefault="00606104" w:rsidP="00606104" w:rsidR="00606104">
      <w:r>
        <w:t xml:space="preserve">       Obveze stečajne mase iznose :</w:t>
      </w:r>
    </w:p>
    <w:p w:rsidRDefault="00606104" w:rsidP="00606104" w:rsidR="00606104"/>
    <w:p w:rsidRDefault="00606104" w:rsidP="00606104" w:rsidR="00606104">
      <w:r>
        <w:t>-    vjerovnici prvog višeg isplatnog reda......................................................</w:t>
      </w:r>
      <w:r>
        <w:rPr>
          <w:b/>
        </w:rPr>
        <w:t xml:space="preserve"> 670.860,09 </w:t>
      </w:r>
      <w:r>
        <w:t>kuna</w:t>
      </w:r>
    </w:p>
    <w:p w:rsidRDefault="00606104" w:rsidP="00606104" w:rsidR="00606104">
      <w:r>
        <w:t>-    vjerovnici drugog višeg isplatnog reda.................................................</w:t>
      </w:r>
      <w:r>
        <w:rPr>
          <w:b/>
        </w:rPr>
        <w:t xml:space="preserve"> 3.379.845,27</w:t>
      </w:r>
      <w:r>
        <w:t xml:space="preserve"> kuna</w:t>
      </w:r>
    </w:p>
    <w:p w:rsidRDefault="00606104" w:rsidP="00606104" w:rsidR="00606104">
      <w:r>
        <w:t xml:space="preserve">-    razlučni vjerovnici koji nisu prijavljeni  kao stečajni vjerovnici.......... </w:t>
      </w:r>
      <w:r>
        <w:rPr>
          <w:b/>
        </w:rPr>
        <w:t xml:space="preserve">1.000,000,00 </w:t>
      </w:r>
      <w:r>
        <w:t>kuna</w:t>
      </w:r>
    </w:p>
    <w:p w:rsidRDefault="00606104" w:rsidP="00606104" w:rsidR="00606104">
      <w:r>
        <w:t>-    predračun troškova za naredno šestomjesečno razdoblje.................. ...........</w:t>
      </w:r>
      <w:r>
        <w:rPr>
          <w:b/>
        </w:rPr>
        <w:t>7.800,00</w:t>
      </w:r>
      <w:r>
        <w:t xml:space="preserve"> kuna</w:t>
      </w:r>
    </w:p>
    <w:p w:rsidRDefault="00606104" w:rsidP="00606104" w:rsidR="00606104"/>
    <w:p w:rsidRDefault="00606104" w:rsidP="00606104" w:rsidR="00606104">
      <w:r>
        <w:t xml:space="preserve">     Ukupne obveze stečajne mase iznose ...................................................</w:t>
      </w:r>
      <w:r>
        <w:rPr>
          <w:b/>
        </w:rPr>
        <w:t>5.058.505,36</w:t>
      </w:r>
      <w:r>
        <w:t xml:space="preserve"> kuna</w:t>
      </w:r>
    </w:p>
    <w:p w:rsidRDefault="00606104" w:rsidP="00606104" w:rsidR="00606104"/>
    <w:p w:rsidRDefault="00606104" w:rsidP="00606104" w:rsidR="00606104"/>
    <w:p w:rsidRDefault="00606104" w:rsidP="00606104" w:rsidR="00606104"/>
    <w:p w:rsidRDefault="00606104" w:rsidP="00606104" w:rsidR="00606104">
      <w:pPr>
        <w:pStyle w:val="Odlomakpopisa"/>
        <w:numPr>
          <w:ilvl w:val="0"/>
          <w:numId w:val="1"/>
        </w:numPr>
        <w:rPr>
          <w:b/>
        </w:rPr>
      </w:pPr>
      <w:r>
        <w:rPr>
          <w:b/>
        </w:rPr>
        <w:t>Procjena vrijednosti imovine stečajnog dužnika</w:t>
      </w:r>
    </w:p>
    <w:p w:rsidRDefault="00606104" w:rsidP="00606104" w:rsidR="00606104">
      <w:pPr>
        <w:rPr>
          <w:b/>
        </w:rPr>
      </w:pPr>
    </w:p>
    <w:p w:rsidRDefault="00606104" w:rsidP="00606104" w:rsidR="00606104">
      <w:pPr>
        <w:ind w:left="345"/>
      </w:pPr>
      <w:r>
        <w:t xml:space="preserve">       Stečajna masa dužnika sastoji od nekretnina i pokretnina koje su navedene u popisu imovine.</w:t>
      </w:r>
    </w:p>
    <w:p w:rsidRDefault="00606104" w:rsidP="00606104" w:rsidR="00606104">
      <w:pPr>
        <w:ind w:left="345"/>
      </w:pPr>
      <w:r>
        <w:t xml:space="preserve">       Uzevši u obzir stanje na tržištu nekretnina u Hrvatskoj za očekivati da će se nekretnine prodati ali se ne se ne može predvidjeti na kojoj javnoj dražbi i za koji iznos no svakako daleko niže od procijenjene vrijednosti.</w:t>
      </w:r>
    </w:p>
    <w:p w:rsidRDefault="00606104" w:rsidP="00606104" w:rsidR="00606104">
      <w:pPr>
        <w:ind w:left="345"/>
      </w:pPr>
      <w:r>
        <w:t xml:space="preserve">      Isto vrijedi i za pokretnine stečajnog dužnika a pogotovo opremu za konzerviranje koja je starija od 30 godina i pitanje je da li će ista naći kupca kao oprema u proizvodnji ili kao „staro željezo“.</w:t>
      </w:r>
    </w:p>
    <w:p w:rsidRDefault="00606104" w:rsidP="00606104" w:rsidR="00606104">
      <w:pPr>
        <w:ind w:left="345"/>
      </w:pPr>
      <w:r>
        <w:t xml:space="preserve">     Temeljem svega navedenog u izvješću i dosada poduzetim radnjama tijekom stečajnog postupka stečajni upravitelj predlaže skupštini vjerovnika donošenje slijedećih</w:t>
      </w:r>
    </w:p>
    <w:p w:rsidRDefault="00606104" w:rsidP="00606104" w:rsidR="00606104">
      <w:pPr>
        <w:ind w:left="345"/>
      </w:pPr>
    </w:p>
    <w:p w:rsidRDefault="00606104" w:rsidP="00606104" w:rsidR="00606104">
      <w:pPr>
        <w:ind w:left="345"/>
        <w:rPr>
          <w:b/>
        </w:rPr>
      </w:pPr>
      <w:r>
        <w:t xml:space="preserve">                                                    </w:t>
      </w:r>
      <w:r>
        <w:rPr>
          <w:b/>
        </w:rPr>
        <w:t>O D L U K A</w:t>
      </w:r>
    </w:p>
    <w:p w:rsidRDefault="00606104" w:rsidP="00606104" w:rsidR="00606104">
      <w:pPr>
        <w:ind w:left="345"/>
        <w:rPr>
          <w:b/>
        </w:rPr>
      </w:pPr>
    </w:p>
    <w:p w:rsidRDefault="00606104" w:rsidP="00606104" w:rsidR="00606104">
      <w:pPr>
        <w:pStyle w:val="Odlomakpopisa"/>
        <w:numPr>
          <w:ilvl w:val="0"/>
          <w:numId w:val="7"/>
        </w:numPr>
        <w:rPr>
          <w:b/>
        </w:rPr>
      </w:pPr>
      <w:r>
        <w:rPr>
          <w:b/>
        </w:rPr>
        <w:t>Prihvaća se izvješće stečajnog upravitelja o poduzetim radnjama u stečajnom postupku od otvaranja stečajnog postupka do ispitno - izvještajnog ročišta.</w:t>
      </w:r>
    </w:p>
    <w:p w:rsidRDefault="00606104" w:rsidP="00606104" w:rsidR="00606104">
      <w:pPr>
        <w:pStyle w:val="Odlomakpopisa"/>
        <w:numPr>
          <w:ilvl w:val="0"/>
          <w:numId w:val="7"/>
        </w:numPr>
        <w:rPr>
          <w:b/>
        </w:rPr>
      </w:pPr>
      <w:r>
        <w:rPr>
          <w:b/>
        </w:rPr>
        <w:t>Radi namirenja vjerovnika predlaže se određivanje prodaje nekretnina i pokretnina u vlasništvu stečajnog dužnika.</w:t>
      </w:r>
    </w:p>
    <w:p w:rsidRDefault="00606104" w:rsidP="00606104" w:rsidR="00606104">
      <w:pPr>
        <w:pStyle w:val="Odlomakpopisa"/>
        <w:numPr>
          <w:ilvl w:val="0"/>
          <w:numId w:val="7"/>
        </w:numPr>
        <w:rPr>
          <w:b/>
        </w:rPr>
      </w:pPr>
      <w:r>
        <w:rPr>
          <w:b/>
        </w:rPr>
        <w:t>Predlaže se da se razlučni i stečajni vjerovnici izjasne o tome da li žele izradu novih procjena vrijednosti nekretninai pokretnina u vlasništvu stečajnog dužnika te da ih se u tom slučaju pozove na uplatu predujma vještačenja istih.</w:t>
      </w:r>
    </w:p>
    <w:p w:rsidRDefault="00606104" w:rsidP="00606104" w:rsidR="00606104">
      <w:pPr>
        <w:pStyle w:val="Odlomakpopisa"/>
        <w:numPr>
          <w:ilvl w:val="0"/>
          <w:numId w:val="7"/>
        </w:numPr>
        <w:rPr>
          <w:b/>
        </w:rPr>
      </w:pPr>
      <w:r>
        <w:rPr>
          <w:b/>
        </w:rPr>
        <w:t xml:space="preserve">Ukoliko vjerovnici ne uplate predujam za vještačenje nekretnina i pokretnina u vlasništvu stečajnog dužnika stečajni upravitelj predlaže da se nekretnine prodaju sukladno odredbama Stečajnog zakona (NN 71/15) po početnoj </w:t>
      </w:r>
      <w:r>
        <w:rPr>
          <w:b/>
        </w:rPr>
        <w:lastRenderedPageBreak/>
        <w:t>prometnoj vrijednosti utvrđenoj prema Elaboratu o procjeni vrijednosti PBZ Nekretnine iz Zagreba a prodaja pokretnina da se povjeri stečajnom upravitelju prema prometnim vrijednostima navedenim u izvješću koje su također uzete iz Elaborata o procjeni vrijednosti PBZ Nekretnina i to prikupljanjem pismenih ponuda svakih 14 dana te objavom na besplatnim web stranicama sudačke mreže sa sniženjem cijene za 20% nakon svake održane javne dražbe sve do prodaje s time da se oprema za preradu povrća prodaje u kompletu a vozilo i tanjurače za obradu posebno.</w:t>
      </w:r>
    </w:p>
    <w:p w:rsidRDefault="00606104" w:rsidP="00606104" w:rsidR="00606104">
      <w:pPr>
        <w:pStyle w:val="Odlomakpopisa"/>
        <w:numPr>
          <w:ilvl w:val="0"/>
          <w:numId w:val="7"/>
        </w:numPr>
        <w:rPr>
          <w:b/>
        </w:rPr>
      </w:pPr>
      <w:r>
        <w:rPr>
          <w:b/>
        </w:rPr>
        <w:t xml:space="preserve">Da poljoprivredno zemljišta u vlasništvu stečajnog dužnikaza vrijeme trajanj stečajnog postupka ne bi bilo zapušteno predlaže se davanje u zakup do prodaje u stečaju korisniku OPG Vukić Mirka iz Čačinaca, Brače Radića 17 za iznos od 50 % izravne potpore koju će zakupnik ostvariti od Agencije za plaćanje za vrijeme trajanja zakupa  koji iznos je nakon toga dužan uplatiti na račun stečajnog dužnika. Kao osiguranje plaćanja zakupnik je dužan izdati mjenicu OPG-a Vukić na iznos od 10.000,00 kuna. </w:t>
      </w:r>
    </w:p>
    <w:p w:rsidRDefault="00606104" w:rsidP="00606104" w:rsidR="00606104">
      <w:pPr>
        <w:pStyle w:val="Odlomakpopisa"/>
        <w:numPr>
          <w:ilvl w:val="0"/>
          <w:numId w:val="7"/>
        </w:numPr>
        <w:rPr>
          <w:b/>
        </w:rPr>
      </w:pPr>
      <w:r>
        <w:rPr>
          <w:b/>
        </w:rPr>
        <w:t>Za zemljište u koncesiji a sukladno dogovoru sa Agencijom za poljoprivredno zemljište predlaže se sklapanje ugovora o poslovno-tehničkoj suradnji sa OPG Vukić Mirka iz Čačinaca, Braće Radića 17 do završetka stečajnog postupka na način da je OPG Vukić dužan voditi brigu o poljoprivrednom zemljištu u koncesiji, održavati nasad višnje te besplatno ubirati plodove bez naknade troškova uz obvezu uplate godišnjeg iznosa koncesije u korist Republike Hrvatske a kao naknadu dužan je na račun stečajnog dužnika uplatiti iznos od 50% ostvarene izravne potpore koja će mu biti isplaćena od Agencije za plaćanja Republike Hrvatske.</w:t>
      </w:r>
    </w:p>
    <w:p w:rsidRDefault="00606104" w:rsidP="00606104" w:rsidR="00606104">
      <w:pPr>
        <w:pStyle w:val="Odlomakpopisa"/>
        <w:numPr>
          <w:ilvl w:val="0"/>
          <w:numId w:val="7"/>
        </w:numPr>
        <w:rPr>
          <w:b/>
        </w:rPr>
      </w:pPr>
      <w:r>
        <w:rPr>
          <w:b/>
        </w:rPr>
        <w:t>Odobrava se angažiranje knjigovodstvenog servisa radi vođenja poslovnih knjiga stečajnog dužnika za iznos od 800,00 kuna mjesečno počevši od dana otvaranja pa sve do završetka stečajnog postupka.</w:t>
      </w:r>
    </w:p>
    <w:p w:rsidRDefault="00606104" w:rsidP="00606104" w:rsidR="00606104"/>
    <w:p w:rsidRDefault="00606104" w:rsidP="00606104" w:rsidR="00606104"/>
    <w:p w:rsidRDefault="00606104" w:rsidP="00606104" w:rsidR="00606104">
      <w:r>
        <w:t>U Miholjancu, 09.travnja 2017.godine</w:t>
      </w:r>
    </w:p>
    <w:p w:rsidRDefault="00606104" w:rsidP="00606104" w:rsidR="00606104"/>
    <w:p w:rsidRDefault="00606104" w:rsidP="00606104" w:rsidR="00606104">
      <w:r>
        <w:t xml:space="preserve">                                                                                                     Stečajni upravitelj:</w:t>
      </w:r>
    </w:p>
    <w:p w:rsidRDefault="00606104" w:rsidP="00606104" w:rsidR="00606104">
      <w:r>
        <w:t xml:space="preserve">                                                                                                   Branko Smrtić, dipl.ing.</w:t>
      </w:r>
    </w:p>
    <w:p w:rsidRDefault="00BB17AF" w:rsidR="00BB17AF"/>
    <w:sectPr w:rsidR="00BB17A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95289A"/>
    <w:multiLevelType w:val="hybridMultilevel"/>
    <w:tmpl w:val="DF04441C"/>
    <w:lvl w:tplc="041A000F" w:ilvl="0">
      <w:start w:val="2"/>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0094C90"/>
    <w:multiLevelType w:val="hybridMultilevel"/>
    <w:tmpl w:val="2D465B70"/>
    <w:lvl w:tplc="DB840D8C" w:ilvl="0">
      <w:start w:val="1"/>
      <w:numFmt w:val="decimal"/>
      <w:lvlText w:val="%1."/>
      <w:lvlJc w:val="left"/>
      <w:pPr>
        <w:ind w:hanging="360" w:left="765"/>
      </w:pPr>
    </w:lvl>
    <w:lvl w:tplc="041A0019" w:ilvl="1">
      <w:start w:val="1"/>
      <w:numFmt w:val="lowerLetter"/>
      <w:lvlText w:val="%2."/>
      <w:lvlJc w:val="left"/>
      <w:pPr>
        <w:ind w:hanging="360" w:left="1485"/>
      </w:pPr>
    </w:lvl>
    <w:lvl w:tplc="041A001B" w:ilvl="2">
      <w:start w:val="1"/>
      <w:numFmt w:val="lowerRoman"/>
      <w:lvlText w:val="%3."/>
      <w:lvlJc w:val="right"/>
      <w:pPr>
        <w:ind w:hanging="180" w:left="2205"/>
      </w:pPr>
    </w:lvl>
    <w:lvl w:tplc="041A000F" w:ilvl="3">
      <w:start w:val="1"/>
      <w:numFmt w:val="decimal"/>
      <w:lvlText w:val="%4."/>
      <w:lvlJc w:val="left"/>
      <w:pPr>
        <w:ind w:hanging="360" w:left="2925"/>
      </w:pPr>
    </w:lvl>
    <w:lvl w:tplc="041A0019" w:ilvl="4">
      <w:start w:val="1"/>
      <w:numFmt w:val="lowerLetter"/>
      <w:lvlText w:val="%5."/>
      <w:lvlJc w:val="left"/>
      <w:pPr>
        <w:ind w:hanging="360" w:left="3645"/>
      </w:pPr>
    </w:lvl>
    <w:lvl w:tplc="041A001B" w:ilvl="5">
      <w:start w:val="1"/>
      <w:numFmt w:val="lowerRoman"/>
      <w:lvlText w:val="%6."/>
      <w:lvlJc w:val="right"/>
      <w:pPr>
        <w:ind w:hanging="180" w:left="4365"/>
      </w:pPr>
    </w:lvl>
    <w:lvl w:tplc="041A000F" w:ilvl="6">
      <w:start w:val="1"/>
      <w:numFmt w:val="decimal"/>
      <w:lvlText w:val="%7."/>
      <w:lvlJc w:val="left"/>
      <w:pPr>
        <w:ind w:hanging="360" w:left="5085"/>
      </w:pPr>
    </w:lvl>
    <w:lvl w:tplc="041A0019" w:ilvl="7">
      <w:start w:val="1"/>
      <w:numFmt w:val="lowerLetter"/>
      <w:lvlText w:val="%8."/>
      <w:lvlJc w:val="left"/>
      <w:pPr>
        <w:ind w:hanging="360" w:left="5805"/>
      </w:pPr>
    </w:lvl>
    <w:lvl w:tplc="041A001B" w:ilvl="8">
      <w:start w:val="1"/>
      <w:numFmt w:val="lowerRoman"/>
      <w:lvlText w:val="%9."/>
      <w:lvlJc w:val="right"/>
      <w:pPr>
        <w:ind w:hanging="180" w:left="6525"/>
      </w:pPr>
    </w:lvl>
  </w:abstractNum>
  <w:abstractNum w:abstractNumId="2">
    <w:nsid w:val="48813027"/>
    <w:multiLevelType w:val="multilevel"/>
    <w:tmpl w:val="2CBC9B46"/>
    <w:lvl w:ilvl="0">
      <w:start w:val="1"/>
      <w:numFmt w:val="decimal"/>
      <w:lvlText w:val="%1."/>
      <w:lvlJc w:val="left"/>
      <w:pPr>
        <w:ind w:hanging="360" w:left="720"/>
      </w:pPr>
    </w:lvl>
    <w:lvl w:ilvl="1">
      <w:start w:val="1"/>
      <w:numFmt w:val="decimal"/>
      <w:isLgl/>
      <w:lvlText w:val="%1.%2."/>
      <w:lvlJc w:val="left"/>
      <w:pPr>
        <w:ind w:hanging="360" w:left="1080"/>
      </w:pPr>
    </w:lvl>
    <w:lvl w:ilvl="2">
      <w:start w:val="1"/>
      <w:numFmt w:val="decimal"/>
      <w:isLgl/>
      <w:lvlText w:val="%1.%2.%3."/>
      <w:lvlJc w:val="left"/>
      <w:pPr>
        <w:ind w:hanging="720" w:left="1800"/>
      </w:pPr>
    </w:lvl>
    <w:lvl w:ilvl="3">
      <w:start w:val="1"/>
      <w:numFmt w:val="decimal"/>
      <w:isLgl/>
      <w:lvlText w:val="%1.%2.%3.%4."/>
      <w:lvlJc w:val="left"/>
      <w:pPr>
        <w:ind w:hanging="720" w:left="2160"/>
      </w:pPr>
    </w:lvl>
    <w:lvl w:ilvl="4">
      <w:start w:val="1"/>
      <w:numFmt w:val="decimal"/>
      <w:isLgl/>
      <w:lvlText w:val="%1.%2.%3.%4.%5."/>
      <w:lvlJc w:val="left"/>
      <w:pPr>
        <w:ind w:hanging="1080" w:left="2880"/>
      </w:pPr>
    </w:lvl>
    <w:lvl w:ilvl="5">
      <w:start w:val="1"/>
      <w:numFmt w:val="decimal"/>
      <w:isLgl/>
      <w:lvlText w:val="%1.%2.%3.%4.%5.%6."/>
      <w:lvlJc w:val="left"/>
      <w:pPr>
        <w:ind w:hanging="1080" w:left="3240"/>
      </w:pPr>
    </w:lvl>
    <w:lvl w:ilvl="6">
      <w:start w:val="1"/>
      <w:numFmt w:val="decimal"/>
      <w:isLgl/>
      <w:lvlText w:val="%1.%2.%3.%4.%5.%6.%7."/>
      <w:lvlJc w:val="left"/>
      <w:pPr>
        <w:ind w:hanging="1440" w:left="3960"/>
      </w:pPr>
    </w:lvl>
    <w:lvl w:ilvl="7">
      <w:start w:val="1"/>
      <w:numFmt w:val="decimal"/>
      <w:isLgl/>
      <w:lvlText w:val="%1.%2.%3.%4.%5.%6.%7.%8."/>
      <w:lvlJc w:val="left"/>
      <w:pPr>
        <w:ind w:hanging="1440" w:left="4320"/>
      </w:pPr>
    </w:lvl>
    <w:lvl w:ilvl="8">
      <w:start w:val="1"/>
      <w:numFmt w:val="decimal"/>
      <w:isLgl/>
      <w:lvlText w:val="%1.%2.%3.%4.%5.%6.%7.%8.%9."/>
      <w:lvlJc w:val="left"/>
      <w:pPr>
        <w:ind w:hanging="1800" w:left="5040"/>
      </w:pPr>
    </w:lvl>
  </w:abstractNum>
  <w:abstractNum w:abstractNumId="3">
    <w:nsid w:val="4FE84E50"/>
    <w:multiLevelType w:val="hybridMultilevel"/>
    <w:tmpl w:val="E09C4DA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5A5E23CA"/>
    <w:multiLevelType w:val="hybridMultilevel"/>
    <w:tmpl w:val="D40EB90A"/>
    <w:lvl w:tplc="1966A39A" w:ilvl="0">
      <w:start w:val="1"/>
      <w:numFmt w:val="decimal"/>
      <w:lvlText w:val="%1."/>
      <w:lvlJc w:val="left"/>
      <w:pPr>
        <w:ind w:hanging="360" w:left="705"/>
      </w:pPr>
    </w:lvl>
    <w:lvl w:tplc="041A0019" w:ilvl="1">
      <w:start w:val="1"/>
      <w:numFmt w:val="lowerLetter"/>
      <w:lvlText w:val="%2."/>
      <w:lvlJc w:val="left"/>
      <w:pPr>
        <w:ind w:hanging="360" w:left="1425"/>
      </w:pPr>
    </w:lvl>
    <w:lvl w:tplc="041A001B" w:ilvl="2">
      <w:start w:val="1"/>
      <w:numFmt w:val="lowerRoman"/>
      <w:lvlText w:val="%3."/>
      <w:lvlJc w:val="right"/>
      <w:pPr>
        <w:ind w:hanging="180" w:left="2145"/>
      </w:pPr>
    </w:lvl>
    <w:lvl w:tplc="041A000F" w:ilvl="3">
      <w:start w:val="1"/>
      <w:numFmt w:val="decimal"/>
      <w:lvlText w:val="%4."/>
      <w:lvlJc w:val="left"/>
      <w:pPr>
        <w:ind w:hanging="360" w:left="2865"/>
      </w:pPr>
    </w:lvl>
    <w:lvl w:tplc="041A0019" w:ilvl="4">
      <w:start w:val="1"/>
      <w:numFmt w:val="lowerLetter"/>
      <w:lvlText w:val="%5."/>
      <w:lvlJc w:val="left"/>
      <w:pPr>
        <w:ind w:hanging="360" w:left="3585"/>
      </w:pPr>
    </w:lvl>
    <w:lvl w:tplc="041A001B" w:ilvl="5">
      <w:start w:val="1"/>
      <w:numFmt w:val="lowerRoman"/>
      <w:lvlText w:val="%6."/>
      <w:lvlJc w:val="right"/>
      <w:pPr>
        <w:ind w:hanging="180" w:left="4305"/>
      </w:pPr>
    </w:lvl>
    <w:lvl w:tplc="041A000F" w:ilvl="6">
      <w:start w:val="1"/>
      <w:numFmt w:val="decimal"/>
      <w:lvlText w:val="%7."/>
      <w:lvlJc w:val="left"/>
      <w:pPr>
        <w:ind w:hanging="360" w:left="5025"/>
      </w:pPr>
    </w:lvl>
    <w:lvl w:tplc="041A0019" w:ilvl="7">
      <w:start w:val="1"/>
      <w:numFmt w:val="lowerLetter"/>
      <w:lvlText w:val="%8."/>
      <w:lvlJc w:val="left"/>
      <w:pPr>
        <w:ind w:hanging="360" w:left="5745"/>
      </w:pPr>
    </w:lvl>
    <w:lvl w:tplc="041A001B" w:ilvl="8">
      <w:start w:val="1"/>
      <w:numFmt w:val="lowerRoman"/>
      <w:lvlText w:val="%9."/>
      <w:lvlJc w:val="right"/>
      <w:pPr>
        <w:ind w:hanging="180" w:left="6465"/>
      </w:pPr>
    </w:lvl>
  </w:abstractNum>
  <w:abstractNum w:abstractNumId="5">
    <w:nsid w:val="63A172C8"/>
    <w:multiLevelType w:val="hybridMultilevel"/>
    <w:tmpl w:val="73D41C2A"/>
    <w:lvl w:tplc="3EA6BF2A"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7A0B5D26"/>
    <w:multiLevelType w:val="hybridMultilevel"/>
    <w:tmpl w:val="96D63F2E"/>
    <w:lvl w:tplc="9208D20C" w:ilvl="0">
      <w:start w:val="1"/>
      <w:numFmt w:val="decimal"/>
      <w:lvlText w:val="%1."/>
      <w:lvlJc w:val="left"/>
      <w:pPr>
        <w:ind w:hanging="360" w:left="825"/>
      </w:pPr>
      <w:rPr>
        <w:b/>
      </w:rPr>
    </w:lvl>
    <w:lvl w:tplc="041A0019" w:ilvl="1">
      <w:start w:val="1"/>
      <w:numFmt w:val="lowerLetter"/>
      <w:lvlText w:val="%2."/>
      <w:lvlJc w:val="left"/>
      <w:pPr>
        <w:ind w:hanging="360" w:left="1545"/>
      </w:pPr>
    </w:lvl>
    <w:lvl w:tplc="041A001B" w:ilvl="2">
      <w:start w:val="1"/>
      <w:numFmt w:val="lowerRoman"/>
      <w:lvlText w:val="%3."/>
      <w:lvlJc w:val="right"/>
      <w:pPr>
        <w:ind w:hanging="180" w:left="2265"/>
      </w:pPr>
    </w:lvl>
    <w:lvl w:tplc="041A000F" w:ilvl="3">
      <w:start w:val="1"/>
      <w:numFmt w:val="decimal"/>
      <w:lvlText w:val="%4."/>
      <w:lvlJc w:val="left"/>
      <w:pPr>
        <w:ind w:hanging="360" w:left="2985"/>
      </w:pPr>
    </w:lvl>
    <w:lvl w:tplc="041A0019" w:ilvl="4">
      <w:start w:val="1"/>
      <w:numFmt w:val="lowerLetter"/>
      <w:lvlText w:val="%5."/>
      <w:lvlJc w:val="left"/>
      <w:pPr>
        <w:ind w:hanging="360" w:left="3705"/>
      </w:pPr>
    </w:lvl>
    <w:lvl w:tplc="041A001B" w:ilvl="5">
      <w:start w:val="1"/>
      <w:numFmt w:val="lowerRoman"/>
      <w:lvlText w:val="%6."/>
      <w:lvlJc w:val="right"/>
      <w:pPr>
        <w:ind w:hanging="180" w:left="4425"/>
      </w:pPr>
    </w:lvl>
    <w:lvl w:tplc="041A000F" w:ilvl="6">
      <w:start w:val="1"/>
      <w:numFmt w:val="decimal"/>
      <w:lvlText w:val="%7."/>
      <w:lvlJc w:val="left"/>
      <w:pPr>
        <w:ind w:hanging="360" w:left="5145"/>
      </w:pPr>
    </w:lvl>
    <w:lvl w:tplc="041A0019" w:ilvl="7">
      <w:start w:val="1"/>
      <w:numFmt w:val="lowerLetter"/>
      <w:lvlText w:val="%8."/>
      <w:lvlJc w:val="left"/>
      <w:pPr>
        <w:ind w:hanging="360" w:left="5865"/>
      </w:pPr>
    </w:lvl>
    <w:lvl w:tplc="041A001B" w:ilvl="8">
      <w:start w:val="1"/>
      <w:numFmt w:val="lowerRoman"/>
      <w:lvlText w:val="%9."/>
      <w:lvlJc w:val="right"/>
      <w:pPr>
        <w:ind w:hanging="180" w:left="6585"/>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6104"/>
    <w:rsid w:val="00606104"/>
    <w:rsid w:val="00BB17AF"/>
    <w:rsid w:val="00C411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610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06104"/>
    <w:pPr>
      <w:ind w:left="720"/>
      <w:contextualSpacing/>
    </w:pPr>
  </w:style>
  <w:style w:styleId="Tekstrezerviranogmjesta" w:type="character">
    <w:name w:val="Placeholder Text"/>
    <w:basedOn w:val="Zadanifontodlomka"/>
    <w:uiPriority w:val="99"/>
    <w:semiHidden/>
    <w:rsid w:val="00C411C3"/>
    <w:rPr>
      <w:color w:val="808080"/>
      <w:bdr w:space="0" w:sz="0" w:color="auto" w:val="none"/>
      <w:shd w:fill="auto" w:color="auto" w:val="clear"/>
    </w:rPr>
  </w:style>
  <w:style w:customStyle="true" w:styleId="eSPISCCParagraphDefaultFont" w:type="character">
    <w:name w:val="eSPIS_CC_Paragraph Default Font"/>
    <w:basedOn w:val="Zadanifontodlomka"/>
    <w:rsid w:val="00C411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11C3"/>
    <w:rPr>
      <w:bdr w:space="0" w:sz="0" w:color="auto" w:val="none"/>
      <w:shd w:fill="FFFFCC" w:color="auto" w:val="clear"/>
      <w:lang w:val="hr-HR"/>
    </w:rPr>
  </w:style>
  <w:style w:customStyle="true" w:styleId="PozadinaSvijetloCrvena" w:type="character">
    <w:name w:val="Pozadina_SvijetloCrvena"/>
    <w:basedOn w:val="eSPISCCParagraphDefaultFont"/>
    <w:rsid w:val="00C411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11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610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06104"/>
    <w:pPr>
      <w:ind w:left="720"/>
      <w:contextualSpacing/>
    </w:pPr>
  </w:style>
  <w:style w:styleId="Tekstrezerviranogmjesta" w:type="character">
    <w:name w:val="Placeholder Text"/>
    <w:basedOn w:val="Zadanifontodlomka"/>
    <w:uiPriority w:val="99"/>
    <w:semiHidden/>
    <w:rsid w:val="00C411C3"/>
    <w:rPr>
      <w:color w:val="808080"/>
      <w:bdr w:color="auto" w:space="0" w:sz="0" w:val="none"/>
      <w:shd w:color="auto" w:fill="auto" w:val="clear"/>
    </w:rPr>
  </w:style>
  <w:style w:customStyle="1" w:styleId="eSPISCCParagraphDefaultFont" w:type="character">
    <w:name w:val="eSPIS_CC_Paragraph Default Font"/>
    <w:basedOn w:val="Zadanifontodlomka"/>
    <w:rsid w:val="00C411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11C3"/>
    <w:rPr>
      <w:bdr w:color="auto" w:space="0" w:sz="0" w:val="none"/>
      <w:shd w:color="auto" w:fill="FFFFCC" w:val="clear"/>
      <w:lang w:val="hr-HR"/>
    </w:rPr>
  </w:style>
  <w:style w:customStyle="1" w:styleId="PozadinaSvijetloCrvena" w:type="character">
    <w:name w:val="Pozadina_SvijetloCrvena"/>
    <w:basedOn w:val="eSPISCCParagraphDefaultFont"/>
    <w:rsid w:val="00C411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11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9326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St-992/2016</izvorni_sadrzaj>
    <derivirana_varijabla naziv="DomainObject.Predmet.OznakaBroj_1">St-992/2016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SPAJIĆ proizvodnja i usluge, d.o.o.</izvorni_sadrzaj>
    <derivirana_varijabla naziv="DomainObject.Predmet.ProtustrankaFormated_1">  SPAJIĆ proizvodnja i usluge, d.o.o.</derivirana_varijabla>
  </DomainObject.Predmet.ProtustrankaFormated>
  <DomainObject.Predmet.ProtustrankaFormatedOIB>
    <izvorni_sadrzaj>  SPAJIĆ proizvodnja i usluge, d.o.o., OIB 36321371245</izvorni_sadrzaj>
    <derivirana_varijabla naziv="DomainObject.Predmet.ProtustrankaFormatedOIB_1">  SPAJIĆ proizvodnja i usluge, d.o.o., OIB 36321371245</derivirana_varijabla>
  </DomainObject.Predmet.ProtustrankaFormatedOIB>
  <DomainObject.Predmet.ProtustrankaFormatedWithAdress>
    <izvorni_sadrzaj> SPAJIĆ proizvodnja i usluge, d.o.o., Braće Radića 34, 33514 Čačinci</izvorni_sadrzaj>
    <derivirana_varijabla naziv="DomainObject.Predmet.ProtustrankaFormatedWithAdress_1"> SPAJIĆ proizvodnja i usluge, d.o.o., Braće Radića 34, 33514 Čačinci</derivirana_varijabla>
  </DomainObject.Predmet.ProtustrankaFormatedWithAdress>
  <DomainObject.Predmet.ProtustrankaFormatedWithAdressOIB>
    <izvorni_sadrzaj> SPAJIĆ proizvodnja i usluge, d.o.o., OIB 36321371245, Braće Radića 34, 33514 Čačinci</izvorni_sadrzaj>
    <derivirana_varijabla naziv="DomainObject.Predmet.ProtustrankaFormatedWithAdressOIB_1"> SPAJIĆ proizvodnja i usluge, d.o.o., OIB 36321371245, Braće Radića 34, 33514 Čačinci</derivirana_varijabla>
  </DomainObject.Predmet.ProtustrankaFormatedWithAdressOIB>
  <DomainObject.Predmet.ProtustrankaWithAdress>
    <izvorni_sadrzaj>SPAJIĆ proizvodnja i usluge, d.o.o. Braće Radića 34, 33514 Čačinci</izvorni_sadrzaj>
    <derivirana_varijabla naziv="DomainObject.Predmet.ProtustrankaWithAdress_1">SPAJIĆ proizvodnja i usluge, d.o.o. Braće Radića 34, 33514 Čačinci</derivirana_varijabla>
  </DomainObject.Predmet.ProtustrankaWithAdress>
  <DomainObject.Predmet.ProtustrankaWithAdressOIB>
    <izvorni_sadrzaj>SPAJIĆ proizvodnja i usluge, d.o.o., OIB 36321371245, Braće Radića 34, 33514 Čačinci</izvorni_sadrzaj>
    <derivirana_varijabla naziv="DomainObject.Predmet.ProtustrankaWithAdressOIB_1">SPAJIĆ proizvodnja i usluge, d.o.o., OIB 36321371245, Braće Radića 34, 33514 Čačinci</derivirana_varijabla>
  </DomainObject.Predmet.ProtustrankaWithAdressOIB>
  <DomainObject.Predmet.ProtustrankaNazivFormated>
    <izvorni_sadrzaj>SPAJIĆ proizvodnja i usluge, d.o.o.</izvorni_sadrzaj>
    <derivirana_varijabla naziv="DomainObject.Predmet.ProtustrankaNazivFormated_1">SPAJIĆ proizvodnja i usluge, d.o.o.</derivirana_varijabla>
  </DomainObject.Predmet.ProtustrankaNazivFormated>
  <DomainObject.Predmet.ProtustrankaNazivFormatedOIB>
    <izvorni_sadrzaj>SPAJIĆ proizvodnja i usluge, d.o.o., OIB 36321371245</izvorni_sadrzaj>
    <derivirana_varijabla naziv="DomainObject.Predmet.ProtustrankaNazivFormatedOIB_1">SPAJIĆ proizvodnja i usluge, d.o.o., OIB 36321371245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PRIVREDNA BANKA ZAGREB - DIONIČKO DRUŠTVO zastupanog po punomoćniku Odvjetničko društvo SUIĆ &amp; ŠKUNCA društvo s ograničenom odgovornošću</izvorni_sadrzaj>
    <derivirana_varijabla naziv="DomainObject.Predmet.StrankaFormated_1">  FINA, RC ZAGREB, Podružnica Bjelovar; PRIVREDNA BANKA ZAGREB - DIONIČKO DRUŠTVO zastupanog po punomoćniku Odvjetničko društvo SUIĆ &amp; ŠKUNCA društvo s ograničenom odgovornošću</derivirana_varijabla>
  </DomainObject.Predmet.StrankaFormated>
  <DomainObject.Predmet.StrankaFormatedOIB>
    <izvorni_sadrzaj>  FINA, RC ZAGREB, Podružnica Bjelovar, OIB 85821130368; PRIVREDNA BANKA ZAGREB - DIONIČKO DRUŠTVO, OIB 02535697732 zastupanog po punomoćniku Odvjetničko društvo SUIĆ &amp; ŠKUNCA društvo s ograničenom odgovornošću</izvorni_sadrzaj>
    <derivirana_varijabla naziv="DomainObject.Predmet.StrankaFormatedOIB_1">  FINA, RC ZAGREB, Podružnica Bjelovar, OIB 85821130368; PRIVREDNA BANKA ZAGREB - DIONIČKO DRUŠTVO, OIB 02535697732 zastupanog po punomoćniku Odvjetničko društvo SUIĆ &amp; ŠKUNCA društvo s ograničenom odgovornošću</derivirana_varijabla>
  </DomainObject.Predmet.StrankaFormatedOIB>
  <DomainObject.Predmet.StrankaFormatedWithAdress>
    <izvorni_sadrzaj> FINA, RC ZAGREB, Podružnica Bjelovar, F. Supila 4, 43000 Bjelovar; PRIVREDNA BANKA ZAGREB - DIONIČKO DRUŠTVO, Radnička cesta 50, 10000 Zagreb zastupanog po punomoćniku Odvjetničko društvo SUIĆ &amp; ŠKUNCA društvo s ograničenom odgovornošću</izvorni_sadrzaj>
    <derivirana_varijabla naziv="DomainObject.Predmet.StrankaFormatedWithAdress_1"> FINA, RC ZAGREB, Podružnica Bjelovar, F. Supila 4, 43000 Bjelovar; PRIVREDNA BANKA ZAGREB - DIONIČKO DRUŠTVO, Radnička cesta 50, 10000 Zagreb zastupanog po punomoćniku Odvjetničko društvo SUIĆ &amp; ŠKUNCA društvo s ograničenom odgovornošću</derivirana_varijabla>
  </DomainObject.Predmet.StrankaFormatedWithAdress>
  <DomainObject.Predmet.StrankaFormatedWithAdressOIB>
    <izvorni_sadrzaj> FINA, RC ZAGREB, Podružnica Bjelovar, OIB 85821130368, F. Supila 4, 43000 Bjelovar; PRIVREDNA BANKA ZAGREB - DIONIČKO DRUŠTVO, OIB 02535697732, Radnička cesta 50, 10000 Zagreb zastupanog po punomoćniku Odvjetničko društvo SUIĆ &amp; ŠKUNCA društvo s ograničenom odgovornošću</izvorni_sadrzaj>
    <derivirana_varijabla naziv="DomainObject.Predmet.StrankaFormatedWithAdressOIB_1"> FINA, RC ZAGREB, Podružnica Bjelovar, OIB 85821130368, F. Supila 4, 43000 Bjelovar; PRIVREDNA BANKA ZAGREB - DIONIČKO DRUŠTVO, OIB 02535697732, Radnička cesta 50, 10000 Zagreb zastupanog po punomoćniku Odvjetničko društvo SUIĆ &amp; ŠKUNCA društvo s ograničenom odgovornošću</derivirana_varijabla>
  </DomainObject.Predmet.StrankaFormatedWithAdressOIB>
  <DomainObject.Predmet.StrankaWithAdress>
    <izvorni_sadrzaj>FINA, RC ZAGREB, Podružnica Bjelovar F. Supila 4,43000 Bjelovar,PRIVREDNA BANKA ZAGREB - DIONIČKO DRUŠTVO Radnička cesta 50,10000 Zagreb</izvorni_sadrzaj>
    <derivirana_varijabla naziv="DomainObject.Predmet.StrankaWithAdress_1">FINA, RC ZAGREB, Podružnica Bjelovar F. Supila 4,43000 Bjelovar,PRIVREDNA BANKA ZAGREB - DIONIČKO DRUŠTVO Radnička cesta 50,10000 Zagreb</derivirana_varijabla>
  </DomainObject.Predmet.StrankaWithAdress>
  <DomainObject.Predmet.StrankaWithAdressOIB>
    <izvorni_sadrzaj>FINA, RC ZAGREB, Podružnica Bjelovar, OIB 85821130368, F. Supila 4,43000 Bjelovar,PRIVREDNA BANKA ZAGREB - DIONIČKO DRUŠTVO, OIB 02535697732, Radnička cesta 50,10000 Zagreb</izvorni_sadrzaj>
    <derivirana_varijabla naziv="DomainObject.Predmet.StrankaWithAdressOIB_1">FINA, RC ZAGREB, Podružnica Bjelovar, OIB 85821130368, F. Supila 4,43000 Bjelovar,PRIVREDNA BANKA ZAGREB - DIONIČKO DRUŠTVO, OIB 02535697732, Radnička cesta 50,10000 Zagreb</derivirana_varijabla>
  </DomainObject.Predmet.StrankaWithAdressOIB>
  <DomainObject.Predmet.StrankaNazivFormated>
    <izvorni_sadrzaj>FINA, RC ZAGREB, Podružnica Bjelovar,PRIVREDNA BANKA ZAGREB - DIONIČKO DRUŠTVO</izvorni_sadrzaj>
    <derivirana_varijabla naziv="DomainObject.Predmet.StrankaNazivFormated_1">FINA, RC ZAGREB, Podružnica Bjelovar,PRIVREDNA BANKA ZAGREB - DIONIČKO DRUŠTVO</derivirana_varijabla>
  </DomainObject.Predmet.StrankaNazivFormated>
  <DomainObject.Predmet.StrankaNazivFormatedOIB>
    <izvorni_sadrzaj>FINA, RC ZAGREB, Podružnica Bjelovar, OIB 85821130368,PRIVREDNA BANKA ZAGREB - DIONIČKO DRUŠTVO, OIB 02535697732</izvorni_sadrzaj>
    <derivirana_varijabla naziv="DomainObject.Predmet.StrankaNazivFormatedOIB_1">FINA, RC ZAGREB, Podružnica Bjelovar, OIB 85821130368,PRIVREDNA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PRIVREDNA BANKA ZAGREB - DIONIČKO DRUŠTVO zastupanog po punomoćniku Odvjetničko društvo SUIĆ &amp; ŠKUNCA društvo s ograničenom odgovornošću</item>
    </izvorni_sadrzaj>
    <derivirana_varijabla naziv="DomainObject.Predmet.StrankaListFormated_1">
      <item>FINA, RC ZAGREB, Podružnica Bjelovar</item>
      <item>PRIVREDNA BANKA ZAGREB - DIONIČKO DRUŠTVO zastupanog po punomoćniku Odvjetničko društvo SUIĆ &amp; ŠKUNCA društvo s ograničenom odgovornošću</item>
    </derivirana_varijabla>
  </DomainObject.Predmet.StrankaListFormated>
  <DomainObject.Predmet.StrankaListFormatedOIB>
    <izvorni_sadrzaj>
      <item>FINA, RC ZAGREB, Podružnica Bjelovar, OIB 85821130368</item>
      <item>PRIVREDNA BANKA ZAGREB - DIONIČKO DRUŠTVO, OIB 02535697732 zastupanog po punomoćniku Odvjetničko društvo SUIĆ &amp; ŠKUNCA društvo s ograničenom odgovornošću</item>
    </izvorni_sadrzaj>
    <derivirana_varijabla naziv="DomainObject.Predmet.StrankaListFormatedOIB_1">
      <item>FINA, RC ZAGREB, Podružnica Bjelovar, OIB 85821130368</item>
      <item>PRIVREDNA BANKA ZAGREB - DIONIČKO DRUŠTVO, OIB 02535697732 zastupanog po punomoćniku Odvjetničko društvo SUIĆ &amp; ŠKUNCA društvo s ograničenom odgovornošću</item>
    </derivirana_varijabla>
  </DomainObject.Predmet.StrankaListFormatedOIB>
  <DomainObject.Predmet.StrankaListFormatedWithAdress>
    <izvorni_sadrzaj>
      <item>FINA, RC ZAGREB, Podružnica Bjelovar, F. Supila 4, 43000 Bjelovar</item>
      <item>PRIVREDNA BANKA ZAGREB - DIONIČKO DRUŠTVO, Radnička cesta 50, 10000 Zagreb zastupanog po punomoćniku Odvjetničko društvo SUIĆ &amp; ŠKUNCA društvo s ograničenom odgovornošću</item>
    </izvorni_sadrzaj>
    <derivirana_varijabla naziv="DomainObject.Predmet.StrankaListFormatedWithAdress_1">
      <item>FINA, RC ZAGREB, Podružnica Bjelovar, F. Supila 4, 43000 Bjelovar</item>
      <item>PRIVREDNA BANKA ZAGREB - DIONIČKO DRUŠTVO, Radnička cesta 50, 10000 Zagreb zastupanog po punomoćniku Odvjetničko društvo SUIĆ &amp; ŠKUNCA društvo s ograničenom odgovornošću</item>
    </derivirana_varijabla>
  </DomainObject.Predmet.StrankaListFormatedWithAdress>
  <DomainObject.Predmet.StrankaListFormatedWithAdressOIB>
    <izvorni_sadrzaj>
      <item>FINA, RC ZAGREB, Podružnica Bjelovar, OIB 85821130368, F. Supila 4, 43000 Bjelovar</item>
      <item>PRIVREDNA BANKA ZAGREB - DIONIČKO DRUŠTVO, OIB 02535697732, Radnička cesta 50, 10000 Zagreb zastupanog po punomoćniku Odvjetničko društvo SUIĆ &amp; ŠKUNCA društvo s ograničenom odgovornošću</item>
    </izvorni_sadrzaj>
    <derivirana_varijabla naziv="DomainObject.Predmet.StrankaListFormatedWithAdressOIB_1">
      <item>FINA, RC ZAGREB, Podružnica Bjelovar, OIB 85821130368, F. Supila 4, 43000 Bjelovar</item>
      <item>PRIVREDNA BANKA ZAGREB - DIONIČKO DRUŠTVO, OIB 02535697732, Radnička cesta 50, 10000 Zagreb zastupanog po punomoćniku Odvjetničko društvo SUIĆ &amp; ŠKUNCA društvo s ograničenom odgovornošću</item>
    </derivirana_varijabla>
  </DomainObject.Predmet.StrankaListFormatedWithAdressOIB>
  <DomainObject.Predmet.StrankaListNazivFormated>
    <izvorni_sadrzaj>
      <item>FINA, RC ZAGREB, Podružnica Bjelovar</item>
      <item>PRIVREDNA BANKA ZAGREB - DIONIČKO DRUŠTVO</item>
    </izvorni_sadrzaj>
    <derivirana_varijabla naziv="DomainObject.Predmet.StrankaListNazivFormated_1">
      <item>FINA, RC ZAGREB, Podružnica Bjelovar</item>
      <item>PRIVREDNA BANKA ZAGREB - DIONIČKO DRUŠTVO</item>
    </derivirana_varijabla>
  </DomainObject.Predmet.StrankaListNazivFormated>
  <DomainObject.Predmet.StrankaListNazivFormatedOIB>
    <izvorni_sadrzaj>
      <item>FINA, RC ZAGREB, Podružnica Bjelovar, OIB 85821130368</item>
      <item>PRIVREDNA BANKA ZAGREB - DIONIČKO DRUŠTVO, OIB 02535697732</item>
    </izvorni_sadrzaj>
    <derivirana_varijabla naziv="DomainObject.Predmet.StrankaListNazivFormatedOIB_1">
      <item>FINA, RC ZAGREB, Podružnica Bjelovar, OIB 85821130368</item>
      <item>PRIVREDNA BANKA ZAGREB - DIONIČKO DRUŠTVO, OIB 02535697732</item>
    </derivirana_varijabla>
  </DomainObject.Predmet.StrankaListNazivFormatedOIB>
  <DomainObject.Predmet.ProtuStrankaListFormated>
    <izvorni_sadrzaj>
      <item>SPAJIĆ proizvodnja i usluge, d.o.o.</item>
    </izvorni_sadrzaj>
    <derivirana_varijabla naziv="DomainObject.Predmet.ProtuStrankaListFormated_1">
      <item>SPAJIĆ proizvodnja i usluge, d.o.o.</item>
    </derivirana_varijabla>
  </DomainObject.Predmet.ProtuStrankaListFormated>
  <DomainObject.Predmet.ProtuStrankaListFormatedOIB>
    <izvorni_sadrzaj>
      <item>SPAJIĆ proizvodnja i usluge, d.o.o., OIB 36321371245</item>
    </izvorni_sadrzaj>
    <derivirana_varijabla naziv="DomainObject.Predmet.ProtuStrankaListFormatedOIB_1">
      <item>SPAJIĆ proizvodnja i usluge, d.o.o., OIB 36321371245</item>
    </derivirana_varijabla>
  </DomainObject.Predmet.ProtuStrankaListFormatedOIB>
  <DomainObject.Predmet.ProtuStrankaListFormatedWithAdress>
    <izvorni_sadrzaj>
      <item>SPAJIĆ proizvodnja i usluge, d.o.o., Braće Radića 34, 33514 Čačinci</item>
    </izvorni_sadrzaj>
    <derivirana_varijabla naziv="DomainObject.Predmet.ProtuStrankaListFormatedWithAdress_1">
      <item>SPAJIĆ proizvodnja i usluge, d.o.o., Braće Radića 34, 33514 Čačinci</item>
    </derivirana_varijabla>
  </DomainObject.Predmet.ProtuStrankaListFormatedWithAdress>
  <DomainObject.Predmet.ProtuStrankaListFormatedWithAdressOIB>
    <izvorni_sadrzaj>
      <item>SPAJIĆ proizvodnja i usluge, d.o.o., OIB 36321371245, Braće Radića 34, 33514 Čačinci</item>
    </izvorni_sadrzaj>
    <derivirana_varijabla naziv="DomainObject.Predmet.ProtuStrankaListFormatedWithAdressOIB_1">
      <item>SPAJIĆ proizvodnja i usluge, d.o.o., OIB 36321371245, Braće Radića 34, 33514 Čačinci</item>
    </derivirana_varijabla>
  </DomainObject.Predmet.ProtuStrankaListFormatedWithAdressOIB>
  <DomainObject.Predmet.ProtuStrankaListNazivFormated>
    <izvorni_sadrzaj>
      <item>SPAJIĆ proizvodnja i usluge, d.o.o.</item>
    </izvorni_sadrzaj>
    <derivirana_varijabla naziv="DomainObject.Predmet.ProtuStrankaListNazivFormated_1">
      <item>SPAJIĆ proizvodnja i usluge, d.o.o.</item>
    </derivirana_varijabla>
  </DomainObject.Predmet.ProtuStrankaListNazivFormated>
  <DomainObject.Predmet.ProtuStrankaListNazivFormatedOIB>
    <izvorni_sadrzaj>
      <item>SPAJIĆ proizvodnja i usluge, d.o.o., OIB 36321371245</item>
    </izvorni_sadrzaj>
    <derivirana_varijabla naziv="DomainObject.Predmet.ProtuStrankaListNazivFormatedOIB_1">
      <item>SPAJIĆ proizvodnja i usluge, d.o.o., OIB 36321371245</item>
    </derivirana_varijabla>
  </DomainObject.Predmet.ProtuStrankaListNazivFormatedOIB>
  <DomainObject.Predmet.OstaliListFormated>
    <izvorni_sadrzaj>
      <item>Petar Spajić</item>
      <item>Odvjetničko društvo SUIĆ &amp; ŠKUNCA društvo s ograničenom odgovornošću punomoćnik sudionika u postupku PRIVREDNA BANKA ZAGREB - DIONIČKO DRUŠTVO</item>
      <item>ŽDO U BJELOAVRU</item>
      <item>POREZNA UPRAVA U VIROVITICI</item>
      <item>Općinski sud u Virovitici, Stalna služba u Slatini, Zemljišnoknjižni odjel</item>
    </izvorni_sadrzaj>
    <derivirana_varijabla naziv="DomainObject.Predmet.OstaliListFormated_1">
      <item>Petar Spajić</item>
      <item>Odvjetničko društvo SUIĆ &amp; ŠKUNCA društvo s ograničenom odgovornošću punomoćnik sudionika u postupku PRIVREDNA BANKA ZAGREB - DIONIČKO DRUŠTVO</item>
      <item>ŽDO U BJELOAVRU</item>
      <item>POREZNA UPRAVA U VIROVITICI</item>
      <item>Općinski sud u Virovitici, Stalna služba u Slatini, Zemljišnoknjižni odjel</item>
    </derivirana_varijabla>
  </DomainObject.Predmet.OstaliListFormated>
  <DomainObject.Predmet.OstaliListFormatedOIB>
    <izvorni_sadrzaj>
      <item>Petar Spajić, OIB 48462086620</item>
      <item>Odvjetničko društvo SUIĆ &amp; ŠKUNCA društvo s ograničenom odgovornošću, OIB 44213507122 punomoćnik sudionika u postupku PRIVREDNA BANKA ZAGREB - DIONIČKO DRUŠTVO</item>
      <item>ŽDO U BJELOAVRU</item>
      <item>POREZNA UPRAVA U VIROVITICI</item>
      <item>Općinski sud u Virovitici, Stalna služba u Slatini, Zemljišnoknjižni odjel</item>
    </izvorni_sadrzaj>
    <derivirana_varijabla naziv="DomainObject.Predmet.OstaliListFormatedOIB_1">
      <item>Petar Spajić, OIB 48462086620</item>
      <item>Odvjetničko društvo SUIĆ &amp; ŠKUNCA društvo s ograničenom odgovornošću, OIB 44213507122 punomoćnik sudionika u postupku PRIVREDNA BANKA ZAGREB - DIONIČKO DRUŠTVO</item>
      <item>ŽDO U BJELOAVRU</item>
      <item>POREZNA UPRAVA U VIROVITICI</item>
      <item>Općinski sud u Virovitici, Stalna služba u Slatini, Zemljišnoknjižni odjel</item>
    </derivirana_varijabla>
  </DomainObject.Predmet.OstaliListFormatedOIB>
  <DomainObject.Predmet.OstaliListFormatedWithAdress>
    <izvorni_sadrzaj>
      <item>Petar Spajić, Derenčinova 22/a., 10000 Zagreb</item>
      <item>Odvjetničko društvo SUIĆ &amp; ŠKUNCA društvo s ograničenom odgovornošću, Domagojeva 14, 10000 Zagreb punomoćnik sudionika u postupku PRIVREDNA BANKA ZAGREB - DIONIČKO DRUŠTVO</item>
      <item>ŽDO U BJELOAVRU</item>
      <item>POREZNA UPRAVA U VIROVITICI</item>
      <item>Općinski sud u Virovitici, Stalna služba u Slatini, Zemljišnoknjižni odjel, ., 33520 Slatina</item>
    </izvorni_sadrzaj>
    <derivirana_varijabla naziv="DomainObject.Predmet.OstaliListFormatedWithAdress_1">
      <item>Petar Spajić, Derenčinova 22/a., 10000 Zagreb</item>
      <item>Odvjetničko društvo SUIĆ &amp; ŠKUNCA društvo s ograničenom odgovornošću, Domagojeva 14, 10000 Zagreb punomoćnik sudionika u postupku PRIVREDNA BANKA ZAGREB - DIONIČKO DRUŠTVO</item>
      <item>ŽDO U BJELOAVRU</item>
      <item>POREZNA UPRAVA U VIROVITICI</item>
      <item>Općinski sud u Virovitici, Stalna služba u Slatini, Zemljišnoknjižni odjel, ., 33520 Slatina</item>
    </derivirana_varijabla>
  </DomainObject.Predmet.OstaliListFormatedWithAdress>
  <DomainObject.Predmet.OstaliListFormatedWithAdressOIB>
    <izvorni_sadrzaj>
      <item>Petar Spajić, OIB 48462086620, Derenčinova 22/a., 10000 Zagreb</item>
      <item>Odvjetničko društvo SUIĆ &amp; ŠKUNCA društvo s ograničenom odgovornošću, OIB 44213507122, Domagojeva 14, 10000 Zagreb punomoćnik sudionika u postupku PRIVREDNA BANKA ZAGREB - DIONIČKO DRUŠTVO</item>
      <item>ŽDO U BJELOAVRU</item>
      <item>POREZNA UPRAVA U VIROVITICI</item>
      <item>Općinski sud u Virovitici, Stalna služba u Slatini, Zemljišnoknjižni odjel, ., 33520 Slatina</item>
    </izvorni_sadrzaj>
    <derivirana_varijabla naziv="DomainObject.Predmet.OstaliListFormatedWithAdressOIB_1">
      <item>Petar Spajić, OIB 48462086620, Derenčinova 22/a., 10000 Zagreb</item>
      <item>Odvjetničko društvo SUIĆ &amp; ŠKUNCA društvo s ograničenom odgovornošću, OIB 44213507122, Domagojeva 14, 10000 Zagreb punomoćnik sudionika u postupku PRIVREDNA BANKA ZAGREB - DIONIČKO DRUŠTVO</item>
      <item>ŽDO U BJELOAVRU</item>
      <item>POREZNA UPRAVA U VIROVITICI</item>
      <item>Općinski sud u Virovitici, Stalna služba u Slatini, Zemljišnoknjižni odjel, ., 33520 Slatina</item>
    </derivirana_varijabla>
  </DomainObject.Predmet.OstaliListFormatedWithAdressOIB>
  <DomainObject.Predmet.OstaliListNazivFormated>
    <izvorni_sadrzaj>
      <item>Petar Spajić</item>
      <item>Odvjetničko društvo SUIĆ &amp; ŠKUNCA društvo s ograničenom odgovornošću</item>
      <item>ŽDO U BJELOAVRU</item>
      <item>POREZNA UPRAVA U VIROVITICI</item>
      <item>Općinski sud u Virovitici, Stalna služba u Slatini, Zemljišnoknjižni odjel</item>
    </izvorni_sadrzaj>
    <derivirana_varijabla naziv="DomainObject.Predmet.OstaliListNazivFormated_1">
      <item>Petar Spajić</item>
      <item>Odvjetničko društvo SUIĆ &amp; ŠKUNCA društvo s ograničenom odgovornošću</item>
      <item>ŽDO U BJELOAVRU</item>
      <item>POREZNA UPRAVA U VIROVITICI</item>
      <item>Općinski sud u Virovitici, Stalna služba u Slatini, Zemljišnoknjižni odjel</item>
    </derivirana_varijabla>
  </DomainObject.Predmet.OstaliListNazivFormated>
  <DomainObject.Predmet.OstaliListNazivFormatedOIB>
    <izvorni_sadrzaj>
      <item>Petar Spajić, OIB 48462086620</item>
      <item>Odvjetničko društvo SUIĆ &amp; ŠKUNCA društvo s ograničenom odgovornošću, OIB 44213507122</item>
      <item>ŽDO U BJELOAVRU</item>
      <item>POREZNA UPRAVA U VIROVITICI</item>
      <item>Općinski sud u Virovitici, Stalna služba u Slatini, Zemljišnoknjižni odjel</item>
    </izvorni_sadrzaj>
    <derivirana_varijabla naziv="DomainObject.Predmet.OstaliListNazivFormatedOIB_1">
      <item>Petar Spajić, OIB 48462086620</item>
      <item>Odvjetničko društvo SUIĆ &amp; ŠKUNCA društvo s ograničenom odgovornošću, OIB 44213507122</item>
      <item>ŽDO U BJELOAVRU</item>
      <item>POREZNA UPRAVA U VIROVITICI</item>
      <item>Općinski sud u Virovitici, Stalna služba u Slatini,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SPAJIĆ proizvodnja i usluge, d.o.o.</izvorni_sadrzaj>
    <derivirana_varijabla naziv="DomainObject.Predmet.ProtustrankaIDrugi_1">SPAJIĆ proizvodnja i usluge, d.o.o.</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SPAJIĆ proizvodnja i usluge, d.o.o., OIB 36321371245, Braće Radića 34, 33514 Čačinci</izvorni_sadrzaj>
    <derivirana_varijabla naziv="DomainObject.Predmet.ProtustrankaIDrugiAdressOIB_1">SPAJIĆ proizvodnja i usluge, d.o.o., OIB 36321371245, Braće Radića 34, 33514 Čačinci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SPAJIĆ proizvodnja i usluge, d.o.o.</item>
      <item>Petar Spajić</item>
      <item>PRIVREDNA BANKA ZAGREB - DIONIČKO DRUŠTVO</item>
      <item>Odvjetničko društvo SUIĆ &amp; ŠKUNCA društvo s ograničenom odgovornošću</item>
      <item>ŽDO U BJELOAVRU</item>
      <item>POREZNA UPRAVA U VIROVITICI</item>
      <item>Općinski sud u Virovitici, Stalna služba u Slatini, Zemljišnoknjižni odjel</item>
    </izvorni_sadrzaj>
    <derivirana_varijabla naziv="DomainObject.Predmet.SudioniciListNaziv_1">
      <item>FINA, RC ZAGREB, Podružnica Bjelovar</item>
      <item>SPAJIĆ proizvodnja i usluge, d.o.o.</item>
      <item>Petar Spajić</item>
      <item>PRIVREDNA BANKA ZAGREB - DIONIČKO DRUŠTVO</item>
      <item>Odvjetničko društvo SUIĆ &amp; ŠKUNCA društvo s ograničenom odgovornošću</item>
      <item>ŽDO U BJELOAVRU</item>
      <item>POREZNA UPRAVA U VIROVITICI</item>
      <item>Općinski sud u Virovitici, Stalna služba u Slatini, Zemljišnoknjižni odjel</item>
    </derivirana_varijabla>
  </DomainObject.Predmet.SudioniciListNaziv>
  <DomainObject.Predmet.SudioniciListAdressOIB>
    <izvorni_sadrzaj>
      <item>FINA, RC ZAGREB, Podružnica Bjelovar, OIB 85821130368, F. Supila 4,43000 Bjelovar</item>
      <item>SPAJIĆ proizvodnja i usluge, d.o.o., OIB 36321371245, Braće Radića 34,33514 Čačinci</item>
      <item>Petar Spajić, OIB 48462086620, Derenčinova 22/a.,10000 Zagreb</item>
      <item>PRIVREDNA BANKA ZAGREB - DIONIČKO DRUŠTVO, OIB 02535697732, Radnička cesta 50,10000 Zagreb</item>
      <item>Odvjetničko društvo SUIĆ &amp; ŠKUNCA društvo s ograničenom odgovornošću, OIB 44213507122, Domagojeva 14,10000 Zagreb</item>
      <item>ŽDO U BJELOAVRU</item>
      <item>POREZNA UPRAVA U VIROVITICI</item>
      <item>Općinski sud u Virovitici, Stalna služba u Slatini, Zemljišnoknjižni odjel, .,33520 Slatina</item>
    </izvorni_sadrzaj>
    <derivirana_varijabla naziv="DomainObject.Predmet.SudioniciListAdressOIB_1">
      <item>FINA, RC ZAGREB, Podružnica Bjelovar, OIB 85821130368, F. Supila 4,43000 Bjelovar</item>
      <item>SPAJIĆ proizvodnja i usluge, d.o.o., OIB 36321371245, Braće Radića 34,33514 Čačinci</item>
      <item>Petar Spajić, OIB 48462086620, Derenčinova 22/a.,10000 Zagreb</item>
      <item>PRIVREDNA BANKA ZAGREB - DIONIČKO DRUŠTVO, OIB 02535697732, Radnička cesta 50,10000 Zagreb</item>
      <item>Odvjetničko društvo SUIĆ &amp; ŠKUNCA društvo s ograničenom odgovornošću, OIB 44213507122, Domagojeva 14,10000 Zagreb</item>
      <item>ŽDO U BJELOAVRU</item>
      <item>POREZNA UPRAVA U VIROVITICI</item>
      <item>Općinski sud u Virovitici, Stalna služba u Slatini, Zemljišnoknjižni odjel, .,33520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36321371245</item>
      <item>, OIB 48462086620</item>
      <item>, OIB 02535697732</item>
      <item>, OIB 44213507122</item>
      <item>, OIB null</item>
      <item>, OIB null</item>
      <item>, OIB null</item>
    </izvorni_sadrzaj>
    <derivirana_varijabla naziv="DomainObject.Predmet.SudioniciListNazivOIB_1">
      <item>, OIB 85821130368</item>
      <item>, OIB 36321371245</item>
      <item>, OIB 48462086620</item>
      <item>, OIB 02535697732</item>
      <item>, OIB 44213507122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2890</properties:Words>
  <properties:Characters>21098</properties:Characters>
  <properties:Lines>380</properties:Lines>
  <properties:Paragraphs>172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2017-04-10T06:31:00Z</dcterms:created>
  <dc:creator>Vesna Dragišić</dc:creator>
  <cp:lastModifiedBy>Vesna Dragišić</cp:lastModifiedBy>
  <dcterms:modified xmlns:xsi="http://www.w3.org/2001/XMLSchema-instance" xsi:type="dcterms:W3CDTF">2017-04-10T06:32:00Z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