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59d4a" w14:paraId="a459d4a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</w:t>
      </w:r>
      <w:r w:rsidR="00D07A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7D2609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Zadar od </w:t>
      </w:r>
      <w:r w:rsidR="00C0298E">
        <w:rPr>
          <w:szCs w:val="24"/>
        </w:rPr>
        <w:t>9</w:t>
      </w:r>
      <w:r w:rsidR="0090293D">
        <w:rPr>
          <w:szCs w:val="24"/>
        </w:rPr>
        <w:t xml:space="preserve">. </w:t>
      </w:r>
      <w:r w:rsidR="002040FC">
        <w:rPr>
          <w:szCs w:val="24"/>
        </w:rPr>
        <w:t xml:space="preserve">rujna </w:t>
      </w:r>
      <w:r>
        <w:rPr>
          <w:szCs w:val="24"/>
        </w:rPr>
        <w:t xml:space="preserve">2016. za provedbu skraćenog stečajnoga postupka nad dužnikom </w:t>
      </w:r>
      <w:r w:rsidR="002040FC">
        <w:t xml:space="preserve">DEGENIA PLODOVI ZEMLJE d.o.o., </w:t>
      </w:r>
      <w:r>
        <w:t xml:space="preserve">sa sjedištem u </w:t>
      </w:r>
      <w:r w:rsidR="0090293D">
        <w:t xml:space="preserve">Zadru, </w:t>
      </w:r>
      <w:r w:rsidR="002040FC" w:rsidRPr="002040FC">
        <w:t>Stjepana Radića 42/A</w:t>
      </w:r>
      <w:r w:rsidR="0090293D">
        <w:t>,</w:t>
      </w:r>
      <w:r>
        <w:t xml:space="preserve"> OIB: </w:t>
      </w:r>
      <w:r w:rsidR="002040FC" w:rsidRPr="002040FC">
        <w:t>30577199200</w:t>
      </w:r>
      <w:r w:rsidR="0090293D">
        <w:rPr>
          <w:szCs w:val="24"/>
        </w:rPr>
        <w:t xml:space="preserve">, </w:t>
      </w:r>
      <w:r w:rsidR="00C0298E">
        <w:rPr>
          <w:szCs w:val="24"/>
        </w:rPr>
        <w:t>16</w:t>
      </w:r>
      <w:r>
        <w:rPr>
          <w:szCs w:val="24"/>
        </w:rPr>
        <w:t xml:space="preserve">. </w:t>
      </w:r>
      <w:r w:rsidR="00C0298E">
        <w:rPr>
          <w:szCs w:val="24"/>
        </w:rPr>
        <w:t>prosinca</w:t>
      </w:r>
      <w:r>
        <w:rPr>
          <w:szCs w:val="24"/>
        </w:rPr>
        <w:t xml:space="preserve"> 2016.</w:t>
      </w:r>
      <w:r w:rsidR="007D2609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7D2609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C0298E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0298E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08549A" w:rsidP="00255E5D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255E5D" w:rsidP="007D2609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>DN-a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7D2609" w:rsidR="002040F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 Podružnica Zadar</w:t>
      </w:r>
    </w:p>
    <w:p w:rsidRDefault="007D2609" w:rsidP="007D2609" w:rsidR="007D2609" w:rsidRPr="00842CE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7D2609" w:rsidP="007D2609" w:rsidR="007D2609"/>
    <w:p w:rsidRDefault="00850DC5" w:rsidP="007D2609" w:rsidR="00850DC5" w:rsidRPr="007D260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2F28" w:rsidR="00302F28">
      <w:pPr>
        <w:spacing w:lineRule="auto" w:line="240" w:after="0"/>
      </w:pPr>
      <w:r>
        <w:separator/>
      </w:r>
    </w:p>
  </w:endnote>
  <w:endnote w:id="0" w:type="continuationSeparator">
    <w:p w:rsidRDefault="00302F28" w:rsidR="00302F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2F28" w:rsidR="00302F28">
      <w:pPr>
        <w:spacing w:lineRule="auto" w:line="240" w:after="0"/>
      </w:pPr>
      <w:r>
        <w:separator/>
      </w:r>
    </w:p>
  </w:footnote>
  <w:footnote w:id="0" w:type="continuationSeparator">
    <w:p w:rsidRDefault="00302F28" w:rsidR="00302F2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F28" w:rsidP="0090293D" w:rsidR="00302F28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609" w:rsidP="007D2609" w:rsidR="007D2609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2040FC">
      <w:rPr>
        <w:rFonts w:cs="Times New Roman" w:eastAsia="Times New Roman" w:hAnsi="Times New Roman" w:ascii="Times New Roman"/>
        <w:sz w:val="24"/>
        <w:szCs w:val="24"/>
        <w:lang w:eastAsia="hr-HR"/>
      </w:rPr>
      <w:t>1045/16-12</w:t>
    </w:r>
  </w:p>
  <w:p w:rsidRDefault="007D2609" w:rsidP="007D2609" w:rsidR="007D2609">
    <w:pPr>
      <w:pStyle w:val="Zaglavlje"/>
      <w:tabs>
        <w:tab w:pos="4536" w:val="clear"/>
        <w:tab w:pos="9072" w:val="clear"/>
        <w:tab w:pos="654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2040FC"/>
    <w:rsid w:val="00223D57"/>
    <w:rsid w:val="00227EB1"/>
    <w:rsid w:val="00255E5D"/>
    <w:rsid w:val="0030158A"/>
    <w:rsid w:val="00302F28"/>
    <w:rsid w:val="0058023C"/>
    <w:rsid w:val="0077033D"/>
    <w:rsid w:val="007D2609"/>
    <w:rsid w:val="00850DC5"/>
    <w:rsid w:val="0090293D"/>
    <w:rsid w:val="00C0298E"/>
    <w:rsid w:val="00CE25E2"/>
    <w:rsid w:val="00D07A16"/>
    <w:rsid w:val="00DB5451"/>
    <w:rsid w:val="00DD2EAA"/>
    <w:rsid w:val="00E6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609"/>
  </w:style>
  <w:style w:styleId="Tekstrezerviranogmjesta" w:type="character">
    <w:name w:val="Placeholder Text"/>
    <w:basedOn w:val="Zadanifontodlomka"/>
    <w:uiPriority w:val="99"/>
    <w:semiHidden/>
    <w:rsid w:val="007703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33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7033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7033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7033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609"/>
  </w:style>
  <w:style w:styleId="Tekstrezerviranogmjesta" w:type="character">
    <w:name w:val="Placeholder Text"/>
    <w:basedOn w:val="Zadanifontodlomka"/>
    <w:uiPriority w:val="99"/>
    <w:semiHidden/>
    <w:rsid w:val="007703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3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703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703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703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1045</izvorni_sadrzaj>
    <derivirana_varijabla naziv="DomainObject.Predmet.Broj_1">1045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St-1045/2016</izvorni_sadrzaj>
    <derivirana_varijabla naziv="DomainObject.Predmet.OznakaBroj_1">St-1045/2016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DEGENIA PLODOVI ZEMLJE d.o.o. za poljoprivredu, trgovinu i djelatnost turističke agencije</izvorni_sadrzaj>
    <derivirana_varijabla naziv="DomainObject.Predmet.ProtustrankaFormated_1">  DEGENIA PLODOVI ZEMLJE d.o.o. za poljoprivredu, trgovinu i djelatnost turističke agencije</derivirana_varijabla>
  </DomainObject.Predmet.ProtustrankaFormated>
  <DomainObject.Predmet.ProtustrankaFormatedOIB>
    <izvorni_sadrzaj>  DEGENIA PLODOVI ZEMLJE d.o.o. za poljoprivredu, trgovinu i djelatnost turističke agencije, OIB 30577199200</izvorni_sadrzaj>
    <derivirana_varijabla naziv="DomainObject.Predmet.ProtustrankaFormatedOIB_1">  DEGENIA PLODOVI ZEMLJE d.o.o. za poljoprivredu, trgovinu i djelatnost turističke agencije, OIB 30577199200</derivirana_varijabla>
  </DomainObject.Predmet.ProtustrankaFormatedOIB>
  <DomainObject.Predmet.ProtustrankaFormatedWithAdress>
    <izvorni_sadrzaj> DEGENIA PLODOVI ZEMLJE d.o.o. za poljoprivredu, trgovinu i djelatnost turističke agencije, Stjepana Radića 42/A, 23000 Zadar</izvorni_sadrzaj>
    <derivirana_varijabla naziv="DomainObject.Predmet.ProtustrankaFormatedWithAdress_1"> DEGENIA PLODOVI ZEMLJE d.o.o. za poljoprivredu, trgovinu i djelatnost turističke agencije, Stjepana Radića 42/A, 23000 Zadar</derivirana_varijabla>
  </DomainObject.Predmet.ProtustrankaFormatedWithAdress>
  <DomainObject.Predmet.ProtustrankaFormatedWithAdressOIB>
    <izvorni_sadrzaj> DEGENIA PLODOVI ZEMLJE d.o.o. za poljoprivredu, trgovinu i djelatnost turističke agencije, OIB 30577199200, Stjepana Radića 42/A, 23000 Zadar</izvorni_sadrzaj>
    <derivirana_varijabla naziv="DomainObject.Predmet.ProtustrankaFormatedWithAdressOIB_1"> DEGENIA PLODOVI ZEMLJE d.o.o. za poljoprivredu, trgovinu i djelatnost turističke agencije, OIB 30577199200, Stjepana Radića 42/A, 23000 Zadar</derivirana_varijabla>
  </DomainObject.Predmet.ProtustrankaFormatedWithAdressOIB>
  <DomainObject.Predmet.ProtustrankaWithAdress>
    <izvorni_sadrzaj>DEGENIA PLODOVI ZEMLJE d.o.o. za poljoprivredu, trgovinu i djelatnost turističke agencije Stjepana Radića 42/A, 23000 Zadar</izvorni_sadrzaj>
    <derivirana_varijabla naziv="DomainObject.Predmet.ProtustrankaWithAdress_1">DEGENIA PLODOVI ZEMLJE d.o.o. za poljoprivredu, trgovinu i djelatnost turističke agencije Stjepana Radića 42/A, 23000 Zadar</derivirana_varijabla>
  </DomainObject.Predmet.ProtustrankaWithAdress>
  <DomainObject.Predmet.ProtustrankaWithAdressOIB>
    <izvorni_sadrzaj>DEGENIA PLODOVI ZEMLJE d.o.o. za poljoprivredu, trgovinu i djelatnost turističke agencije, OIB 30577199200, Stjepana Radića 42/A, 23000 Zadar</izvorni_sadrzaj>
    <derivirana_varijabla naziv="DomainObject.Predmet.ProtustrankaWithAdressOIB_1">DEGENIA PLODOVI ZEMLJE d.o.o. za poljoprivredu, trgovinu i djelatnost turističke agencije, OIB 30577199200, Stjepana Radića 42/A, 23000 Zadar</derivirana_varijabla>
  </DomainObject.Predmet.ProtustrankaWithAdressOIB>
  <DomainObject.Predmet.ProtustrankaNazivFormated>
    <izvorni_sadrzaj>DEGENIA PLODOVI ZEMLJE d.o.o. za poljoprivredu, trgovinu i djelatnost turističke agencije</izvorni_sadrzaj>
    <derivirana_varijabla naziv="DomainObject.Predmet.ProtustrankaNazivFormated_1">DEGENIA PLODOVI ZEMLJE d.o.o. za poljoprivredu, trgovinu i djelatnost turističke agencije</derivirana_varijabla>
  </DomainObject.Predmet.ProtustrankaNazivFormated>
  <DomainObject.Predmet.ProtustrankaNazivFormatedOIB>
    <izvorni_sadrzaj>DEGENIA PLODOVI ZEMLJE d.o.o. za poljoprivredu, trgovinu i djelatnost turističke agencije, OIB 30577199200</izvorni_sadrzaj>
    <derivirana_varijabla naziv="DomainObject.Predmet.ProtustrankaNazivFormatedOIB_1">DEGENIA PLODOVI ZEMLJE d.o.o. za poljoprivredu, trgovinu i djelatnost turističke agencije, OIB 30577199200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DEGENIA PLODOVI ZEMLJE d.o.o. za poljoprivredu, trgovinu i djelatnost turističke agencije</item>
    </izvorni_sadrzaj>
    <derivirana_varijabla naziv="DomainObject.Predmet.ProtuStrankaListFormated_1">
      <item>DEGENIA PLODOVI ZEMLJE d.o.o. za poljoprivredu, trgovinu i djelatnost turističke agencije</item>
    </derivirana_varijabla>
  </DomainObject.Predmet.ProtuStrankaListFormated>
  <DomainObject.Predmet.ProtuStrankaListFormatedOIB>
    <izvorni_sadrzaj>
      <item>DEGENIA PLODOVI ZEMLJE d.o.o. za poljoprivredu, trgovinu i djelatnost turističke agencije, OIB 30577199200</item>
    </izvorni_sadrzaj>
    <derivirana_varijabla naziv="DomainObject.Predmet.ProtuStrankaListFormatedOIB_1">
      <item>DEGENIA PLODOVI ZEMLJE d.o.o. za poljoprivredu, trgovinu i djelatnost turističke agencije, OIB 30577199200</item>
    </derivirana_varijabla>
  </DomainObject.Predmet.ProtuStrankaListFormatedOIB>
  <DomainObject.Predmet.ProtuStrankaListFormatedWithAdress>
    <izvorni_sadrzaj>
      <item>DEGENIA PLODOVI ZEMLJE d.o.o. za poljoprivredu, trgovinu i djelatnost turističke agencije, Stjepana Radića 42/A, 23000 Zadar</item>
    </izvorni_sadrzaj>
    <derivirana_varijabla naziv="DomainObject.Predmet.ProtuStrankaListFormatedWithAdress_1">
      <item>DEGENIA PLODOVI ZEMLJE d.o.o. za poljoprivredu, trgovinu i djelatnost turističke agencije, Stjepana Radića 42/A, 23000 Zadar</item>
    </derivirana_varijabla>
  </DomainObject.Predmet.ProtuStrankaListFormatedWithAdress>
  <DomainObject.Predmet.ProtuStrankaListFormatedWithAdressOIB>
    <izvorni_sadrzaj>
      <item>DEGENIA PLODOVI ZEMLJE d.o.o. za poljoprivredu, trgovinu i djelatnost turističke agencije, OIB 30577199200, Stjepana Radića 42/A, 23000 Zadar</item>
    </izvorni_sadrzaj>
    <derivirana_varijabla naziv="DomainObject.Predmet.ProtuStrankaListFormatedWithAdressOIB_1">
      <item>DEGENIA PLODOVI ZEMLJE d.o.o. za poljoprivredu, trgovinu i djelatnost turističke agencije, OIB 30577199200, Stjepana Radića 42/A, 23000 Zadar</item>
    </derivirana_varijabla>
  </DomainObject.Predmet.ProtuStrankaListFormatedWithAdressOIB>
  <DomainObject.Predmet.ProtuStrankaListNazivFormated>
    <izvorni_sadrzaj>
      <item>DEGENIA PLODOVI ZEMLJE d.o.o. za poljoprivredu, trgovinu i djelatnost turističke agencije</item>
    </izvorni_sadrzaj>
    <derivirana_varijabla naziv="DomainObject.Predmet.ProtuStrankaListNazivFormated_1">
      <item>DEGENIA PLODOVI ZEMLJE d.o.o. za poljoprivredu, trgovinu i djelatnost turističke agencije</item>
    </derivirana_varijabla>
  </DomainObject.Predmet.ProtuStrankaListNazivFormated>
  <DomainObject.Predmet.ProtuStrankaListNazivFormatedOIB>
    <izvorni_sadrzaj>
      <item>DEGENIA PLODOVI ZEMLJE d.o.o. za poljoprivredu, trgovinu i djelatnost turističke agencije, OIB 30577199200</item>
    </izvorni_sadrzaj>
    <derivirana_varijabla naziv="DomainObject.Predmet.ProtuStrankaListNazivFormatedOIB_1">
      <item>DEGENIA PLODOVI ZEMLJE d.o.o. za poljoprivredu, trgovinu i djelatnost turističke agencije, OIB 30577199200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DEGENIA PLODOVI ZEMLJE d.o.o. za poljoprivredu, trgovinu i djelatnost turističke agencije</izvorni_sadrzaj>
    <derivirana_varijabla naziv="DomainObject.Predmet.ProtustrankaIDrugi_1">DEGENIA PLODOVI ZEMLJE d.o.o. za poljoprivredu, trgovinu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DEGENIA PLODOVI ZEMLJE d.o.o. za poljoprivredu, trgovinu i djelatnost turističke agencije, OIB 30577199200, Stjepana Radića 42/A, 23000 Zadar</izvorni_sadrzaj>
    <derivirana_varijabla naziv="DomainObject.Predmet.ProtustrankaIDrugiAdressOIB_1">DEGENIA PLODOVI ZEMLJE d.o.o. za poljoprivredu, trgovinu i djelatnost turističke agencije, OIB 30577199200, Stjepana Radića 42/A,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DEGENIA PLODOVI ZEMLJE d.o.o. za poljoprivredu, trgovinu i djelatnost turističke agencije</item>
    </izvorni_sadrzaj>
    <derivirana_varijabla naziv="DomainObject.Predmet.SudioniciListNaziv_1">
      <item>FINA</item>
      <item>DEGENIA PLODOVI ZEMLJE d.o.o. za poljoprivredu, trgovinu i djelatnost turističke agencije</item>
    </derivirana_varijabla>
  </DomainObject.Predmet.SudioniciListNaziv>
  <DomainObject.Predmet.SudioniciListAdressOIB>
    <izvorni_sadrzaj>
      <item>FINA, OIB 85821130368</item>
      <item>DEGENIA PLODOVI ZEMLJE d.o.o. za poljoprivredu, trgovinu i djelatnost turističke agencije, OIB 30577199200, Stjepana Radića 42/A,23000 Zadar</item>
    </izvorni_sadrzaj>
    <derivirana_varijabla naziv="DomainObject.Predmet.SudioniciListAdressOIB_1">
      <item>FINA, OIB 85821130368</item>
      <item>DEGENIA PLODOVI ZEMLJE d.o.o. za poljoprivredu, trgovinu i djelatnost turističke agencije, OIB 30577199200, Stjepana Radića 42/A,23000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30577199200</item>
    </izvorni_sadrzaj>
    <derivirana_varijabla naziv="DomainObject.Predmet.SudioniciListNazivOIB_1">
      <item>, OIB 85821130368</item>
      <item>, OIB 30577199200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208</properties:Words>
  <properties:Characters>1033</properties:Characters>
  <properties:Lines>49</properties:Lines>
  <properties:Paragraphs>17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2016-11-29T08:00:00Z</dcterms:created>
  <dc:creator>Krešimir Torbarina</dc:creator>
  <cp:lastModifiedBy>Marijana Žuža</cp:lastModifiedBy>
  <cp:lastPrinted>2016-11-29T13:57:00Z</cp:lastPrinted>
  <dcterms:modified xmlns:xsi="http://www.w3.org/2001/XMLSchema-instance" xsi:type="dcterms:W3CDTF">2016-12-16T14:22:00Z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