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6851" w14:paraId="b196851" w:rsidRDefault="00B33F00" w:rsidP="00B33F00" w:rsidR="00B33F00">
      <w:pPr>
        <w:jc w:val="right"/>
        <w15:collapsed w:val="false"/>
      </w:pPr>
      <w:bookmarkStart w:name="_GoBack" w:id="0"/>
      <w:bookmarkEnd w:id="0"/>
      <w:r>
        <w:t>Poslovni broj: 6 St-1644/18-7</w:t>
      </w:r>
    </w:p>
    <w:p w:rsidRDefault="00B33F00" w:rsidP="00B33F00" w:rsidR="00B33F00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B33F00" w:rsidP="00B33F00" w:rsidR="00B33F00">
      <w:pPr>
        <w:jc w:val="both"/>
      </w:pPr>
    </w:p>
    <w:p w:rsidRDefault="00B33F00" w:rsidP="00B33F00" w:rsidR="00B33F00">
      <w:pPr>
        <w:ind w:hanging="720" w:left="360"/>
        <w:jc w:val="both"/>
      </w:pPr>
      <w:r>
        <w:t xml:space="preserve">  Republika Hrvatska</w:t>
      </w:r>
    </w:p>
    <w:p w:rsidRDefault="00B33F00" w:rsidP="00B33F00" w:rsidR="00B33F0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B33F00" w:rsidP="00B33F00" w:rsidR="00B33F0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33F00" w:rsidP="00B33F00" w:rsidR="00B33F00">
      <w:pPr>
        <w:jc w:val="both"/>
      </w:pPr>
    </w:p>
    <w:p w:rsidRDefault="00B33F00" w:rsidP="00B33F00" w:rsidR="00B33F00">
      <w:pPr>
        <w:jc w:val="both"/>
      </w:pPr>
    </w:p>
    <w:p w:rsidRDefault="00B33F00" w:rsidP="00B33F00" w:rsidR="00B33F00">
      <w:pPr>
        <w:jc w:val="center"/>
      </w:pPr>
      <w:r>
        <w:t>R E P U B L I K A  H R V A T S K A</w:t>
      </w:r>
    </w:p>
    <w:p w:rsidRDefault="00B33F00" w:rsidP="00B33F00" w:rsidR="00B33F00">
      <w:pPr>
        <w:jc w:val="center"/>
      </w:pPr>
    </w:p>
    <w:p w:rsidRDefault="00B33F00" w:rsidP="00B33F00" w:rsidR="00B33F00">
      <w:pPr>
        <w:jc w:val="center"/>
      </w:pPr>
      <w:r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33F00">
        <w:rPr>
          <w:b/>
        </w:rPr>
        <w:t>MANGAN d.o.o. Zagreb, Ulica Grada Vukovara 271, OIB: 63522234299, MBS: 080088140</w:t>
      </w:r>
      <w:r w:rsidR="006139EC">
        <w:t xml:space="preserve">, </w:t>
      </w:r>
      <w:r w:rsidR="003B4C28">
        <w:t xml:space="preserve">dana </w:t>
      </w:r>
      <w:r w:rsidR="00B33F00">
        <w:t>4. siječnja 2019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 w:rsidRPr="00B33F00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33F00">
        <w:rPr>
          <w:b/>
        </w:rPr>
        <w:t xml:space="preserve">MANGAN d.o.o. Zagreb, Ulica Grada Vukovara 271, OIB: 63522234299, MBS: 080088140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33F00">
        <w:rPr>
          <w:b/>
        </w:rPr>
        <w:t>1644</w:t>
      </w:r>
      <w:r w:rsidR="00FC34D7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33F00" w:rsidRPr="00B33F00">
        <w:rPr>
          <w:b/>
        </w:rPr>
        <w:t>17.150,00</w:t>
      </w:r>
      <w:r w:rsidRPr="00B33F00">
        <w:rPr>
          <w:b/>
        </w:rPr>
        <w:t xml:space="preserve"> kn</w:t>
      </w:r>
      <w:r w:rsidR="00503C1F" w:rsidRPr="00B33F00">
        <w:t xml:space="preserve"> na ime predujma za pokriće troškova kako prethodnog tako i otvorenog stečajnog postupka a koji iznos </w:t>
      </w:r>
      <w:r w:rsidR="00561661" w:rsidRPr="00B33F00">
        <w:t>čini</w:t>
      </w:r>
      <w:r w:rsidR="00503C1F" w:rsidRPr="00B33F00">
        <w:t>:</w:t>
      </w: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EF0215" w:rsidR="00B33F00" w:rsidRPr="00B33F00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Knjigovodstvene usluge (6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6.000,00 kn</w:t>
            </w:r>
          </w:p>
        </w:tc>
      </w:tr>
      <w:tr w:rsidTr="00EF0215" w:rsidR="00B33F00" w:rsidRPr="00B33F00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3.000,00 kn</w:t>
            </w:r>
          </w:p>
        </w:tc>
      </w:tr>
      <w:tr w:rsidTr="00EF0215" w:rsidR="00B33F00" w:rsidRPr="00B33F00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Otvaranje i vođenje žiro računa (6x50,00)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300,00 kn</w:t>
            </w:r>
          </w:p>
        </w:tc>
      </w:tr>
      <w:tr w:rsidTr="00EF0215" w:rsidR="00B33F00" w:rsidRPr="00B33F00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150,00 kn</w:t>
            </w:r>
          </w:p>
        </w:tc>
      </w:tr>
      <w:tr w:rsidTr="00EF0215" w:rsidR="00B33F00" w:rsidRPr="00B33F00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3.500,00 kn</w:t>
            </w:r>
          </w:p>
        </w:tc>
      </w:tr>
      <w:tr w:rsidTr="00EF0215" w:rsidR="00B33F00" w:rsidRPr="00B33F00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2.000,00 kn</w:t>
            </w:r>
          </w:p>
        </w:tc>
      </w:tr>
      <w:tr w:rsidTr="00EF0215" w:rsidR="00B33F00" w:rsidRPr="00B33F00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 xml:space="preserve">Naknada FINA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200,00 kn</w:t>
            </w:r>
          </w:p>
        </w:tc>
      </w:tr>
      <w:tr w:rsidTr="00EF0215" w:rsidR="00B33F00" w:rsidRPr="00B33F00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2.000,00 kn</w:t>
            </w:r>
          </w:p>
        </w:tc>
      </w:tr>
      <w:tr w:rsidTr="00EF0215" w:rsidR="00B33F00" w:rsidRPr="00B33F00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33F00" w:rsidP="00EF0215" w:rsidR="00B33F00" w:rsidRPr="00B33F00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33F00">
              <w:rPr>
                <w:rFonts w:cs="Times New Roman" w:hAnsi="Times New Roman" w:ascii="Times New Roman"/>
                <w:sz w:val="24"/>
                <w:szCs w:val="24"/>
              </w:rPr>
              <w:t>17.150,00 kn</w:t>
            </w:r>
          </w:p>
        </w:tc>
      </w:tr>
    </w:tbl>
    <w:p w:rsidRDefault="000A2A83" w:rsidP="00FC34D7" w:rsidR="000A2A83" w:rsidRPr="00FC34D7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33F00" w:rsidP="002B1C3B" w:rsidR="00B33F00">
      <w:pPr>
        <w:jc w:val="both"/>
      </w:pPr>
    </w:p>
    <w:p w:rsidRDefault="00B33F00" w:rsidP="002B1C3B" w:rsidR="00B33F00">
      <w:pPr>
        <w:jc w:val="both"/>
      </w:pPr>
    </w:p>
    <w:p w:rsidRDefault="00B33F00" w:rsidP="002B1C3B" w:rsidR="00B33F00">
      <w:pPr>
        <w:jc w:val="both"/>
      </w:pPr>
    </w:p>
    <w:p w:rsidRDefault="00B33F00" w:rsidP="00B33F00" w:rsidR="00B33F00">
      <w:pPr>
        <w:jc w:val="right"/>
      </w:pPr>
      <w:r>
        <w:lastRenderedPageBreak/>
        <w:t>Poslovni broj: 6 St-1644/18-7</w:t>
      </w:r>
    </w:p>
    <w:p w:rsidRDefault="00B33F00" w:rsidP="002B1C3B" w:rsidR="00B33F00">
      <w:pPr>
        <w:jc w:val="both"/>
      </w:pP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B33F00">
        <w:t>ica Lidija Dujmović iz Dubrovnika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B33F00">
        <w:t>jela</w:t>
      </w:r>
      <w:r w:rsidRPr="00DD2365">
        <w:t xml:space="preserve"> je dana</w:t>
      </w:r>
      <w:r w:rsidR="00064F47">
        <w:t xml:space="preserve"> </w:t>
      </w:r>
      <w:r w:rsidR="00B33F00">
        <w:t>26</w:t>
      </w:r>
      <w:r w:rsidR="000A2A83">
        <w:t>. srpnja</w:t>
      </w:r>
      <w:r w:rsidR="00FC34D7">
        <w:t xml:space="preserve"> 2018. g.</w:t>
      </w:r>
      <w:r w:rsidRPr="00DD2365">
        <w:t xml:space="preserve"> prijedlog za otvaranje stečajnog postupka nad dužnikom </w:t>
      </w:r>
      <w:r w:rsidR="00B33F00">
        <w:rPr>
          <w:b/>
        </w:rPr>
        <w:t>MANGAN d.o.o. Zagreb, Ulica Grada Vukovara 271, OIB: 63522234299, MBS: 080088140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B33F00">
        <w:t>1644/18-4 od 29. studenog</w:t>
      </w:r>
      <w:r w:rsidR="00FC34D7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B33F00">
        <w:t>3. siječnja 2019</w:t>
      </w:r>
      <w:r w:rsidR="00FC34D7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33F00">
        <w:rPr>
          <w:b/>
        </w:rPr>
        <w:t>17.150,00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33F00">
        <w:t>4. siječnja</w:t>
      </w:r>
      <w:r w:rsidR="00561661">
        <w:t xml:space="preserve"> 201</w:t>
      </w:r>
      <w:r w:rsidR="00B33F00">
        <w:t>9</w:t>
      </w:r>
      <w:r w:rsidR="00561661">
        <w:t>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33F00">
        <w:t>17.2.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2AC" w:rsidR="005542AC">
      <w:r>
        <w:separator/>
      </w:r>
    </w:p>
  </w:endnote>
  <w:endnote w:id="0" w:type="continuationSeparator">
    <w:p w:rsidRDefault="005542AC" w:rsidR="00554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2AC" w:rsidR="005542AC">
      <w:r>
        <w:separator/>
      </w:r>
    </w:p>
  </w:footnote>
  <w:footnote w:id="0" w:type="continuationSeparator">
    <w:p w:rsidRDefault="005542AC" w:rsidR="005542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13E1">
      <w:rPr>
        <w:noProof/>
      </w:rPr>
      <w:t>3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A2A83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4968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42AC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5441"/>
    <w:rsid w:val="007E542B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33F00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3E1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640FD"/>
    <w:rsid w:val="00F76EF7"/>
    <w:rsid w:val="00F80660"/>
    <w:rsid w:val="00F81165"/>
    <w:rsid w:val="00F81190"/>
    <w:rsid w:val="00F83966"/>
    <w:rsid w:val="00F8686C"/>
    <w:rsid w:val="00FA7686"/>
    <w:rsid w:val="00FC34D7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3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3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3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3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3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13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3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3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3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3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41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St-1644/2018</izvorni_sadrzaj>
    <derivirana_varijabla naziv="DomainObject.Predmet.OznakaBroj_1">St-1644/2018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MANGAN, d.o.o.</izvorni_sadrzaj>
    <derivirana_varijabla naziv="DomainObject.Predmet.ProtustrankaFormated_1">  MANGAN, d.o.o.</derivirana_varijabla>
  </DomainObject.Predmet.ProtustrankaFormated>
  <DomainObject.Predmet.ProtustrankaFormatedOIB>
    <izvorni_sadrzaj>  MANGAN, d.o.o., OIB 63522234299</izvorni_sadrzaj>
    <derivirana_varijabla naziv="DomainObject.Predmet.ProtustrankaFormatedOIB_1">  MANGAN, d.o.o., OIB 63522234299</derivirana_varijabla>
  </DomainObject.Predmet.ProtustrankaFormatedOIB>
  <DomainObject.Predmet.ProtustrankaFormatedWithAdress>
    <izvorni_sadrzaj> MANGAN, d.o.o., Grada Vukovara 271, 10000 Zagreb</izvorni_sadrzaj>
    <derivirana_varijabla naziv="DomainObject.Predmet.ProtustrankaFormatedWithAdress_1"> MANGAN, d.o.o., Grada Vukovara 271, 10000 Zagreb</derivirana_varijabla>
  </DomainObject.Predmet.ProtustrankaFormatedWithAdress>
  <DomainObject.Predmet.ProtustrankaFormatedWithAdressOIB>
    <izvorni_sadrzaj> MANGAN, d.o.o., OIB 63522234299, Grada Vukovara 271, 10000 Zagreb</izvorni_sadrzaj>
    <derivirana_varijabla naziv="DomainObject.Predmet.ProtustrankaFormatedWithAdressOIB_1"> MANGAN, d.o.o., OIB 63522234299, Grada Vukovara 271, 10000 Zagreb</derivirana_varijabla>
  </DomainObject.Predmet.ProtustrankaFormatedWithAdressOIB>
  <DomainObject.Predmet.ProtustrankaWithAdress>
    <izvorni_sadrzaj>MANGAN, d.o.o. Grada Vukovara 271, 10000 Zagreb</izvorni_sadrzaj>
    <derivirana_varijabla naziv="DomainObject.Predmet.ProtustrankaWithAdress_1">MANGAN, d.o.o. Grada Vukovara 271, 10000 Zagreb</derivirana_varijabla>
  </DomainObject.Predmet.ProtustrankaWithAdress>
  <DomainObject.Predmet.ProtustrankaWithAdressOIB>
    <izvorni_sadrzaj>MANGAN, d.o.o., OIB 63522234299, Grada Vukovara 271, 10000 Zagreb</izvorni_sadrzaj>
    <derivirana_varijabla naziv="DomainObject.Predmet.ProtustrankaWithAdressOIB_1">MANGAN, d.o.o., OIB 63522234299, Grada Vukovara 271, 10000 Zagreb</derivirana_varijabla>
  </DomainObject.Predmet.ProtustrankaWithAdressOIB>
  <DomainObject.Predmet.ProtustrankaNazivFormated>
    <izvorni_sadrzaj>MANGAN, d.o.o.</izvorni_sadrzaj>
    <derivirana_varijabla naziv="DomainObject.Predmet.ProtustrankaNazivFormated_1">MANGAN, d.o.o.</derivirana_varijabla>
  </DomainObject.Predmet.ProtustrankaNazivFormated>
  <DomainObject.Predmet.ProtustrankaNazivFormatedOIB>
    <izvorni_sadrzaj>MANGAN, d.o.o., OIB 63522234299</izvorni_sadrzaj>
    <derivirana_varijabla naziv="DomainObject.Predmet.ProtustrankaNazivFormatedOIB_1">MANGAN, d.o.o., OIB 63522234299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Dujmović</izvorni_sadrzaj>
    <derivirana_varijabla naziv="DomainObject.Predmet.StrankaFormated_1">  Lidija Dujmović</derivirana_varijabla>
  </DomainObject.Predmet.StrankaFormated>
  <DomainObject.Predmet.StrankaFormatedOIB>
    <izvorni_sadrzaj>  Lidija Dujmović, OIB 30092240728</izvorni_sadrzaj>
    <derivirana_varijabla naziv="DomainObject.Predmet.StrankaFormatedOIB_1">  Lidija Dujmović, OIB 30092240728</derivirana_varijabla>
  </DomainObject.Predmet.StrankaFormatedOIB>
  <DomainObject.Predmet.StrankaFormatedWithAdress>
    <izvorni_sadrzaj> Lidija Dujmović, Dr.vladka Mačeka 23, 20000 Dubrovnik</izvorni_sadrzaj>
    <derivirana_varijabla naziv="DomainObject.Predmet.StrankaFormatedWithAdress_1"> Lidija Dujmović, Dr.vladka Mačeka 23, 20000 Dubrovnik</derivirana_varijabla>
  </DomainObject.Predmet.StrankaFormatedWithAdress>
  <DomainObject.Predmet.StrankaFormatedWithAdressOIB>
    <izvorni_sadrzaj> Lidija Dujmović, OIB 30092240728, Dr.vladka Mačeka 23, 20000 Dubrovnik</izvorni_sadrzaj>
    <derivirana_varijabla naziv="DomainObject.Predmet.StrankaFormatedWithAdressOIB_1"> Lidija Dujmović, OIB 30092240728, Dr.vladka Mačeka 23, 20000 Dubrovnik</derivirana_varijabla>
  </DomainObject.Predmet.StrankaFormatedWithAdressOIB>
  <DomainObject.Predmet.StrankaWithAdress>
    <izvorni_sadrzaj>Lidija Dujmović Dr.vladka Mačeka 23,20000 Dubrovnik</izvorni_sadrzaj>
    <derivirana_varijabla naziv="DomainObject.Predmet.StrankaWithAdress_1">Lidija Dujmović Dr.vladka Mačeka 23,20000 Dubrovnik</derivirana_varijabla>
  </DomainObject.Predmet.StrankaWithAdress>
  <DomainObject.Predmet.StrankaWithAdressOIB>
    <izvorni_sadrzaj>Lidija Dujmović, OIB 30092240728, Dr.vladka Mačeka 23,20000 Dubrovnik</izvorni_sadrzaj>
    <derivirana_varijabla naziv="DomainObject.Predmet.StrankaWithAdressOIB_1">Lidija Dujmović, OIB 30092240728, Dr.vladka Mačeka 23,20000 Dubrovnik</derivirana_varijabla>
  </DomainObject.Predmet.StrankaWithAdressOIB>
  <DomainObject.Predmet.StrankaNazivFormated>
    <izvorni_sadrzaj>Lidija Dujmović</izvorni_sadrzaj>
    <derivirana_varijabla naziv="DomainObject.Predmet.StrankaNazivFormated_1">Lidija Dujmović</derivirana_varijabla>
  </DomainObject.Predmet.StrankaNazivFormated>
  <DomainObject.Predmet.StrankaNazivFormatedOIB>
    <izvorni_sadrzaj>Lidija Dujmović, OIB 30092240728</izvorni_sadrzaj>
    <derivirana_varijabla naziv="DomainObject.Predmet.StrankaNazivFormatedOIB_1">Lidija Dujmović, OIB 30092240728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Lidija Dujmović</item>
    </izvorni_sadrzaj>
    <derivirana_varijabla naziv="DomainObject.Predmet.StrankaListFormated_1">
      <item>Lidija Dujmović</item>
    </derivirana_varijabla>
  </DomainObject.Predmet.StrankaListFormated>
  <DomainObject.Predmet.StrankaListFormatedOIB>
    <izvorni_sadrzaj>
      <item>Lidija Dujmović, OIB 30092240728</item>
    </izvorni_sadrzaj>
    <derivirana_varijabla naziv="DomainObject.Predmet.StrankaListFormatedOIB_1">
      <item>Lidija Dujmović, OIB 30092240728</item>
    </derivirana_varijabla>
  </DomainObject.Predmet.StrankaListFormatedOIB>
  <DomainObject.Predmet.StrankaListFormatedWithAdress>
    <izvorni_sadrzaj>
      <item>Lidija Dujmović, Dr.vladka Mačeka 23, 20000 Dubrovnik</item>
    </izvorni_sadrzaj>
    <derivirana_varijabla naziv="DomainObject.Predmet.StrankaListFormatedWithAdress_1">
      <item>Lidija Dujmović, Dr.vladka Mačeka 23, 20000 Dubrovnik</item>
    </derivirana_varijabla>
  </DomainObject.Predmet.StrankaListFormatedWithAdress>
  <DomainObject.Predmet.StrankaListFormatedWithAdressOIB>
    <izvorni_sadrzaj>
      <item>Lidija Dujmović, OIB 30092240728, Dr.vladka Mačeka 23, 20000 Dubrovnik</item>
    </izvorni_sadrzaj>
    <derivirana_varijabla naziv="DomainObject.Predmet.StrankaListFormatedWithAdressOIB_1">
      <item>Lidija Dujmović, OIB 30092240728, Dr.vladka Mačeka 23, 20000 Dubrovnik</item>
    </derivirana_varijabla>
  </DomainObject.Predmet.StrankaListFormatedWithAdressOIB>
  <DomainObject.Predmet.StrankaListNazivFormated>
    <izvorni_sadrzaj>
      <item>Lidija Dujmović</item>
    </izvorni_sadrzaj>
    <derivirana_varijabla naziv="DomainObject.Predmet.StrankaListNazivFormated_1">
      <item>Lidija Dujmović</item>
    </derivirana_varijabla>
  </DomainObject.Predmet.StrankaListNazivFormated>
  <DomainObject.Predmet.StrankaListNazivFormatedOIB>
    <izvorni_sadrzaj>
      <item>Lidija Dujmović, OIB 30092240728</item>
    </izvorni_sadrzaj>
    <derivirana_varijabla naziv="DomainObject.Predmet.StrankaListNazivFormatedOIB_1">
      <item>Lidija Dujmović, OIB 30092240728</item>
    </derivirana_varijabla>
  </DomainObject.Predmet.StrankaListNazivFormatedOIB>
  <DomainObject.Predmet.ProtuStrankaListFormated>
    <izvorni_sadrzaj>
      <item>MANGAN, d.o.o.</item>
    </izvorni_sadrzaj>
    <derivirana_varijabla naziv="DomainObject.Predmet.ProtuStrankaListFormated_1">
      <item>MANGAN, d.o.o.</item>
    </derivirana_varijabla>
  </DomainObject.Predmet.ProtuStrankaListFormated>
  <DomainObject.Predmet.ProtuStrankaListFormatedOIB>
    <izvorni_sadrzaj>
      <item>MANGAN, d.o.o., OIB 63522234299</item>
    </izvorni_sadrzaj>
    <derivirana_varijabla naziv="DomainObject.Predmet.ProtuStrankaListFormatedOIB_1">
      <item>MANGAN, d.o.o., OIB 63522234299</item>
    </derivirana_varijabla>
  </DomainObject.Predmet.ProtuStrankaListFormatedOIB>
  <DomainObject.Predmet.ProtuStrankaListFormatedWithAdress>
    <izvorni_sadrzaj>
      <item>MANGAN, d.o.o., Grada Vukovara 271, 10000 Zagreb</item>
    </izvorni_sadrzaj>
    <derivirana_varijabla naziv="DomainObject.Predmet.ProtuStrankaListFormatedWithAdress_1">
      <item>MANGAN, d.o.o., Grada Vukovara 271, 10000 Zagreb</item>
    </derivirana_varijabla>
  </DomainObject.Predmet.ProtuStrankaListFormatedWithAdress>
  <DomainObject.Predmet.ProtuStrankaListFormatedWithAdressOIB>
    <izvorni_sadrzaj>
      <item>MANGAN, d.o.o., OIB 63522234299, Grada Vukovara 271, 10000 Zagreb</item>
    </izvorni_sadrzaj>
    <derivirana_varijabla naziv="DomainObject.Predmet.ProtuStrankaListFormatedWithAdressOIB_1">
      <item>MANGAN, d.o.o., OIB 63522234299, Grada Vukovara 271, 10000 Zagreb</item>
    </derivirana_varijabla>
  </DomainObject.Predmet.ProtuStrankaListFormatedWithAdressOIB>
  <DomainObject.Predmet.ProtuStrankaListNazivFormated>
    <izvorni_sadrzaj>
      <item>MANGAN, d.o.o.</item>
    </izvorni_sadrzaj>
    <derivirana_varijabla naziv="DomainObject.Predmet.ProtuStrankaListNazivFormated_1">
      <item>MANGAN, d.o.o.</item>
    </derivirana_varijabla>
  </DomainObject.Predmet.ProtuStrankaListNazivFormated>
  <DomainObject.Predmet.ProtuStrankaListNazivFormatedOIB>
    <izvorni_sadrzaj>
      <item>MANGAN, d.o.o., OIB 63522234299</item>
    </izvorni_sadrzaj>
    <derivirana_varijabla naziv="DomainObject.Predmet.ProtuStrankaListNazivFormatedOIB_1">
      <item>MANGAN, d.o.o., OIB 63522234299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Dujmović</izvorni_sadrzaj>
    <derivirana_varijabla naziv="DomainObject.Predmet.StrankaIDrugi_1">Lidija Dujmović</derivirana_varijabla>
  </DomainObject.Predmet.StrankaIDrugi>
  <DomainObject.Predmet.ProtustrankaIDrugi>
    <izvorni_sadrzaj>MANGAN, d.o.o.</izvorni_sadrzaj>
    <derivirana_varijabla naziv="DomainObject.Predmet.ProtustrankaIDrugi_1">MANGAN, d.o.o.</derivirana_varijabla>
  </DomainObject.Predmet.ProtustrankaIDrugi>
  <DomainObject.Predmet.StrankaIDrugiAdressOIB>
    <izvorni_sadrzaj>Lidija Dujmović, OIB 30092240728, Dr.vladka Mačeka 23, 20000 Dubrovnik</izvorni_sadrzaj>
    <derivirana_varijabla naziv="DomainObject.Predmet.StrankaIDrugiAdressOIB_1">Lidija Dujmović, OIB 30092240728, Dr.vladka Mačeka 23, 20000 Dubrovnik</derivirana_varijabla>
  </DomainObject.Predmet.StrankaIDrugiAdressOIB>
  <DomainObject.Predmet.ProtustrankaIDrugiAdressOIB>
    <izvorni_sadrzaj>MANGAN, d.o.o., OIB 63522234299, Grada Vukovara 271, 10000 Zagreb</izvorni_sadrzaj>
    <derivirana_varijabla naziv="DomainObject.Predmet.ProtustrankaIDrugiAdressOIB_1">MANGAN, d.o.o., OIB 63522234299,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MANGAN, d.o.o.</item>
      <item>Lidija Dujmović</item>
    </izvorni_sadrzaj>
    <derivirana_varijabla naziv="DomainObject.Predmet.SudioniciListNaziv_1">
      <item>MANGAN, d.o.o.</item>
      <item>Lidija Dujmović</item>
    </derivirana_varijabla>
  </DomainObject.Predmet.SudioniciListNaziv>
  <DomainObject.Predmet.SudioniciListAdressOIB>
    <izvorni_sadrzaj>
      <item>MANGAN, d.o.o., OIB 63522234299, Grada Vukovara 271,10000 Zagreb</item>
      <item>Lidija Dujmović, OIB 30092240728, Dr.vladka Mačeka 23,20000 Dubrovnik</item>
    </izvorni_sadrzaj>
    <derivirana_varijabla naziv="DomainObject.Predmet.SudioniciListAdressOIB_1">
      <item>MANGAN, d.o.o., OIB 63522234299, Grada Vukovara 271,10000 Zagreb</item>
      <item>Lidija Dujmović, OIB 30092240728, Dr.vladka Mačeka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63522234299</item>
      <item>, OIB 30092240728</item>
    </izvorni_sadrzaj>
    <derivirana_varijabla naziv="DomainObject.Predmet.SudioniciListNazivOIB_1">
      <item>, OIB 63522234299</item>
      <item>, OIB 30092240728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siječnja 2019.</izvorni_sadrzaj>
    <derivirana_varijabla naziv="DomainObject.Predmet.DatumZadnjeOdrzaneSudskeRadnje_1">3. siječnja 2019.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St-1644/2018-3</izvorni_sadrzaj>
    <derivirana_varijabla naziv="DomainObject.PredzadnjaOdlukaIzPredmeta.Oznaka_1">St-1644/2018-3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48162-76F0-4787-A893-3E11D7548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2666</properties:Characters>
  <properties:Lines>115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2019-01-04T08:43:00Z</dcterms:created>
  <dc:creator>hermanj</dc:creator>
  <cp:lastModifiedBy>Danijela Sekulić</cp:lastModifiedBy>
  <cp:lastPrinted>2019-01-04T08:43:00Z</cp:lastPrinted>
  <dcterms:modified xmlns:xsi="http://www.w3.org/2001/XMLSchema-instance" xsi:type="dcterms:W3CDTF">2019-01-04T08:44:00Z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(VIDUKA.docx)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