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743b" w14:paraId="bb9743b" w:rsidRDefault="003E46B3" w:rsidR="00DB465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St-7498/15-5</w:t>
      </w:r>
    </w:p>
    <w:p w:rsidRDefault="003E46B3" w:rsidR="00DB465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30497" w:rsidR="00DB465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657" w:rsidR="00DB4657">
      <w:pPr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3E46B3" w:rsidR="00DB465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3E46B3" w:rsidR="00DB465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E46B3" w:rsidR="00DB465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B4657" w:rsidR="00DB4657">
      <w:pPr>
        <w:jc w:val="center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St-7498/15, temeljem odredbe čl.430. Stečajnog zakona (NN br. 71/15),  dana  16. prosinca 2015., objavljuje </w:t>
      </w:r>
    </w:p>
    <w:p w:rsidRDefault="00DB4657" w:rsidR="00DB4657">
      <w:pPr>
        <w:jc w:val="both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B4657" w:rsidR="00DB4657">
      <w:pPr>
        <w:jc w:val="center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PARILIS d.o.o. Zaprešić, Baltazara Adama Krčelića 19, OIB:53316435349, MBS:080695425.</w:t>
      </w:r>
    </w:p>
    <w:p w:rsidRDefault="00DB4657" w:rsidR="00DB465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83.066,36 kn.</w:t>
      </w:r>
    </w:p>
    <w:p w:rsidRDefault="00DB4657" w:rsidR="00DB465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B4657" w:rsidR="00DB465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B4657" w:rsidR="00DB465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3E46B3" w:rsidR="00DB465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3E46B3" w:rsidR="00DB465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B4657" w:rsidR="00DB465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DB4657" w:rsidR="00DB4657">
      <w:pPr>
        <w:jc w:val="both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3E46B3" w:rsidR="00DB46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B4657" w:rsidR="00DB4657">
      <w:pPr>
        <w:jc w:val="right"/>
        <w:rPr>
          <w:rFonts w:hAnsi="Times New Roman" w:ascii="Times New Roman"/>
          <w:szCs w:val="24"/>
          <w:lang w:val="hr-HR"/>
        </w:rPr>
      </w:pPr>
    </w:p>
    <w:p w:rsidRDefault="00DB4657" w:rsidR="00DB4657">
      <w:pPr>
        <w:jc w:val="right"/>
        <w:rPr>
          <w:rFonts w:hAnsi="Times New Roman" w:ascii="Times New Roman"/>
          <w:szCs w:val="24"/>
          <w:lang w:val="hr-HR"/>
        </w:rPr>
      </w:pPr>
    </w:p>
    <w:p w:rsidRDefault="003E46B3" w:rsidR="00DB465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3E46B3" w:rsidR="00DB46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3E46B3" w:rsidR="003E46B3"/>
    <w:sectPr w:rsidR="003E46B3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497"/>
    <w:rsid w:val="000A36D0"/>
    <w:rsid w:val="003E46B3"/>
    <w:rsid w:val="00830497"/>
    <w:rsid w:val="00DB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A36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6D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A3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6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A36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6D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A3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6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7498</izvorni_sadrzaj>
    <derivirana_varijabla naziv="DomainObject.Predmet.Broj_1">7498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St-7498/2015</izvorni_sadrzaj>
    <derivirana_varijabla naziv="DomainObject.Predmet.OznakaBroj_1">St-7498/2015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PARILIS d.o.o.</izvorni_sadrzaj>
    <derivirana_varijabla naziv="DomainObject.Predmet.ProtustrankaFormated_1">  PARILIS d.o.o.</derivirana_varijabla>
  </DomainObject.Predmet.ProtustrankaFormated>
  <DomainObject.Predmet.ProtustrankaFormatedOIB>
    <izvorni_sadrzaj>  PARILIS d.o.o., OIB 53316435349</izvorni_sadrzaj>
    <derivirana_varijabla naziv="DomainObject.Predmet.ProtustrankaFormatedOIB_1">  PARILIS d.o.o., OIB 53316435349</derivirana_varijabla>
  </DomainObject.Predmet.ProtustrankaFormatedOIB>
  <DomainObject.Predmet.ProtustrankaFormatedWithAdress>
    <izvorni_sadrzaj> PARILIS d.o.o., Baltazara Adama Krčelića 19, 10290 Zaprešić</izvorni_sadrzaj>
    <derivirana_varijabla naziv="DomainObject.Predmet.ProtustrankaFormatedWithAdress_1"> PARILIS d.o.o., Baltazara Adama Krčelića 19, 10290 Zaprešić</derivirana_varijabla>
  </DomainObject.Predmet.ProtustrankaFormatedWithAdress>
  <DomainObject.Predmet.ProtustrankaFormatedWithAdressOIB>
    <izvorni_sadrzaj> PARILIS d.o.o., OIB 53316435349, Baltazara Adama Krčelića 19, 10290 Zaprešić</izvorni_sadrzaj>
    <derivirana_varijabla naziv="DomainObject.Predmet.ProtustrankaFormatedWithAdressOIB_1"> PARILIS d.o.o., OIB 53316435349, Baltazara Adama Krčelića 19, 10290 Zaprešić</derivirana_varijabla>
  </DomainObject.Predmet.ProtustrankaFormatedWithAdressOIB>
  <DomainObject.Predmet.ProtustrankaWithAdress>
    <izvorni_sadrzaj>PARILIS d.o.o. Baltazara Adama Krčelića 19, 10290 Zaprešić</izvorni_sadrzaj>
    <derivirana_varijabla naziv="DomainObject.Predmet.ProtustrankaWithAdress_1">PARILIS d.o.o. Baltazara Adama Krčelića 19, 10290 Zaprešić</derivirana_varijabla>
  </DomainObject.Predmet.ProtustrankaWithAdress>
  <DomainObject.Predmet.ProtustrankaWithAdressOIB>
    <izvorni_sadrzaj>PARILIS d.o.o., OIB 53316435349, Baltazara Adama Krčelića 19, 10290 Zaprešić</izvorni_sadrzaj>
    <derivirana_varijabla naziv="DomainObject.Predmet.ProtustrankaWithAdressOIB_1">PARILIS d.o.o., OIB 53316435349, Baltazara Adama Krčelića 19, 10290 Zaprešić</derivirana_varijabla>
  </DomainObject.Predmet.ProtustrankaWithAdressOIB>
  <DomainObject.Predmet.ProtustrankaNazivFormated>
    <izvorni_sadrzaj>PARILIS d.o.o.</izvorni_sadrzaj>
    <derivirana_varijabla naziv="DomainObject.Predmet.ProtustrankaNazivFormated_1">PARILIS d.o.o.</derivirana_varijabla>
  </DomainObject.Predmet.ProtustrankaNazivFormated>
  <DomainObject.Predmet.ProtustrankaNazivFormatedOIB>
    <izvorni_sadrzaj>PARILIS d.o.o., OIB 53316435349</izvorni_sadrzaj>
    <derivirana_varijabla naziv="DomainObject.Predmet.ProtustrankaNazivFormatedOIB_1">PARILIS d.o.o., OIB 53316435349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PARILIS d.o.o.</item>
    </izvorni_sadrzaj>
    <derivirana_varijabla naziv="DomainObject.Predmet.ProtuStrankaListFormated_1">
      <item>PARILIS d.o.o.</item>
    </derivirana_varijabla>
  </DomainObject.Predmet.ProtuStrankaListFormated>
  <DomainObject.Predmet.ProtuStrankaListFormatedOIB>
    <izvorni_sadrzaj>
      <item>PARILIS d.o.o., OIB 53316435349</item>
    </izvorni_sadrzaj>
    <derivirana_varijabla naziv="DomainObject.Predmet.ProtuStrankaListFormatedOIB_1">
      <item>PARILIS d.o.o., OIB 53316435349</item>
    </derivirana_varijabla>
  </DomainObject.Predmet.ProtuStrankaListFormatedOIB>
  <DomainObject.Predmet.ProtuStrankaListFormatedWithAdress>
    <izvorni_sadrzaj>
      <item>PARILIS d.o.o., Baltazara Adama Krčelića 19, 10290 Zaprešić</item>
    </izvorni_sadrzaj>
    <derivirana_varijabla naziv="DomainObject.Predmet.ProtuStrankaListFormatedWithAdress_1">
      <item>PARILIS d.o.o., Baltazara Adama Krčelića 19, 10290 Zaprešić</item>
    </derivirana_varijabla>
  </DomainObject.Predmet.ProtuStrankaListFormatedWithAdress>
  <DomainObject.Predmet.ProtuStrankaListFormatedWithAdressOIB>
    <izvorni_sadrzaj>
      <item>PARILIS d.o.o., OIB 53316435349, Baltazara Adama Krčelića 19, 10290 Zaprešić</item>
    </izvorni_sadrzaj>
    <derivirana_varijabla naziv="DomainObject.Predmet.ProtuStrankaListFormatedWithAdressOIB_1">
      <item>PARILIS d.o.o., OIB 53316435349, Baltazara Adama Krčelića 19, 10290 Zaprešić</item>
    </derivirana_varijabla>
  </DomainObject.Predmet.ProtuStrankaListFormatedWithAdressOIB>
  <DomainObject.Predmet.ProtuStrankaListNazivFormated>
    <izvorni_sadrzaj>
      <item>PARILIS d.o.o.</item>
    </izvorni_sadrzaj>
    <derivirana_varijabla naziv="DomainObject.Predmet.ProtuStrankaListNazivFormated_1">
      <item>PARILIS d.o.o.</item>
    </derivirana_varijabla>
  </DomainObject.Predmet.ProtuStrankaListNazivFormated>
  <DomainObject.Predmet.ProtuStrankaListNazivFormatedOIB>
    <izvorni_sadrzaj>
      <item>PARILIS d.o.o., OIB 53316435349</item>
    </izvorni_sadrzaj>
    <derivirana_varijabla naziv="DomainObject.Predmet.ProtuStrankaListNazivFormatedOIB_1">
      <item>PARILIS d.o.o., OIB 53316435349</item>
    </derivirana_varijabla>
  </DomainObject.Predmet.ProtuStrankaListNazivFormatedOIB>
  <DomainObject.Predmet.OstaliListFormated>
    <izvorni_sadrzaj>
      <item>SUZANA GRABAR</item>
      <item>MARIO GRABAR</item>
    </izvorni_sadrzaj>
    <derivirana_varijabla naziv="DomainObject.Predmet.OstaliListFormated_1">
      <item>SUZANA GRABAR</item>
      <item>MARIO GRABAR</item>
    </derivirana_varijabla>
  </DomainObject.Predmet.OstaliListFormated>
  <DomainObject.Predmet.OstaliListFormatedOIB>
    <izvorni_sadrzaj>
      <item>SUZANA GRABAR, OIB 62465023383</item>
      <item>MARIO GRABAR, OIB 66848332015</item>
    </izvorni_sadrzaj>
    <derivirana_varijabla naziv="DomainObject.Predmet.OstaliListFormatedOIB_1">
      <item>SUZANA GRABAR, OIB 62465023383</item>
      <item>MARIO GRABAR, OIB 66848332015</item>
    </derivirana_varijabla>
  </DomainObject.Predmet.OstaliListFormatedOIB>
  <DomainObject.Predmet.OstaliListFormatedWithAdress>
    <izvorni_sadrzaj>
      <item>SUZANA GRABAR, BALTAZARA ADAMA KRČELIĆA 19., 10290 Zaprešić</item>
      <item>MARIO GRABAR, BALTAZARA ADAMA KRČELIĆA 19, 10290 Zaprešić</item>
    </izvorni_sadrzaj>
    <derivirana_varijabla naziv="DomainObject.Predmet.OstaliListFormatedWithAdress_1">
      <item>SUZANA GRABAR, BALTAZARA ADAMA KRČELIĆA 19., 10290 Zaprešić</item>
      <item>MARIO GRABAR, BALTAZARA ADAMA KRČELIĆA 19, 10290 Zaprešić</item>
    </derivirana_varijabla>
  </DomainObject.Predmet.OstaliListFormatedWithAdress>
  <DomainObject.Predmet.OstaliListFormatedWithAdressOIB>
    <izvorni_sadrzaj>
      <item>SUZANA GRABAR, OIB 62465023383, BALTAZARA ADAMA KRČELIĆA 19., 10290 Zaprešić</item>
      <item>MARIO GRABAR, OIB 66848332015, BALTAZARA ADAMA KRČELIĆA 19, 10290 Zaprešić</item>
    </izvorni_sadrzaj>
    <derivirana_varijabla naziv="DomainObject.Predmet.OstaliListFormatedWithAdressOIB_1">
      <item>SUZANA GRABAR, OIB 62465023383, BALTAZARA ADAMA KRČELIĆA 19., 10290 Zaprešić</item>
      <item>MARIO GRABAR, OIB 66848332015, BALTAZARA ADAMA KRČELIĆA 19, 10290 Zaprešić</item>
    </derivirana_varijabla>
  </DomainObject.Predmet.OstaliListFormatedWithAdressOIB>
  <DomainObject.Predmet.OstaliListNazivFormated>
    <izvorni_sadrzaj>
      <item>SUZANA GRABAR</item>
      <item>MARIO GRABAR</item>
    </izvorni_sadrzaj>
    <derivirana_varijabla naziv="DomainObject.Predmet.OstaliListNazivFormated_1">
      <item>SUZANA GRABAR</item>
      <item>MARIO GRABAR</item>
    </derivirana_varijabla>
  </DomainObject.Predmet.OstaliListNazivFormated>
  <DomainObject.Predmet.OstaliListNazivFormatedOIB>
    <izvorni_sadrzaj>
      <item>SUZANA GRABAR, OIB 62465023383</item>
      <item>MARIO GRABAR, OIB 66848332015</item>
    </izvorni_sadrzaj>
    <derivirana_varijabla naziv="DomainObject.Predmet.OstaliListNazivFormatedOIB_1">
      <item>SUZANA GRABAR, OIB 62465023383</item>
      <item>MARIO GRABAR, OIB 66848332015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PARILIS d.o.o.</izvorni_sadrzaj>
    <derivirana_varijabla naziv="DomainObject.Predmet.ProtustrankaIDrugi_1">PARILIS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PARILIS d.o.o., OIB 53316435349, Baltazara Adama Krčelića 19, 10290 Zaprešić</izvorni_sadrzaj>
    <derivirana_varijabla naziv="DomainObject.Predmet.ProtustrankaIDrugiAdressOIB_1">PARILIS d.o.o., OIB 53316435349, Baltazara Adama Krčelića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PARILIS d.o.o.</item>
      <item>SUZANA GRABAR</item>
      <item>MARIO GRABAR</item>
    </izvorni_sadrzaj>
    <derivirana_varijabla naziv="DomainObject.Predmet.SudioniciListNaziv_1">
      <item>FINA Regionalni centar Zagreb</item>
      <item>PARILIS d.o.o.</item>
      <item>SUZANA GRABAR</item>
      <item>MARIO GRABAR</item>
    </derivirana_varijabla>
  </DomainObject.Predmet.SudioniciListNaziv>
  <DomainObject.Predmet.SudioniciListAdressOIB>
    <izvorni_sadrzaj>
      <item>FINA Regionalni centar Zagreb, OIB 85821130368, Trg svibanjskih žrtava 1995. 1,10000 Zagreb</item>
      <item>PARILIS d.o.o., OIB 53316435349, Baltazara Adama Krčelića 19,10290 Zaprešić</item>
      <item>SUZANA GRABAR, OIB 62465023383, BALTAZARA ADAMA KRČELIĆA 19.,10290 Zaprešić</item>
      <item>MARIO GRABAR, OIB 66848332015, BALTAZARA ADAMA KRČELIĆA 19,10290 Zaprešić</item>
    </izvorni_sadrzaj>
    <derivirana_varijabla naziv="DomainObject.Predmet.SudioniciListAdressOIB_1">
      <item>FINA Regionalni centar Zagreb, OIB 85821130368, Trg svibanjskih žrtava 1995. 1,10000 Zagreb</item>
      <item>PARILIS d.o.o., OIB 53316435349, Baltazara Adama Krčelića 19,10290 Zaprešić</item>
      <item>SUZANA GRABAR, OIB 62465023383, BALTAZARA ADAMA KRČELIĆA 19.,10290 Zaprešić</item>
      <item>MARIO GRABAR, OIB 66848332015, BALTAZARA ADAMA KRČELIĆA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53316435349</item>
      <item>, OIB 62465023383</item>
      <item>, OIB 66848332015</item>
    </izvorni_sadrzaj>
    <derivirana_varijabla naziv="DomainObject.Predmet.SudioniciListNazivOIB_1">
      <item>, OIB 85821130368</item>
      <item>, OIB 53316435349</item>
      <item>, OIB 62465023383</item>
      <item>, OIB 66848332015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2015-12-16T11:15:00Z</dcterms:created>
  <dc:creator>Sudsko vijeæe</dc:creator>
  <cp:lastModifiedBy>Marina Markić</cp:lastModifiedBy>
  <cp:lastPrinted>2015-12-16T11:15:00Z</cp:lastPrinted>
  <dcterms:modified xmlns:xsi="http://www.w3.org/2001/XMLSchema-instance" xsi:type="dcterms:W3CDTF">2015-12-16T11:16:00Z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