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73bd" w14:paraId="13573bd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</w:t>
      </w:r>
      <w:r w:rsidR="00692669">
        <w:t xml:space="preserve">  </w:t>
      </w:r>
      <w:r w:rsidRPr="00EF0007">
        <w:t xml:space="preserve">      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692669" w:rsidP="00C701B8" w:rsidR="00C701B8" w:rsidRPr="00EF0007">
      <w:r>
        <w:t xml:space="preserve"> 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692669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692669" w:rsidP="00692669" w:rsidR="00692669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EB1531" w:rsidRPr="00EB1531">
        <w:t>Trgovački sud u Pazinu, po stečajnom sucu Ivanu Dujiću, po prijedlogu predlagatelja Financijske agencije, RC Rijeka, Podružnica Pula, Giardini 5, OIB: 85821130368, za otvaranje stečajnog postupka nad ŽERO d.o.o. Pula, Mattea Benussia Cia 23, OIB: 80389888219</w:t>
      </w:r>
      <w:r w:rsidR="00F83821">
        <w:t>, 04</w:t>
      </w:r>
      <w:r w:rsidR="00C5593C" w:rsidRPr="00C5593C">
        <w:t>.</w:t>
      </w:r>
      <w:r w:rsidR="00C5593C">
        <w:t xml:space="preserve"> </w:t>
      </w:r>
      <w:r w:rsidR="00F83821">
        <w:t>rujna</w:t>
      </w:r>
      <w:r w:rsidR="00C5593C" w:rsidRPr="00C5593C">
        <w:t xml:space="preserve"> 2017.</w:t>
      </w:r>
    </w:p>
    <w:p w:rsidRDefault="000B40F4" w:rsidP="00F36301" w:rsidR="000B40F4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EB1531" w:rsidRPr="00EB1531">
        <w:t>ŽERO d.o.o. Pula, Mattea Benussia Cia 23, OIB: 80389888219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0B40F4" w:rsidP="00020463" w:rsidR="00F83821">
      <w:pPr>
        <w:jc w:val="both"/>
      </w:pPr>
      <w:r w:rsidRPr="000B40F4">
        <w:t>II</w:t>
      </w:r>
      <w:r w:rsidRPr="000B40F4">
        <w:tab/>
        <w:t xml:space="preserve">Za stečajnog upravitelja imenuje se </w:t>
      </w:r>
      <w:r w:rsidR="00EB1531" w:rsidRPr="00EB1531">
        <w:t>Maroje Raguž iz Zagreba, Badalićeva 21, OIB 15457175002.</w:t>
      </w:r>
    </w:p>
    <w:p w:rsidRDefault="00EB1531" w:rsidP="00020463" w:rsidR="00EB1531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EB1531" w:rsidRPr="00EB1531">
        <w:t>ŽERO d.o.o. Pula, Mattea Benussia Cia 23, OIB: 80389888219</w:t>
      </w:r>
      <w:r w:rsidRPr="00EF0007">
        <w:t>.</w:t>
      </w:r>
    </w:p>
    <w:p w:rsidRDefault="00692669" w:rsidP="00020463" w:rsidR="00692669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EB1531" w:rsidP="00EB1531" w:rsidR="00EB1531">
      <w:pPr>
        <w:ind w:firstLine="708"/>
        <w:jc w:val="both"/>
      </w:pPr>
      <w:r>
        <w:t>Rješenjem ovog suda posl.br. St-254/17-4 od 26. travnja 2017. odlučeno je:</w:t>
      </w:r>
    </w:p>
    <w:p w:rsidRDefault="00EB1531" w:rsidP="00EB1531" w:rsidR="00EB1531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ŽERO d.o.o. Pula, Mattea Benussia Cia 23, OIB: 80389888219, te se određuje ročište radi očitovanja o prijedlogu za otvaranje stečajnoga postupka (čl. 123. SZ-a) i radi rasprave o pretpostavkama za otvaranje stečajnoga postupka (čl. 128. st. 1. SZ-a) za dan </w:t>
      </w:r>
    </w:p>
    <w:p w:rsidRDefault="00EB1531" w:rsidP="00EB1531" w:rsidR="00EB1531">
      <w:pPr>
        <w:ind w:firstLine="708"/>
        <w:jc w:val="both"/>
      </w:pPr>
      <w:r>
        <w:t>06. srpnja 2017. u 13:30 sati, u Trgovačkom sudu u Pazinu, Dršćevka 1, sudnica 1,</w:t>
      </w:r>
    </w:p>
    <w:p w:rsidRDefault="00EB1531" w:rsidP="00EB1531" w:rsidR="00EB1531">
      <w:pPr>
        <w:ind w:firstLine="708"/>
        <w:jc w:val="both"/>
      </w:pPr>
      <w:r>
        <w:tab/>
        <w:t xml:space="preserve">na koje se pozivaju: </w:t>
      </w:r>
    </w:p>
    <w:p w:rsidRDefault="00EB1531" w:rsidP="00EB1531" w:rsidR="00EB1531">
      <w:pPr>
        <w:ind w:firstLine="708"/>
        <w:jc w:val="both"/>
      </w:pPr>
      <w:r>
        <w:tab/>
      </w:r>
      <w:r>
        <w:tab/>
        <w:t>-  predlagatelj,</w:t>
      </w:r>
    </w:p>
    <w:p w:rsidRDefault="00EB1531" w:rsidP="00EB1531" w:rsidR="00EB1531">
      <w:pPr>
        <w:ind w:firstLine="708"/>
        <w:jc w:val="both"/>
      </w:pPr>
      <w:r>
        <w:tab/>
      </w:r>
      <w:r>
        <w:tab/>
        <w:t xml:space="preserve">-  dužnik, </w:t>
      </w:r>
    </w:p>
    <w:p w:rsidRDefault="00EB1531" w:rsidP="00EB1531" w:rsidR="00EB1531">
      <w:pPr>
        <w:ind w:firstLine="708"/>
        <w:jc w:val="both"/>
      </w:pPr>
      <w:r>
        <w:tab/>
      </w:r>
      <w:r>
        <w:tab/>
        <w:t>- zakonski zastupnik dužnika Samir Žero iz Pule, Edvarda Kardelja 33.</w:t>
      </w:r>
    </w:p>
    <w:p w:rsidRDefault="00EB1531" w:rsidP="00EB1531" w:rsidR="00EB1531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EB1531" w:rsidP="00EB1531" w:rsidR="00EB1531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EB1531" w:rsidP="00EB1531" w:rsidR="00EB1531">
      <w:pPr>
        <w:ind w:firstLine="708"/>
        <w:jc w:val="both"/>
      </w:pPr>
      <w:r>
        <w:t xml:space="preserve">To je rješenje objavljeno na mrežnoj stranici e-oglasna ploča sudova 27. travnja 2017., te se dostava smatra obavljenom istekom osmog dana od dana objave, sukladno čl. 12. st. 1. Stečajnog zakona. </w:t>
      </w:r>
    </w:p>
    <w:p w:rsidRDefault="00EB1531" w:rsidP="00EB1531" w:rsidR="00EB1531">
      <w:pPr>
        <w:ind w:firstLine="708"/>
        <w:jc w:val="both"/>
      </w:pPr>
      <w:r>
        <w:tab/>
        <w:t>Na ročište od 06. srpnja 2017. nitko nije pristupio.</w:t>
      </w:r>
    </w:p>
    <w:p w:rsidRDefault="00EB1531" w:rsidP="00EB1531" w:rsidR="00EB1531">
      <w:pPr>
        <w:ind w:firstLine="708"/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EB1531" w:rsidP="00EB1531" w:rsidR="00B11E72" w:rsidRPr="00EF0007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491FD9"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>
        <w:t>254</w:t>
      </w:r>
      <w:r w:rsidR="003C3C71" w:rsidRPr="00EF0007">
        <w:t>/17-</w:t>
      </w:r>
      <w:r>
        <w:t>10</w:t>
      </w:r>
      <w:r w:rsidR="00AF2216" w:rsidRPr="00EF0007">
        <w:t xml:space="preserve"> </w:t>
      </w:r>
      <w:r w:rsidR="00B11E72" w:rsidRPr="00EF0007">
        <w:t xml:space="preserve">od </w:t>
      </w:r>
      <w:r>
        <w:t>06</w:t>
      </w:r>
      <w:r w:rsidR="003C3C71" w:rsidRPr="00EF0007">
        <w:t xml:space="preserve">. </w:t>
      </w:r>
      <w:r w:rsidR="00C60F17">
        <w:t>s</w:t>
      </w:r>
      <w:r w:rsidR="00F83821">
        <w:t>rp</w:t>
      </w:r>
      <w:r w:rsidR="00C60F17">
        <w:t>nja</w:t>
      </w:r>
      <w:r w:rsidR="003C3C71" w:rsidRPr="00EF0007">
        <w:t xml:space="preserve"> 2017.</w:t>
      </w:r>
      <w:r w:rsidR="000B40F4">
        <w:t xml:space="preserve"> </w:t>
      </w:r>
      <w:r w:rsidR="00B11E72" w:rsidRPr="00EF0007">
        <w:t xml:space="preserve">odlučeno je kako slijedi: </w:t>
      </w:r>
    </w:p>
    <w:p w:rsidRDefault="00691054" w:rsidP="00EB1531" w:rsidR="00EB1531">
      <w:pPr>
        <w:jc w:val="both"/>
      </w:pPr>
      <w:r w:rsidRPr="00EF0007">
        <w:tab/>
      </w:r>
      <w:r w:rsidR="00B11E72" w:rsidRPr="00EF0007">
        <w:t>„</w:t>
      </w:r>
      <w:r w:rsidR="00EB1531">
        <w:t>I</w:t>
      </w:r>
      <w:r w:rsidR="00EB1531">
        <w:tab/>
        <w:t>Pozivaju se osobe koje imaju pravni interes za provedbom stečajnog postupka nad ŽERO d.o.o. Pula, Mattea Benussia Cia 23, OIB: 80389888219, da u roku od 15 dana uplate predujam za namirenje troškova prethodnoga i otvorenoga stečajnog postupka iznos od 10.000,00 kuna za pokriće troškova prethodnog postupka te stečajnog postupka, na depozit ovog suda broj: HR43 2390001 1300029763, poziv na broj 020-254-17, te da o tome dostave dokaz u spis ovog predmeta.</w:t>
      </w:r>
    </w:p>
    <w:p w:rsidRDefault="00EB1531" w:rsidP="00EB1531" w:rsidR="009B5E3F">
      <w:pPr>
        <w:jc w:val="both"/>
        <w:rPr>
          <w:bCs/>
        </w:rPr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EB1531">
        <w:t>06</w:t>
      </w:r>
      <w:r w:rsidR="00845C3A" w:rsidRPr="00EF0007">
        <w:t xml:space="preserve">. </w:t>
      </w:r>
      <w:r w:rsidR="00C60F17">
        <w:t>s</w:t>
      </w:r>
      <w:r w:rsidR="00F83821">
        <w:t>rpnja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F83821">
        <w:t>04</w:t>
      </w:r>
      <w:r w:rsidR="00FE408C" w:rsidRPr="00EF0007">
        <w:t xml:space="preserve">. </w:t>
      </w:r>
      <w:r w:rsidR="00F83821">
        <w:t>rujna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F15DF0">
        <w:t>, v.r.</w:t>
      </w:r>
    </w:p>
    <w:p w:rsidRDefault="00491FD9" w:rsidP="00CC5545" w:rsidR="00491FD9">
      <w:pPr>
        <w:jc w:val="both"/>
      </w:pPr>
    </w:p>
    <w:p w:rsidRDefault="007738A3" w:rsidP="00CC5545" w:rsidR="007738A3">
      <w:pPr>
        <w:jc w:val="both"/>
      </w:pPr>
    </w:p>
    <w:p w:rsidRDefault="007738A3" w:rsidP="00CC5545" w:rsidR="007738A3" w:rsidRPr="00EF0007">
      <w:pPr>
        <w:jc w:val="both"/>
      </w:pPr>
    </w:p>
    <w:p w:rsidRDefault="00C5593C" w:rsidP="00CC5545" w:rsidR="00C5593C">
      <w:pPr>
        <w:jc w:val="both"/>
      </w:pPr>
    </w:p>
    <w:p w:rsidRDefault="00C5593C" w:rsidP="00CC5545" w:rsidR="00C5593C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E54C37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F8C" w:rsidR="00C01F8C">
      <w:r>
        <w:separator/>
      </w:r>
    </w:p>
  </w:endnote>
  <w:endnote w:id="0" w:type="continuationSeparator">
    <w:p w:rsidRDefault="00C01F8C" w:rsidR="00C01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F8C" w:rsidR="00C01F8C">
      <w:r>
        <w:separator/>
      </w:r>
    </w:p>
  </w:footnote>
  <w:footnote w:id="0" w:type="continuationSeparator">
    <w:p w:rsidRDefault="00C01F8C" w:rsidR="00C01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DF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EB1531" w:rsidRPr="00EB1531">
      <w:t>Posl. br. 10 St-254/17-12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EB1531">
      <w:t>254</w:t>
    </w:r>
    <w:r w:rsidRPr="003C3C71">
      <w:t>/1</w:t>
    </w:r>
    <w:r w:rsidR="00F504CF" w:rsidRPr="003C3C71">
      <w:t>7</w:t>
    </w:r>
    <w:r w:rsidRPr="003C3C71">
      <w:t>-</w:t>
    </w:r>
    <w:r w:rsidR="00EB1531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A27FE"/>
    <w:rsid w:val="000A30E1"/>
    <w:rsid w:val="000B04C9"/>
    <w:rsid w:val="000B40F4"/>
    <w:rsid w:val="000C5CA8"/>
    <w:rsid w:val="000D050A"/>
    <w:rsid w:val="000F69EC"/>
    <w:rsid w:val="000F7A57"/>
    <w:rsid w:val="00100F73"/>
    <w:rsid w:val="00104325"/>
    <w:rsid w:val="00124B23"/>
    <w:rsid w:val="00126BB4"/>
    <w:rsid w:val="00135B37"/>
    <w:rsid w:val="001369C5"/>
    <w:rsid w:val="001462F8"/>
    <w:rsid w:val="00157495"/>
    <w:rsid w:val="00160D6F"/>
    <w:rsid w:val="00165DC2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06DA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E1AE6"/>
    <w:rsid w:val="004E1C80"/>
    <w:rsid w:val="004E6771"/>
    <w:rsid w:val="00522C2D"/>
    <w:rsid w:val="00522C82"/>
    <w:rsid w:val="00522F3F"/>
    <w:rsid w:val="0054210D"/>
    <w:rsid w:val="0054446B"/>
    <w:rsid w:val="00554C98"/>
    <w:rsid w:val="0055713A"/>
    <w:rsid w:val="00571C8D"/>
    <w:rsid w:val="00575392"/>
    <w:rsid w:val="005A3F63"/>
    <w:rsid w:val="005A7B2A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669"/>
    <w:rsid w:val="0069292F"/>
    <w:rsid w:val="006A2881"/>
    <w:rsid w:val="006A5A22"/>
    <w:rsid w:val="006B5C14"/>
    <w:rsid w:val="006F07E1"/>
    <w:rsid w:val="006F7EF9"/>
    <w:rsid w:val="00700FDC"/>
    <w:rsid w:val="0070308E"/>
    <w:rsid w:val="00712F89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12AF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D479D"/>
    <w:rsid w:val="00A00ED6"/>
    <w:rsid w:val="00A0299B"/>
    <w:rsid w:val="00A06218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3666"/>
    <w:rsid w:val="00BE5BAE"/>
    <w:rsid w:val="00C01F8C"/>
    <w:rsid w:val="00C1222F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93B96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6F80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B1531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5DF0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ŽERO d.o.o. PULA</izvorni_sadrzaj>
    <derivirana_varijabla naziv="DomainObject.Predmet.ProtustrankaFormated_1">  ŽERO d.o.o. PULA</derivirana_varijabla>
  </DomainObject.Predmet.ProtustrankaFormated>
  <DomainObject.Predmet.ProtustrankaFormatedOIB>
    <izvorni_sadrzaj>  ŽERO d.o.o. PULA, OIB 80389888219</izvorni_sadrzaj>
    <derivirana_varijabla naziv="DomainObject.Predmet.ProtustrankaFormatedOIB_1">  ŽERO d.o.o. PULA, OIB 80389888219</derivirana_varijabla>
  </DomainObject.Predmet.ProtustrankaFormatedOIB>
  <DomainObject.Predmet.ProtustrankaFormatedWithAdress>
    <izvorni_sadrzaj> ŽERO d.o.o. PULA, Mattea Benussia Cia 23, 52100 Pula</izvorni_sadrzaj>
    <derivirana_varijabla naziv="DomainObject.Predmet.ProtustrankaFormatedWithAdress_1"> ŽERO d.o.o. PULA, Mattea Benussia Cia 23, 52100 Pula</derivirana_varijabla>
  </DomainObject.Predmet.ProtustrankaFormatedWithAdress>
  <DomainObject.Predmet.ProtustrankaFormatedWithAdressOIB>
    <izvorni_sadrzaj> ŽERO d.o.o. PULA, OIB 80389888219, Mattea Benussia Cia 23, 52100 Pula</izvorni_sadrzaj>
    <derivirana_varijabla naziv="DomainObject.Predmet.ProtustrankaFormatedWithAdressOIB_1"> ŽERO d.o.o. PULA, OIB 80389888219, Mattea Benussia Cia 23, 52100 Pula</derivirana_varijabla>
  </DomainObject.Predmet.ProtustrankaFormatedWithAdressOIB>
  <DomainObject.Predmet.ProtustrankaWithAdress>
    <izvorni_sadrzaj>ŽERO d.o.o. PULA Mattea Benussia Cia 23, 52100 Pula</izvorni_sadrzaj>
    <derivirana_varijabla naziv="DomainObject.Predmet.ProtustrankaWithAdress_1">ŽERO d.o.o. PULA Mattea Benussia Cia 23, 52100 Pula</derivirana_varijabla>
  </DomainObject.Predmet.ProtustrankaWithAdress>
  <DomainObject.Predmet.ProtustrankaWithAdressOIB>
    <izvorni_sadrzaj>ŽERO d.o.o. PULA, OIB 80389888219, Mattea Benussia Cia 23, 52100 Pula</izvorni_sadrzaj>
    <derivirana_varijabla naziv="DomainObject.Predmet.ProtustrankaWithAdressOIB_1">ŽERO d.o.o. PULA, OIB 80389888219, Mattea Benussia Cia 23, 52100 Pula</derivirana_varijabla>
  </DomainObject.Predmet.ProtustrankaWithAdressOIB>
  <DomainObject.Predmet.ProtustrankaNazivFormated>
    <izvorni_sadrzaj>ŽERO d.o.o. PULA</izvorni_sadrzaj>
    <derivirana_varijabla naziv="DomainObject.Predmet.ProtustrankaNazivFormated_1">ŽERO d.o.o. PULA</derivirana_varijabla>
  </DomainObject.Predmet.ProtustrankaNazivFormated>
  <DomainObject.Predmet.ProtustrankaNazivFormatedOIB>
    <izvorni_sadrzaj>ŽERO d.o.o. PULA, OIB 80389888219</izvorni_sadrzaj>
    <derivirana_varijabla naziv="DomainObject.Predmet.ProtustrankaNazivFormatedOIB_1">ŽERO d.o.o. PULA, OIB 80389888219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19703.60</izvorni_sadrzaj>
    <derivirana_varijabla naziv="DomainObject.Predmet.TrenutnaVrijednost_1">19703.60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ŽERO d.o.o. PULA</item>
    </izvorni_sadrzaj>
    <derivirana_varijabla naziv="DomainObject.Predmet.ProtuStrankaListFormated_1">
      <item>ŽERO d.o.o. PULA</item>
    </derivirana_varijabla>
  </DomainObject.Predmet.ProtuStrankaListFormated>
  <DomainObject.Predmet.ProtuStrankaListFormatedOIB>
    <izvorni_sadrzaj>
      <item>ŽERO d.o.o. PULA, OIB 80389888219</item>
    </izvorni_sadrzaj>
    <derivirana_varijabla naziv="DomainObject.Predmet.ProtuStrankaListFormatedOIB_1">
      <item>ŽERO d.o.o. PULA, OIB 80389888219</item>
    </derivirana_varijabla>
  </DomainObject.Predmet.ProtuStrankaListFormatedOIB>
  <DomainObject.Predmet.ProtuStrankaListFormatedWithAdress>
    <izvorni_sadrzaj>
      <item>ŽERO d.o.o. PULA, Mattea Benussia Cia 23, 52100 Pula</item>
    </izvorni_sadrzaj>
    <derivirana_varijabla naziv="DomainObject.Predmet.ProtuStrankaListFormatedWithAdress_1">
      <item>ŽERO d.o.o. PULA, Mattea Benussia Cia 23, 52100 Pula</item>
    </derivirana_varijabla>
  </DomainObject.Predmet.ProtuStrankaListFormatedWithAdress>
  <DomainObject.Predmet.ProtuStrankaListFormatedWithAdressOIB>
    <izvorni_sadrzaj>
      <item>ŽERO d.o.o. PULA, OIB 80389888219, Mattea Benussia Cia 23, 52100 Pula</item>
    </izvorni_sadrzaj>
    <derivirana_varijabla naziv="DomainObject.Predmet.ProtuStrankaListFormatedWithAdressOIB_1">
      <item>ŽERO d.o.o. PULA, OIB 80389888219, Mattea Benussia Cia 23, 52100 Pula</item>
    </derivirana_varijabla>
  </DomainObject.Predmet.ProtuStrankaListFormatedWithAdressOIB>
  <DomainObject.Predmet.ProtuStrankaListNazivFormated>
    <izvorni_sadrzaj>
      <item>ŽERO d.o.o. PULA</item>
    </izvorni_sadrzaj>
    <derivirana_varijabla naziv="DomainObject.Predmet.ProtuStrankaListNazivFormated_1">
      <item>ŽERO d.o.o. PULA</item>
    </derivirana_varijabla>
  </DomainObject.Predmet.ProtuStrankaListNazivFormated>
  <DomainObject.Predmet.ProtuStrankaListNazivFormatedOIB>
    <izvorni_sadrzaj>
      <item>ŽERO d.o.o. PULA, OIB 80389888219</item>
    </izvorni_sadrzaj>
    <derivirana_varijabla naziv="DomainObject.Predmet.ProtuStrankaListNazivFormatedOIB_1">
      <item>ŽERO d.o.o. PULA, OIB 80389888219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ŽERO d.o.o. PULA</izvorni_sadrzaj>
    <derivirana_varijabla naziv="DomainObject.Predmet.ProtustrankaIDrugi_1">ŽERO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ŽERO d.o.o. PULA, OIB 80389888219, Mattea Benussia Cia 23, 52100 Pula</izvorni_sadrzaj>
    <derivirana_varijabla naziv="DomainObject.Predmet.ProtustrankaIDrugiAdressOIB_1">ŽERO d.o.o. PULA, OIB 80389888219, Mattea Benussia Cia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ŽERO d.o.o. PULA</item>
    </izvorni_sadrzaj>
    <derivirana_varijabla naziv="DomainObject.Predmet.SudioniciListNaziv_1">
      <item>FINANCIJSKA AGENCIJA, RC RIJEKA, PODRUŽNICA PULA, PULA</item>
      <item>ŽERO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ŽERO d.o.o. PULA, OIB 80389888219, Mattea Benussia Cia 23,52100 Pula</item>
    </izvorni_sadrzaj>
    <derivirana_varijabla naziv="DomainObject.Predmet.SudioniciListAdressOIB_1">
      <item>FINANCIJSKA AGENCIJA, RC RIJEKA, PODRUŽNICA PULA, PULA, OIB 85821130368, Giardini 5,52100 Pula</item>
      <item>ŽERO d.o.o. PULA, OIB 80389888219, Mattea Benussia Cia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80389888219</item>
    </izvorni_sadrzaj>
    <derivirana_varijabla naziv="DomainObject.Predmet.SudioniciListNazivOIB_1">
      <item>, OIB 85821130368</item>
      <item>, OIB 80389888219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99A4E-62D5-4DB8-9A67-72C30D0B9C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792</properties:Words>
  <properties:Characters>4171</properties:Characters>
  <properties:Lines>101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2017-09-05T10:10:00Z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2017-09-05T10:12:00Z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