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4cf3" w14:paraId="3ad4c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4F78" w:rsidP="006A4F78" w:rsidR="006A4F78">
      <w:pPr>
        <w:ind w:left="7080"/>
      </w:pPr>
      <w:r>
        <w:t>1 St-47/2017-9</w:t>
      </w:r>
    </w:p>
    <w:p w:rsidRDefault="006A4F78" w:rsidP="006A4F78" w:rsidR="006A4F78"/>
    <w:p w:rsidRDefault="006A4F78" w:rsidP="006A4F78" w:rsidR="006A4F78"/>
    <w:p w:rsidRDefault="006A4F78" w:rsidP="006A4F78" w:rsidR="006A4F78">
      <w:pPr>
        <w:jc w:val="center"/>
      </w:pPr>
      <w:r>
        <w:t>R E P U B L I K A    H R V A T S K A</w:t>
      </w:r>
    </w:p>
    <w:p w:rsidRDefault="006A4F78" w:rsidP="006A4F78" w:rsidR="006A4F78">
      <w:pPr>
        <w:pStyle w:val="Bezproreda"/>
        <w:jc w:val="center"/>
      </w:pPr>
      <w:r>
        <w:t>R J E Š E N J E</w:t>
      </w:r>
    </w:p>
    <w:p w:rsidRDefault="006A4F78" w:rsidP="006A4F78" w:rsidR="006A4F78">
      <w:pPr>
        <w:pStyle w:val="Bezproreda"/>
        <w:jc w:val="center"/>
      </w:pPr>
    </w:p>
    <w:p w:rsidRDefault="006A4F78" w:rsidP="006A4F78" w:rsidR="006A4F78">
      <w:pPr>
        <w:pStyle w:val="Bezproreda"/>
      </w:pPr>
      <w:r>
        <w:t>TRGOVAČKI SUD U BJELOVARU, po sucu Branki Pleskalt, u postupku radi naknadne diobe stečajne mase stečajnog dužnika  AUTO KLIK d.o.o. za trgovinu i usluge u stečaju, ZAGREB, Fra Luje Maruna 24, OIB: 15213926236, odlučujući po službenoj dužnosti o određivanju upisa stečajne mase u sudski registar, dana 9.  kolovoza  2017. godine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  <w:jc w:val="center"/>
      </w:pPr>
      <w:r>
        <w:t>r i j e š i o    j e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>I Određuje se nastavak stečajnog postupka nad Stečajnom masom stečajnog dužnika AUTO KLIK d.o.o. za trgovinu i usluge u stečaju, ZAGREB, Fra Luje Maruna 24, OIB: 15213926236, radi naknadne diobe.</w:t>
      </w:r>
    </w:p>
    <w:p w:rsidRDefault="006A4F78" w:rsidP="006A4F78" w:rsidR="006A4F78">
      <w:pPr>
        <w:pStyle w:val="Bezproreda"/>
      </w:pPr>
      <w:r>
        <w:t xml:space="preserve"> </w:t>
      </w:r>
    </w:p>
    <w:p w:rsidRDefault="006A4F78" w:rsidP="006A4F78" w:rsidR="006A4F78">
      <w:pPr>
        <w:pStyle w:val="Bezproreda"/>
      </w:pPr>
      <w:r>
        <w:t>II Određuje se po službenoj dužnosti upis u sudski registar Stečajne mase brisanog dužnika  AUTO KLIK d.o.o. za trgovinu i usluge u stečaju, ZAGREB, Fra Luje Maruna 24, OIB: 15213926236, sa sjedištem stečajnog upravitelja  Domagoja Repač iz Zagreba, Đorđićeva 24, OIB: 24977406612.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>III U sudski registar pored stečajne mase određuje se i upis stečajnog upravitelja Domagoj Repač iz Zagreba, Đorđićeva 24, OIB: 24977406612.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  <w:jc w:val="center"/>
      </w:pPr>
      <w:r>
        <w:t>Obrazloženje</w:t>
      </w:r>
    </w:p>
    <w:p w:rsidRDefault="006A4F78" w:rsidP="006A4F78" w:rsidR="006A4F78">
      <w:pPr>
        <w:pStyle w:val="Bezproreda"/>
        <w:jc w:val="center"/>
      </w:pPr>
    </w:p>
    <w:p w:rsidRDefault="006A4F78" w:rsidP="006A4F78" w:rsidR="006A4F78">
      <w:pPr>
        <w:pStyle w:val="Bezproreda"/>
      </w:pPr>
      <w:r>
        <w:t xml:space="preserve">Rješenjem ovog suda posl. br. 1 St-47/2017-3  od 30. ožujka 2017. godine  zaključen skraćeni stečajni postupak nad dužnikom AUTO KLIK d.o.o. za trgovinu i usluge u stečaju, ZAGREB, Fra Luje Maruna 24, OIB: 15213926236 , te je  nakon pravomoćnosti rješenja stečajni dužnik brisan  iz sudskog registra,  pa isti više ne postoji kao pravna osoba. 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>Podneskom od 2. lipnja 2017. godine stečajni upravitelj  predložio je  da sudac donese rješenje o nastavku postupka u odnosu na stečajnu masu te  odredi upis stečajne mase stečajnog dužnika AUTO KLIK d.o.o. za trgovinu i usluge u stečaju, ZAGREB, Fra Luje Maruna 24, OIB: 15213926236, radi nastavka postupka koji su u tijeku.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lastRenderedPageBreak/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>U Bjelovaru,  9. kolovoza   2017.</w:t>
      </w:r>
    </w:p>
    <w:p w:rsidRDefault="006A4F78" w:rsidP="006A4F78" w:rsidR="006A4F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A4F78" w:rsidP="006A4F78" w:rsidR="006A4F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v.r.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6A4F78" w:rsidP="006A4F78" w:rsidR="006A4F78">
      <w:pPr>
        <w:pStyle w:val="Bezproreda"/>
      </w:pPr>
      <w:r>
        <w:tab/>
      </w:r>
      <w:r>
        <w:tab/>
      </w:r>
      <w:r>
        <w:tab/>
        <w:t xml:space="preserve"> </w:t>
      </w:r>
    </w:p>
    <w:p w:rsidRDefault="006A4F78" w:rsidP="006A4F78" w:rsidR="006A4F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</w:p>
    <w:p w:rsidRDefault="006A4F78" w:rsidP="006A4F78" w:rsidR="006A4F78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F7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St-47/2017-9</izvorni_sadrzaj>
    <derivirana_varijabla naziv="DomainObject.Oznaka_1">St-47/2017-9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2017.</izvorni_sadrzaj>
    <derivirana_varijabla naziv="DomainObject.Predmet.DatumRjesavanja_1">31.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KLIK društvo s ograničenom odgovornošću za trgovinu i usluge u likvidaciji</izvorni_sadrzaj>
    <derivirana_varijabla naziv="DomainObject.Predmet.ProtustrankaFormated_1">  AUTO KLIK društvo s ograničenom odgovornošću za trgovinu i usluge u likvidaciji</derivirana_varijabla>
  </DomainObject.Predmet.ProtustrankaFormated>
  <DomainObject.Predmet.ProtustrankaFormatedOIB>
    <izvorni_sadrzaj>  AUTO KLIK društvo s ograničenom odgovornošću za trgovinu i usluge u likvidaciji, OIB 15213926236</izvorni_sadrzaj>
    <derivirana_varijabla naziv="DomainObject.Predmet.ProtustrankaFormatedOIB_1">  AUTO KLIK društvo s ograničenom odgovornošću za trgovinu i usluge u likvidaciji, OIB 15213926236</derivirana_varijabla>
  </DomainObject.Predmet.ProtustrankaFormatedOIB>
  <DomainObject.Predmet.ProtustrankaFormatedWithAdress>
    <izvorni_sadrzaj> AUTO KLIK društvo s ograničenom odgovornošću za trgovinu i usluge u likvidaciji, Fra Luje Maruna 24, 10000 Zagreb</izvorni_sadrzaj>
    <derivirana_varijabla naziv="DomainObject.Predmet.ProtustrankaFormatedWithAdress_1"> AUTO KLIK društvo s ograničenom odgovornošću za trgovinu i usluge u likvidaciji, Fra Luje Maruna 24, 10000 Zagreb</derivirana_varijabla>
  </DomainObject.Predmet.ProtustrankaFormatedWithAdress>
  <DomainObject.Predmet.ProtustrankaFormatedWithAdressOIB>
    <izvorni_sadrzaj> AUTO KLIK društvo s ograničenom odgovornošću za trgovinu i usluge u likvidaciji, OIB 15213926236, Fra Luje Maruna 24, 10000 Zagreb</izvorni_sadrzaj>
    <derivirana_varijabla naziv="DomainObject.Predmet.ProtustrankaFormatedWithAdressOIB_1"> AUTO KLIK društvo s ograničenom odgovornošću za trgovinu i usluge u likvidaciji, OIB 15213926236, Fra Luje Maruna 24, 10000 Zagreb</derivirana_varijabla>
  </DomainObject.Predmet.ProtustrankaFormatedWithAdressOIB>
  <DomainObject.Predmet.ProtustrankaWithAdress>
    <izvorni_sadrzaj>AUTO KLIK društvo s ograničenom odgovornošću za trgovinu i usluge u likvidaciji Fra Luje Maruna 24, 10000 Zagreb</izvorni_sadrzaj>
    <derivirana_varijabla naziv="DomainObject.Predmet.ProtustrankaWithAdress_1">AUTO KLIK društvo s ograničenom odgovornošću za trgovinu i usluge u likvidaciji Fra Luje Maruna 24, 10000 Zagreb</derivirana_varijabla>
  </DomainObject.Predmet.ProtustrankaWithAdress>
  <DomainObject.Predmet.ProtustrankaWithAdressOIB>
    <izvorni_sadrzaj>AUTO KLIK društvo s ograničenom odgovornošću za trgovinu i usluge u likvidaciji, OIB 15213926236, Fra Luje Maruna 24, 10000 Zagreb</izvorni_sadrzaj>
    <derivirana_varijabla naziv="DomainObject.Predmet.ProtustrankaWithAdressOIB_1">AUTO KLIK društvo s ograničenom odgovornošću za trgovinu i usluge u likvidaciji, OIB 15213926236, Fra Luje Maruna 24, 10000 Zagreb</derivirana_varijabla>
  </DomainObject.Predmet.ProtustrankaWithAdressOIB>
  <DomainObject.Predmet.ProtustrankaNazivFormated>
    <izvorni_sadrzaj>AUTO KLIK društvo s ograničenom odgovornošću za trgovinu i usluge u likvidaciji</izvorni_sadrzaj>
    <derivirana_varijabla naziv="DomainObject.Predmet.ProtustrankaNazivFormated_1">AUTO KLIK društvo s ograničenom odgovornošću za trgovinu i usluge u likvidaciji</derivirana_varijabla>
  </DomainObject.Predmet.ProtustrankaNazivFormated>
  <DomainObject.Predmet.ProtustrankaNazivFormatedOIB>
    <izvorni_sadrzaj>AUTO KLIK društvo s ograničenom odgovornošću za trgovinu i usluge u likvidaciji, OIB 15213926236</izvorni_sadrzaj>
    <derivirana_varijabla naziv="DomainObject.Predmet.ProtustrankaNazivFormatedOIB_1">AUTO KLIK društvo s ograničenom odgovornošću za trgovinu i usluge u likvidaciji, OIB 15213926236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KLIK društvo s ograničenom odgovornošću za trgovinu i usluge u likvidaciji</item>
    </izvorni_sadrzaj>
    <derivirana_varijabla naziv="DomainObject.Predmet.ProtuStrankaListFormated_1">
      <item>AUTO KLIK društvo s ograničenom odgovornošću za trgovinu i usluge u likvidaciji</item>
    </derivirana_varijabla>
  </DomainObject.Predmet.ProtuStrankaListFormated>
  <DomainObject.Predmet.ProtuStrankaListFormatedOIB>
    <izvorni_sadrzaj>
      <item>AUTO KLIK društvo s ograničenom odgovornošću za trgovinu i usluge u likvidaciji, OIB 15213926236</item>
    </izvorni_sadrzaj>
    <derivirana_varijabla naziv="DomainObject.Predmet.ProtuStrankaListFormatedOIB_1">
      <item>AUTO KLIK društvo s ograničenom odgovornošću za trgovinu i usluge u likvidaciji, OIB 15213926236</item>
    </derivirana_varijabla>
  </DomainObject.Predmet.ProtuStrankaListFormatedOIB>
  <DomainObject.Predmet.ProtuStrankaListFormatedWithAdress>
    <izvorni_sadrzaj>
      <item>AUTO KLIK društvo s ograničenom odgovornošću za trgovinu i usluge u likvidaciji, Fra Luje Maruna 24, 10000 Zagreb</item>
    </izvorni_sadrzaj>
    <derivirana_varijabla naziv="DomainObject.Predmet.ProtuStrankaListFormatedWithAdress_1">
      <item>AUTO KLIK društvo s ograničenom odgovornošću za trgovinu i usluge u likvidaciji, Fra Luje Maruna 24, 10000 Zagreb</item>
    </derivirana_varijabla>
  </DomainObject.Predmet.ProtuStrankaListFormatedWithAdress>
  <DomainObject.Predmet.ProtuStrankaListFormatedWithAdressOIB>
    <izvorni_sadrzaj>
      <item>AUTO KLIK društvo s ograničenom odgovornošću za trgovinu i usluge u likvidaciji, OIB 15213926236, Fra Luje Maruna 24, 10000 Zagreb</item>
    </izvorni_sadrzaj>
    <derivirana_varijabla naziv="DomainObject.Predmet.ProtuStrankaListFormatedWithAdressOIB_1">
      <item>AUTO KLIK društvo s ograničenom odgovornošću za trgovinu i usluge u likvidaciji, OIB 15213926236, Fra Luje Maruna 24, 10000 Zagreb</item>
    </derivirana_varijabla>
  </DomainObject.Predmet.ProtuStrankaListFormatedWithAdressOIB>
  <DomainObject.Predmet.ProtuStrankaListNazivFormated>
    <izvorni_sadrzaj>
      <item>AUTO KLIK društvo s ograničenom odgovornošću za trgovinu i usluge u likvidaciji</item>
    </izvorni_sadrzaj>
    <derivirana_varijabla naziv="DomainObject.Predmet.ProtuStrankaListNazivFormated_1">
      <item>AUTO KLIK društvo s ograničenom odgovornošću za trgovinu i usluge u likvidaciji</item>
    </derivirana_varijabla>
  </DomainObject.Predmet.ProtuStrankaListNazivFormated>
  <DomainObject.Predmet.ProtuStrankaListNazivFormatedOIB>
    <izvorni_sadrzaj>
      <item>AUTO KLIK društvo s ograničenom odgovornošću za trgovinu i usluge u likvidaciji, OIB 15213926236</item>
    </izvorni_sadrzaj>
    <derivirana_varijabla naziv="DomainObject.Predmet.ProtuStrankaListNazivFormatedOIB_1">
      <item>AUTO KLIK društvo s ograničenom odgovornošću za trgovinu i usluge u likvidaciji, OIB 15213926236</item>
    </derivirana_varijabla>
  </DomainObject.Predmet.ProtuStrankaListNazivFormatedOIB>
  <DomainObject.Predmet.OstaliListFormated>
    <izvorni_sadrzaj>
      <item>Senka Bašić</item>
      <item>ŽDO U BJELOVARU</item>
      <item>POREZNA UPRAVA U ZAGREBU</item>
      <item>Visoki trgovački sud RH u Zagrebu</item>
      <item>Trgovački sud u Zagrebu, sudski registar</item>
    </izvorni_sadrzaj>
    <derivirana_varijabla naziv="DomainObject.Predmet.OstaliListFormated_1">
      <item>Senka Bašić</item>
      <item>ŽDO U BJELOVARU</item>
      <item>POREZNA UPRAVA U ZAGREBU</item>
      <item>Visoki trgovački sud RH u Zagrebu</item>
      <item>Trgovački sud u Zagrebu, sudski registar</item>
    </derivirana_varijabla>
  </DomainObject.Predmet.OstaliListFormated>
  <DomainObject.Predmet.OstaliListFormatedOIB>
    <izvorni_sadrzaj>
      <item>Senka Bašić, OIB 73097163061</item>
      <item>ŽDO U BJELOVARU</item>
      <item>POREZNA UPRAVA U ZAGREBU</item>
      <item>Visoki trgovački sud RH u Zagrebu</item>
      <item>Trgovački sud u Zagrebu, sudski registar</item>
    </izvorni_sadrzaj>
    <derivirana_varijabla naziv="DomainObject.Predmet.OstaliListFormatedOIB_1">
      <item>Senka Bašić, OIB 73097163061</item>
      <item>ŽDO U BJELOVARU</item>
      <item>POREZNA UPRAVA U ZAGREBU</item>
      <item>Visoki trgovački sud RH u Zagrebu</item>
      <item>Trgovački sud u Zagrebu, sudski registar</item>
    </derivirana_varijabla>
  </DomainObject.Predmet.OstaliListFormatedOIB>
  <DomainObject.Predmet.OstaliListFormatedWithAdress>
    <izvorni_sadrzaj>
      <item>Senka Bašić, Fra Luje Maruna 24., 10000 Zagreb</item>
      <item>ŽDO U BJELOVARU</item>
      <item>POREZNA UPRAVA U ZAGREBU</item>
      <item>Visoki trgovački sud RH u Zagrebu</item>
      <item>Trgovački sud u Zagrebu, sudski registar, ., 10000 Zagreb</item>
    </izvorni_sadrzaj>
    <derivirana_varijabla naziv="DomainObject.Predmet.OstaliListFormatedWithAdress_1">
      <item>Senka Bašić, Fra Luje Maruna 24., 10000 Zagreb</item>
      <item>ŽDO U BJELOVARU</item>
      <item>POREZNA UPRAVA U ZAGREBU</item>
      <item>Visoki trgovački sud RH u Zagrebu</item>
      <item>Trgovački sud u Zagrebu, sudski registar, ., 10000 Zagreb</item>
    </derivirana_varijabla>
  </DomainObject.Predmet.OstaliListFormatedWithAdress>
  <DomainObject.Predmet.OstaliListFormatedWithAdressOIB>
    <izvorni_sadrzaj>
      <item>Senka Bašić, OIB 73097163061, Fra Luje Maruna 24., 10000 Zagreb</item>
      <item>ŽDO U BJELOVARU</item>
      <item>POREZNA UPRAVA U ZAGREBU</item>
      <item>Visoki trgovački sud RH u Zagrebu</item>
      <item>Trgovački sud u Zagrebu, sudski registar, ., 10000 Zagreb</item>
    </izvorni_sadrzaj>
    <derivirana_varijabla naziv="DomainObject.Predmet.OstaliListFormatedWithAdressOIB_1">
      <item>Senka Bašić, OIB 73097163061, Fra Luje Maruna 24., 10000 Zagreb</item>
      <item>ŽDO U BJELOVARU</item>
      <item>POREZNA UPRAVA U ZAGREBU</item>
      <item>Visoki trgovački sud RH u Zagrebu</item>
      <item>Trgovački sud u Zagrebu, sudski registar, ., 10000 Zagreb</item>
    </derivirana_varijabla>
  </DomainObject.Predmet.OstaliListFormatedWithAdressOIB>
  <DomainObject.Predmet.OstaliListNazivFormated>
    <izvorni_sadrzaj>
      <item>Senka Bašić</item>
      <item>ŽDO U BJELOVARU</item>
      <item>POREZNA UPRAVA U ZAGREBU</item>
      <item>Visoki trgovački sud RH u Zagrebu</item>
      <item>Trgovački sud u Zagrebu, sudski registar</item>
    </izvorni_sadrzaj>
    <derivirana_varijabla naziv="DomainObject.Predmet.OstaliListNazivFormated_1">
      <item>Senka Bašić</item>
      <item>ŽDO U BJELOVARU</item>
      <item>POREZNA UPRAVA U ZAGREBU</item>
      <item>Visoki trgovački sud RH u Zagrebu</item>
      <item>Trgovački sud u Zagrebu, sudski registar</item>
    </derivirana_varijabla>
  </DomainObject.Predmet.OstaliListNazivFormated>
  <DomainObject.Predmet.OstaliListNazivFormatedOIB>
    <izvorni_sadrzaj>
      <item>Senka Bašić, OIB 73097163061</item>
      <item>ŽDO U BJELOVARU</item>
      <item>POREZNA UPRAVA U ZAGREBU</item>
      <item>Visoki trgovački sud RH u Zagrebu</item>
      <item>Trgovački sud u Zagrebu, sudski registar</item>
    </izvorni_sadrzaj>
    <derivirana_varijabla naziv="DomainObject.Predmet.OstaliListNazivFormatedOIB_1">
      <item>Senka Bašić, OIB 73097163061</item>
      <item>ŽDO U BJELOVARU</item>
      <item>POREZNA UPRAVA U ZAGREBU</item>
      <item>Visoki trgovački sud RH u Zagrebu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St-47/2017-9</izvorni_sadrzaj>
    <derivirana_varijabla naziv="DomainObject.PoslovniBrojDokumenta_1">St-47/2017-9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KLIK društvo s ograničenom odgovornošću za trgovinu i usluge u likvidaciji</izvorni_sadrzaj>
    <derivirana_varijabla naziv="DomainObject.Predmet.ProtustrankaIDrugi_1">AUTO KLIK društvo s ograničenom odgovornošću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KLIK društvo s ograničenom odgovornošću za trgovinu i usluge u likvidaciji, OIB 15213926236, Fra Luje Maruna 24, 10000 Zagreb</izvorni_sadrzaj>
    <derivirana_varijabla naziv="DomainObject.Predmet.ProtustrankaIDrugiAdressOIB_1">AUTO KLIK društvo s ograničenom odgovornošću za trgovinu i usluge u likvidaciji, OIB 15213926236, Fra Luje Maruna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2017.</izvorni_sadrzaj>
    <derivirana_varijabla naziv="DomainObject.Predmet.OdlukaRjesenje.DatumDonosenjaOdluke_1">30. ožujka 2017.</derivirana_varijabla>
  </DomainObject.Predmet.OdlukaRjesenje.DatumDonosenjaOdluke>
  <DomainObject.Predmet.OdlukaRjesenje.DatumPravomocnosti>
    <izvorni_sadrzaj>4. svibnja 2017.</izvorni_sadrzaj>
    <derivirana_varijabla naziv="DomainObject.Predmet.OdlukaRjesenje.DatumPravomocnosti_1">4. svibnja 2017.</derivirana_varijabla>
  </DomainObject.Predmet.OdlukaRjesenje.DatumPravomocnosti>
  <DomainObject.Predmet.OdlukaRjesenje.Oznaka>
    <izvorni_sadrzaj>St-47/2017-3</izvorni_sadrzaj>
    <derivirana_varijabla naziv="DomainObject.Predmet.OdlukaRjesenje.Oznaka_1">St-47/2017-3</derivirana_varijabla>
  </DomainObject.Predmet.OdlukaRjesenje.Oznaka>
  <DomainObject.Predmet.SudioniciListNaziv>
    <izvorni_sadrzaj>
      <item>AUTO KLIK društvo s ograničenom odgovornošću za trgovinu i usluge u likvidaciji</item>
      <item>FINA Regionalni centar Zagreb</item>
      <item>Senka Bašić</item>
      <item>ŽDO U BJELOVARU</item>
      <item>POREZNA UPRAVA U ZAGREBU</item>
      <item>Visoki trgovački sud RH u Zagrebu</item>
      <item>Trgovački sud u Zagrebu, sudski registar</item>
    </izvorni_sadrzaj>
    <derivirana_varijabla naziv="DomainObject.Predmet.SudioniciListNaziv_1">
      <item>AUTO KLIK društvo s ograničenom odgovornošću za trgovinu i usluge u likvidaciji</item>
      <item>FINA Regionalni centar Zagreb</item>
      <item>Senka Bašić</item>
      <item>ŽDO U BJELOVARU</item>
      <item>POREZNA UPRAVA U ZAGREBU</item>
      <item>Visoki trgovački sud RH u Zagrebu</item>
      <item>Trgovački sud u Zagrebu, sudski registar</item>
    </derivirana_varijabla>
  </DomainObject.Predmet.SudioniciListNaziv>
  <DomainObject.Predmet.SudioniciListAdressOIB>
    <izvorni_sadrzaj>
      <item>AUTO KLIK društvo s ograničenom odgovornošću za trgovinu i usluge u likvidaciji, OIB 15213926236, Fra Luje Maruna 24,10000 Zagreb</item>
      <item>FINA Regionalni centar Zagreb, OIB 85821130368, Trg svibanjskih žrtava 1995. 1,10000 Zagreb</item>
      <item>Senka Bašić, OIB 73097163061, Fra Luje Maruna 24.,10000 Zagreb</item>
      <item>ŽDO U BJELOVARU</item>
      <item>POREZNA UPRAVA U ZAGREBU</item>
      <item>Visoki trgovački sud RH u Zagrebu</item>
      <item>Trgovački sud u Zagrebu, sudski registar, .,10000 Zagreb</item>
    </izvorni_sadrzaj>
    <derivirana_varijabla naziv="DomainObject.Predmet.SudioniciListAdressOIB_1">
      <item>AUTO KLIK društvo s ograničenom odgovornošću za trgovinu i usluge u likvidaciji, OIB 15213926236, Fra Luje Maruna 24,10000 Zagreb</item>
      <item>FINA Regionalni centar Zagreb, OIB 85821130368, Trg svibanjskih žrtava 1995. 1,10000 Zagreb</item>
      <item>Senka Bašić, OIB 73097163061, Fra Luje Maruna 24.,10000 Zagreb</item>
      <item>ŽDO U BJELOVARU</item>
      <item>POREZNA UPRAVA U ZAGREBU</item>
      <item>Visoki trgovački sud RH u Zagrebu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F9BC0-2CA9-4CD0-9D40-BC6F65B40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2076</properties:Characters>
  <properties:Lines>59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2017-08-09T07:12:00Z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St-47/2017-9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