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9123f" w14:paraId="3c9123f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067051">
        <w:rPr>
          <w:rFonts w:cs="Times New Roman" w:hAnsi="Times New Roman" w:ascii="Times New Roman"/>
          <w:sz w:val="24"/>
        </w:rPr>
        <w:t>2426/16-6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>aljić postupajući po prijedlogu predlagatelja</w:t>
      </w:r>
      <w:r w:rsidR="002A3798" w:rsidRPr="002A3798">
        <w:t xml:space="preserve"> </w:t>
      </w:r>
      <w:r w:rsidR="002A3798">
        <w:t xml:space="preserve">FINA za </w:t>
      </w:r>
      <w:r w:rsidR="002A3798" w:rsidRPr="00947923">
        <w:t>ot</w:t>
      </w:r>
      <w:r w:rsidR="002A3798">
        <w:t xml:space="preserve">varanje stečajnog postupka nad dužnikom </w:t>
      </w:r>
      <w:r w:rsidR="00BA6E71">
        <w:t xml:space="preserve">DOMAJA Nekretnine i Turizam d.o.o., Dubravačka 23 A, 49240 Donja Stubica,  MBS: 080592825  OIB: 27920904056 </w:t>
      </w:r>
      <w:r w:rsidRPr="003566B3">
        <w:t>dana</w:t>
      </w:r>
      <w:r w:rsidR="00604CED">
        <w:t xml:space="preserve"> 3</w:t>
      </w:r>
      <w:r w:rsidR="002A3798">
        <w:t>. studenog</w:t>
      </w:r>
      <w:r w:rsidR="00BD6492">
        <w:t xml:space="preserve">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>stečajnog dužnika</w:t>
      </w:r>
      <w:r w:rsidR="00772A44" w:rsidRPr="00772A44">
        <w:t xml:space="preserve"> </w:t>
      </w:r>
      <w:r w:rsidR="00BA6E71">
        <w:t xml:space="preserve">DOMAJA Nekretnine i Turizam d.o.o., Dubravačka 23 A, 49240 Donja Stubica,  MBS: 080592825  OIB: 27920904056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87777E">
        <w:rPr>
          <w:bCs/>
        </w:rPr>
        <w:t>2</w:t>
      </w:r>
      <w:r w:rsidR="00BA6E71">
        <w:rPr>
          <w:bCs/>
        </w:rPr>
        <w:t>426</w:t>
      </w:r>
      <w:r w:rsidR="00E52207">
        <w:rPr>
          <w:bCs/>
        </w:rPr>
        <w:t>-16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801912">
        <w:rPr>
          <w:bCs/>
        </w:rPr>
        <w:t xml:space="preserve">likvidacijskog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BA6E71">
        <w:t>14.</w:t>
      </w:r>
      <w:r w:rsidR="00E52207">
        <w:t xml:space="preserve"> ožujka 2016</w:t>
      </w:r>
      <w:r w:rsidR="0062454C">
        <w:t xml:space="preserve">. </w:t>
      </w:r>
      <w:r>
        <w:t xml:space="preserve">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</w:t>
      </w:r>
      <w:r w:rsidR="00660B6C">
        <w:t>o</w:t>
      </w:r>
      <w:r>
        <w:t>m</w:t>
      </w:r>
      <w:r w:rsidR="0087777E">
        <w:t xml:space="preserve"> </w:t>
      </w:r>
      <w:r w:rsidR="00BA6E71">
        <w:t>DOMAJA Nekretnine i Turizam d.o.o., Dubravačka 23 A, 49240 Donja Stubica,  MBS: 080592825  OIB: 27920904056</w:t>
      </w:r>
      <w:r w:rsidR="00FE4BAE">
        <w:t>.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23403D" w:rsidRPr="00307A7F">
        <w:t>temeljem čl.</w:t>
      </w:r>
      <w:r w:rsidR="006B74F5">
        <w:t xml:space="preserve"> </w:t>
      </w:r>
      <w:r w:rsidR="00BA6E71">
        <w:t>444</w:t>
      </w:r>
      <w:r w:rsidR="0023403D" w:rsidRPr="00307A7F">
        <w:t xml:space="preserve"> st</w:t>
      </w:r>
      <w:r w:rsidR="00BA6E71">
        <w:t>. 2</w:t>
      </w:r>
      <w:r w:rsidR="0023403D">
        <w:t xml:space="preserve"> Stečajnog zakona (NN 71/15) </w:t>
      </w:r>
      <w:r w:rsidR="0023403D" w:rsidRPr="00307A7F">
        <w:t xml:space="preserve">  u kojem se navodi da stečajni dužnik u očevidniku redoslijeda osnova za plaćanje ima evidentirane neizvršene osnove za plaćanje u neprekinutom r</w:t>
      </w:r>
      <w:r w:rsidR="0062454C">
        <w:t>azdoblju od</w:t>
      </w:r>
      <w:r w:rsidR="00604CED">
        <w:t xml:space="preserve"> </w:t>
      </w:r>
      <w:r w:rsidR="00BA6E71">
        <w:t>658</w:t>
      </w:r>
      <w:r w:rsidR="0062454C">
        <w:t xml:space="preserve"> dana</w:t>
      </w:r>
      <w:r w:rsidR="009D2742">
        <w:t xml:space="preserve"> u iznosu od </w:t>
      </w:r>
      <w:r w:rsidR="00BA6E71">
        <w:t>23.515,85</w:t>
      </w:r>
      <w:r w:rsidR="00BB7F5F">
        <w:t xml:space="preserve">  kuna</w:t>
      </w:r>
      <w:r w:rsidR="0062454C">
        <w:t xml:space="preserve"> te da ima</w:t>
      </w:r>
      <w:r w:rsidR="00BA6E71">
        <w:t xml:space="preserve"> 1</w:t>
      </w:r>
      <w:r w:rsidR="006B74F5">
        <w:t xml:space="preserve"> zaposle</w:t>
      </w:r>
      <w:r w:rsidR="00BA6E71">
        <w:t xml:space="preserve">nog </w:t>
      </w:r>
      <w:r w:rsidR="0023403D" w:rsidRPr="00307A7F">
        <w:t xml:space="preserve">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BA6E71">
        <w:rPr>
          <w:bCs/>
        </w:rPr>
        <w:t>27. srpnja</w:t>
      </w:r>
      <w:r w:rsidR="00E52207">
        <w:rPr>
          <w:bCs/>
        </w:rPr>
        <w:t xml:space="preserve"> 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lastRenderedPageBreak/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604CED">
        <w:rPr>
          <w:noProof w:val="false"/>
        </w:rPr>
        <w:t>3</w:t>
      </w:r>
      <w:r w:rsidR="002A3798">
        <w:rPr>
          <w:noProof w:val="false"/>
        </w:rPr>
        <w:t>. studenog</w:t>
      </w:r>
      <w:r w:rsidR="00BD6492">
        <w:rPr>
          <w:noProof w:val="false"/>
        </w:rPr>
        <w:t xml:space="preserve">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BA79AB">
        <w:rPr>
          <w:noProof w:val="false"/>
        </w:rPr>
        <w:t>,v.r.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BA79AB" w:rsidR="00BA79A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BA79AB" w:rsidP="00BA79AB" w:rsidR="00BA79AB">
      <w:pPr>
        <w:ind w:firstLine="708" w:left="4956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BA79AB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BA79AB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79AB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BA6E71">
      <w:rPr>
        <w:noProof w:val="false"/>
      </w:rPr>
      <w:t>2426/16-6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067051"/>
    <w:rsid w:val="0015645C"/>
    <w:rsid w:val="00161837"/>
    <w:rsid w:val="001C6B43"/>
    <w:rsid w:val="001F09BE"/>
    <w:rsid w:val="0023403D"/>
    <w:rsid w:val="00262E7F"/>
    <w:rsid w:val="00283809"/>
    <w:rsid w:val="002A3798"/>
    <w:rsid w:val="002A6164"/>
    <w:rsid w:val="002D6E91"/>
    <w:rsid w:val="002D7583"/>
    <w:rsid w:val="0030413A"/>
    <w:rsid w:val="00341B62"/>
    <w:rsid w:val="003B4AFA"/>
    <w:rsid w:val="003C1FAA"/>
    <w:rsid w:val="003F0CEB"/>
    <w:rsid w:val="003F5D58"/>
    <w:rsid w:val="003F760A"/>
    <w:rsid w:val="00443607"/>
    <w:rsid w:val="00481A33"/>
    <w:rsid w:val="004A0E50"/>
    <w:rsid w:val="004B72A9"/>
    <w:rsid w:val="004D61B5"/>
    <w:rsid w:val="005151FF"/>
    <w:rsid w:val="005315D9"/>
    <w:rsid w:val="00552526"/>
    <w:rsid w:val="00604CED"/>
    <w:rsid w:val="00611BE8"/>
    <w:rsid w:val="0062454C"/>
    <w:rsid w:val="00644DD9"/>
    <w:rsid w:val="00660B6C"/>
    <w:rsid w:val="006630E6"/>
    <w:rsid w:val="006B74F5"/>
    <w:rsid w:val="006D29D0"/>
    <w:rsid w:val="006D37EF"/>
    <w:rsid w:val="006D7209"/>
    <w:rsid w:val="00772A44"/>
    <w:rsid w:val="007A5DAF"/>
    <w:rsid w:val="007C5E77"/>
    <w:rsid w:val="00801912"/>
    <w:rsid w:val="00804778"/>
    <w:rsid w:val="00823E44"/>
    <w:rsid w:val="00852BC6"/>
    <w:rsid w:val="0085463C"/>
    <w:rsid w:val="0087777E"/>
    <w:rsid w:val="008D12F2"/>
    <w:rsid w:val="00900B3C"/>
    <w:rsid w:val="009357C1"/>
    <w:rsid w:val="00972F00"/>
    <w:rsid w:val="009D2742"/>
    <w:rsid w:val="009D32CF"/>
    <w:rsid w:val="00A05225"/>
    <w:rsid w:val="00A17B49"/>
    <w:rsid w:val="00A45E4C"/>
    <w:rsid w:val="00A7598A"/>
    <w:rsid w:val="00A81191"/>
    <w:rsid w:val="00A93C76"/>
    <w:rsid w:val="00A97E67"/>
    <w:rsid w:val="00AE3671"/>
    <w:rsid w:val="00B33A4B"/>
    <w:rsid w:val="00B67A9F"/>
    <w:rsid w:val="00B71151"/>
    <w:rsid w:val="00B87FFB"/>
    <w:rsid w:val="00BA6E71"/>
    <w:rsid w:val="00BA79AB"/>
    <w:rsid w:val="00BB7F5F"/>
    <w:rsid w:val="00BC1EA3"/>
    <w:rsid w:val="00BD271E"/>
    <w:rsid w:val="00BD6492"/>
    <w:rsid w:val="00C40F1B"/>
    <w:rsid w:val="00CB121F"/>
    <w:rsid w:val="00CC4CC9"/>
    <w:rsid w:val="00CF1734"/>
    <w:rsid w:val="00D51262"/>
    <w:rsid w:val="00D92198"/>
    <w:rsid w:val="00DD686D"/>
    <w:rsid w:val="00E0686E"/>
    <w:rsid w:val="00E52207"/>
    <w:rsid w:val="00EA30C4"/>
    <w:rsid w:val="00EA3AF8"/>
    <w:rsid w:val="00EB07C2"/>
    <w:rsid w:val="00EC2F02"/>
    <w:rsid w:val="00EE6B44"/>
    <w:rsid w:val="00F301AA"/>
    <w:rsid w:val="00F33CE5"/>
    <w:rsid w:val="00F45796"/>
    <w:rsid w:val="00F941E3"/>
    <w:rsid w:val="00FB0244"/>
    <w:rsid w:val="00FD2EE3"/>
    <w:rsid w:val="00FE4BAE"/>
    <w:rsid w:val="00FE6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79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79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79AB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79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79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79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79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79AB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79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79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2426</izvorni_sadrzaj>
    <derivirana_varijabla naziv="DomainObject.Predmet.Broj_1">2426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St-2426/2016</izvorni_sadrzaj>
    <derivirana_varijabla naziv="DomainObject.Predmet.OznakaBroj_1">St-2426/2016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DOMAJA Nekretnine i Turizam d.o.o.</izvorni_sadrzaj>
    <derivirana_varijabla naziv="DomainObject.Predmet.ProtustrankaFormated_1">  DOMAJA Nekretnine i Turizam d.o.o.</derivirana_varijabla>
  </DomainObject.Predmet.ProtustrankaFormated>
  <DomainObject.Predmet.ProtustrankaFormatedOIB>
    <izvorni_sadrzaj>  DOMAJA Nekretnine i Turizam d.o.o., OIB 27920904056</izvorni_sadrzaj>
    <derivirana_varijabla naziv="DomainObject.Predmet.ProtustrankaFormatedOIB_1">  DOMAJA Nekretnine i Turizam d.o.o., OIB 27920904056</derivirana_varijabla>
  </DomainObject.Predmet.ProtustrankaFormatedOIB>
  <DomainObject.Predmet.ProtustrankaFormatedWithAdress>
    <izvorni_sadrzaj> DOMAJA Nekretnine i Turizam d.o.o., Dubravačka 23 A, 49240 Donja Stubica</izvorni_sadrzaj>
    <derivirana_varijabla naziv="DomainObject.Predmet.ProtustrankaFormatedWithAdress_1"> DOMAJA Nekretnine i Turizam d.o.o., Dubravačka 23 A, 49240 Donja Stubica</derivirana_varijabla>
  </DomainObject.Predmet.ProtustrankaFormatedWithAdress>
  <DomainObject.Predmet.ProtustrankaFormatedWithAdressOIB>
    <izvorni_sadrzaj> DOMAJA Nekretnine i Turizam d.o.o., OIB 27920904056, Dubravačka 23 A, 49240 Donja Stubica</izvorni_sadrzaj>
    <derivirana_varijabla naziv="DomainObject.Predmet.ProtustrankaFormatedWithAdressOIB_1"> DOMAJA Nekretnine i Turizam d.o.o., OIB 27920904056, Dubravačka 23 A, 49240 Donja Stubica</derivirana_varijabla>
  </DomainObject.Predmet.ProtustrankaFormatedWithAdressOIB>
  <DomainObject.Predmet.ProtustrankaWithAdress>
    <izvorni_sadrzaj>DOMAJA Nekretnine i Turizam d.o.o. Dubravačka 23 A, 49240 Donja Stubica</izvorni_sadrzaj>
    <derivirana_varijabla naziv="DomainObject.Predmet.ProtustrankaWithAdress_1">DOMAJA Nekretnine i Turizam d.o.o. Dubravačka 23 A, 49240 Donja Stubica</derivirana_varijabla>
  </DomainObject.Predmet.ProtustrankaWithAdress>
  <DomainObject.Predmet.ProtustrankaWithAdressOIB>
    <izvorni_sadrzaj>DOMAJA Nekretnine i Turizam d.o.o., OIB 27920904056, Dubravačka 23 A, 49240 Donja Stubica</izvorni_sadrzaj>
    <derivirana_varijabla naziv="DomainObject.Predmet.ProtustrankaWithAdressOIB_1">DOMAJA Nekretnine i Turizam d.o.o., OIB 27920904056, Dubravačka 23 A, 49240 Donja Stubica</derivirana_varijabla>
  </DomainObject.Predmet.ProtustrankaWithAdressOIB>
  <DomainObject.Predmet.ProtustrankaNazivFormated>
    <izvorni_sadrzaj>DOMAJA Nekretnine i Turizam d.o.o.</izvorni_sadrzaj>
    <derivirana_varijabla naziv="DomainObject.Predmet.ProtustrankaNazivFormated_1">DOMAJA Nekretnine i Turizam d.o.o.</derivirana_varijabla>
  </DomainObject.Predmet.ProtustrankaNazivFormated>
  <DomainObject.Predmet.ProtustrankaNazivFormatedOIB>
    <izvorni_sadrzaj>DOMAJA Nekretnine i Turizam d.o.o., OIB 27920904056</izvorni_sadrzaj>
    <derivirana_varijabla naziv="DomainObject.Predmet.ProtustrankaNazivFormatedOIB_1">DOMAJA Nekretnine i Turizam d.o.o., OIB 27920904056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DOMAJA Nekretnine i Turizam d.o.o.</item>
    </izvorni_sadrzaj>
    <derivirana_varijabla naziv="DomainObject.Predmet.ProtuStrankaListFormated_1">
      <item>DOMAJA Nekretnine i Turizam d.o.o.</item>
    </derivirana_varijabla>
  </DomainObject.Predmet.ProtuStrankaListFormated>
  <DomainObject.Predmet.ProtuStrankaListFormatedOIB>
    <izvorni_sadrzaj>
      <item>DOMAJA Nekretnine i Turizam d.o.o., OIB 27920904056</item>
    </izvorni_sadrzaj>
    <derivirana_varijabla naziv="DomainObject.Predmet.ProtuStrankaListFormatedOIB_1">
      <item>DOMAJA Nekretnine i Turizam d.o.o., OIB 27920904056</item>
    </derivirana_varijabla>
  </DomainObject.Predmet.ProtuStrankaListFormatedOIB>
  <DomainObject.Predmet.ProtuStrankaListFormatedWithAdress>
    <izvorni_sadrzaj>
      <item>DOMAJA Nekretnine i Turizam d.o.o., Dubravačka 23 A, 49240 Donja Stubica</item>
    </izvorni_sadrzaj>
    <derivirana_varijabla naziv="DomainObject.Predmet.ProtuStrankaListFormatedWithAdress_1">
      <item>DOMAJA Nekretnine i Turizam d.o.o., Dubravačka 23 A, 49240 Donja Stubica</item>
    </derivirana_varijabla>
  </DomainObject.Predmet.ProtuStrankaListFormatedWithAdress>
  <DomainObject.Predmet.ProtuStrankaListFormatedWithAdressOIB>
    <izvorni_sadrzaj>
      <item>DOMAJA Nekretnine i Turizam d.o.o., OIB 27920904056, Dubravačka 23 A, 49240 Donja Stubica</item>
    </izvorni_sadrzaj>
    <derivirana_varijabla naziv="DomainObject.Predmet.ProtuStrankaListFormatedWithAdressOIB_1">
      <item>DOMAJA Nekretnine i Turizam d.o.o., OIB 27920904056, Dubravačka 23 A, 49240 Donja Stubica</item>
    </derivirana_varijabla>
  </DomainObject.Predmet.ProtuStrankaListFormatedWithAdressOIB>
  <DomainObject.Predmet.ProtuStrankaListNazivFormated>
    <izvorni_sadrzaj>
      <item>DOMAJA Nekretnine i Turizam d.o.o.</item>
    </izvorni_sadrzaj>
    <derivirana_varijabla naziv="DomainObject.Predmet.ProtuStrankaListNazivFormated_1">
      <item>DOMAJA Nekretnine i Turizam d.o.o.</item>
    </derivirana_varijabla>
  </DomainObject.Predmet.ProtuStrankaListNazivFormated>
  <DomainObject.Predmet.ProtuStrankaListNazivFormatedOIB>
    <izvorni_sadrzaj>
      <item>DOMAJA Nekretnine i Turizam d.o.o., OIB 27920904056</item>
    </izvorni_sadrzaj>
    <derivirana_varijabla naziv="DomainObject.Predmet.ProtuStrankaListNazivFormatedOIB_1">
      <item>DOMAJA Nekretnine i Turizam d.o.o., OIB 27920904056</item>
    </derivirana_varijabla>
  </DomainObject.Predmet.ProtuStrankaListNazivFormatedOIB>
  <DomainObject.Predmet.OstaliListFormated>
    <izvorni_sadrzaj>
      <item>Blanka Ružičkova</item>
    </izvorni_sadrzaj>
    <derivirana_varijabla naziv="DomainObject.Predmet.OstaliListFormated_1">
      <item>Blanka Ružičkova</item>
    </derivirana_varijabla>
  </DomainObject.Predmet.OstaliListFormated>
  <DomainObject.Predmet.OstaliListFormatedOIB>
    <izvorni_sadrzaj>
      <item>Blanka Ružičkova, OIB 22994587861</item>
    </izvorni_sadrzaj>
    <derivirana_varijabla naziv="DomainObject.Predmet.OstaliListFormatedOIB_1">
      <item>Blanka Ružičkova, OIB 22994587861</item>
    </derivirana_varijabla>
  </DomainObject.Predmet.OstaliListFormatedOIB>
  <DomainObject.Predmet.OstaliListFormatedWithAdress>
    <izvorni_sadrzaj>
      <item>Blanka Ružičkova, Dubravačka 23a, 49240 Donja Stubica</item>
    </izvorni_sadrzaj>
    <derivirana_varijabla naziv="DomainObject.Predmet.OstaliListFormatedWithAdress_1">
      <item>Blanka Ružičkova, Dubravačka 23a, 49240 Donja Stubica</item>
    </derivirana_varijabla>
  </DomainObject.Predmet.OstaliListFormatedWithAdress>
  <DomainObject.Predmet.OstaliListFormatedWithAdressOIB>
    <izvorni_sadrzaj>
      <item>Blanka Ružičkova, OIB 22994587861, Dubravačka 23a, 49240 Donja Stubica</item>
    </izvorni_sadrzaj>
    <derivirana_varijabla naziv="DomainObject.Predmet.OstaliListFormatedWithAdressOIB_1">
      <item>Blanka Ružičkova, OIB 22994587861, Dubravačka 23a, 49240 Donja Stubica</item>
    </derivirana_varijabla>
  </DomainObject.Predmet.OstaliListFormatedWithAdressOIB>
  <DomainObject.Predmet.OstaliListNazivFormated>
    <izvorni_sadrzaj>
      <item>Blanka Ružičkova</item>
    </izvorni_sadrzaj>
    <derivirana_varijabla naziv="DomainObject.Predmet.OstaliListNazivFormated_1">
      <item>Blanka Ružičkova</item>
    </derivirana_varijabla>
  </DomainObject.Predmet.OstaliListNazivFormated>
  <DomainObject.Predmet.OstaliListNazivFormatedOIB>
    <izvorni_sadrzaj>
      <item>Blanka Ružičkova, OIB 22994587861</item>
    </izvorni_sadrzaj>
    <derivirana_varijabla naziv="DomainObject.Predmet.OstaliListNazivFormatedOIB_1">
      <item>Blanka Ružičkova, OIB 22994587861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DOMAJA Nekretnine i Turizam d.o.o.</izvorni_sadrzaj>
    <derivirana_varijabla naziv="DomainObject.Predmet.ProtustrankaIDrugi_1">DOMAJA Nekretnine i Turizam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DOMAJA Nekretnine i Turizam d.o.o., OIB 27920904056, Dubravačka 23 A, 49240 Donja Stubica</izvorni_sadrzaj>
    <derivirana_varijabla naziv="DomainObject.Predmet.ProtustrankaIDrugiAdressOIB_1">DOMAJA Nekretnine i Turizam d.o.o., OIB 27920904056, Dubravačka 23 A,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DOMAJA Nekretnine i Turizam d.o.o.</item>
      <item>Blanka Ružičkova</item>
    </izvorni_sadrzaj>
    <derivirana_varijabla naziv="DomainObject.Predmet.SudioniciListNaziv_1">
      <item>FINA Regionalni centar Zagreb</item>
      <item>DOMAJA Nekretnine i Turizam d.o.o.</item>
      <item>Blanka Ružičkova</item>
    </derivirana_varijabla>
  </DomainObject.Predmet.SudioniciListNaziv>
  <DomainObject.Predmet.SudioniciListAdressOIB>
    <izvorni_sadrzaj>
      <item>FINA Regionalni centar Zagreb, OIB 85821130368, Trg svibanjskih žrtava 1995. 1,10000 Zagreb</item>
      <item>DOMAJA Nekretnine i Turizam d.o.o., OIB 27920904056, Dubravačka 23 A,49240 Donja Stubica</item>
      <item>Blanka Ružičkova, OIB 22994587861, Dubravačka 23a,49240 Donja Stubica</item>
    </izvorni_sadrzaj>
    <derivirana_varijabla naziv="DomainObject.Predmet.SudioniciListAdressOIB_1">
      <item>FINA Regionalni centar Zagreb, OIB 85821130368, Trg svibanjskih žrtava 1995. 1,10000 Zagreb</item>
      <item>DOMAJA Nekretnine i Turizam d.o.o., OIB 27920904056, Dubravačka 23 A,49240 Donja Stubica</item>
      <item>Blanka Ružičkova, OIB 22994587861, Dubravačka 23a,49240 Donja Stubica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27920904056</item>
      <item>, OIB 22994587861</item>
    </izvorni_sadrzaj>
    <derivirana_varijabla naziv="DomainObject.Predmet.SudioniciListNazivOIB_1">
      <item>, OIB 85821130368</item>
      <item>, OIB 27920904056</item>
      <item>, OIB 22994587861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511</properties:Words>
  <properties:Characters>2799</properties:Characters>
  <properties:Lines>65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2016-11-03T09:48:00Z</dcterms:created>
  <dc:creator>Vinka Mihalinčić</dc:creator>
  <cp:lastModifiedBy>Vinka Mihalinčić</cp:lastModifiedBy>
  <cp:lastPrinted>2016-11-03T09:43:00Z</cp:lastPrinted>
  <dcterms:modified xmlns:xsi="http://www.w3.org/2001/XMLSchema-instance" xsi:type="dcterms:W3CDTF">2016-11-03T09:51:00Z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