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f885" w14:paraId="e3ef885" w:rsidRDefault="00AE649C" w:rsidP="00FA5B5E" w:rsidR="00AE649C" w:rsidRPr="00B76F3C">
      <w:pPr>
        <w:pStyle w:val="Naslov3"/>
        <w15:collapsed w:val="false"/>
      </w:pPr>
    </w:p>
    <w:p w:rsidRDefault="001759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59E7" w:rsidP="001759E7" w:rsidR="001759E7" w:rsidRPr="001759E7">
      <w:pPr>
        <w:spacing w:after="0"/>
        <w:jc w:val="right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ab/>
      </w:r>
      <w:r w:rsidRPr="001759E7">
        <w:rPr>
          <w:rFonts w:cs="Times New Roman" w:eastAsia="Times New Roman"/>
          <w:lang w:eastAsia="hr-HR"/>
        </w:rPr>
        <w:tab/>
        <w:t xml:space="preserve">  Poslovni broj 3 St-551/2016-16</w:t>
      </w: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8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REPUBLIKA HRVATSKA</w:t>
      </w:r>
    </w:p>
    <w:p w:rsidRDefault="001759E7" w:rsidP="001759E7" w:rsidR="001759E7" w:rsidRPr="001759E7">
      <w:pPr>
        <w:spacing w:after="0"/>
        <w:ind w:firstLine="708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TRGOVAČKI SUD U ZADRU</w:t>
      </w:r>
    </w:p>
    <w:p w:rsidRDefault="001759E7" w:rsidP="001759E7" w:rsidR="001759E7" w:rsidRPr="001759E7">
      <w:pPr>
        <w:spacing w:after="0"/>
        <w:ind w:firstLine="708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Zadar, Dr. Franje Tuđmana 35</w:t>
      </w: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R E P U B L I K A  H R V A T S K A </w:t>
      </w:r>
    </w:p>
    <w:p w:rsidRDefault="001759E7" w:rsidP="001759E7" w:rsidR="001759E7" w:rsidRPr="001759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R J E Š E NJ E</w:t>
      </w:r>
    </w:p>
    <w:p w:rsidRDefault="001759E7" w:rsidP="001759E7" w:rsidR="001759E7" w:rsidRPr="001759E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JADRANSKA BANKA d.d. Šibenik za otvaranje stečajnoga postupka nad dužnikom NOVICOM d.o.o. sa sjedištem u Vodicama (Grad Vodice), Stablinac I 20, OIB:52033895646, zastupanim po članu uprave Ivi Deanu, Vodice, Ante Lasan Kabalera 27/A, 10. lipnja 2016. </w:t>
      </w: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r i j e š i o   j e</w:t>
      </w:r>
    </w:p>
    <w:p w:rsidRDefault="001759E7" w:rsidP="001759E7" w:rsidR="001759E7" w:rsidRPr="001759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I. Blaž Savić iz Zadra, Bana Josipa Jelačića 4/5, OIB: 44660472906, imenuje se za privremenog stečajnog upravitelja dužniku NOVICOM d.o.o. sa sjedištem u Vodicama (Grad Vodice), Stablinac I 20, OIB:52033895646. </w:t>
      </w: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II. Nalaže se privremenom stečajnom upravitelju u roku od 30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Obrazloženje</w:t>
      </w: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Rješenjem ovog suda poslovni broj gornji od 24. svibnja 2016., a povodom prijedloga vjerovnika Jadranske banke d.d. Šibenik od 29. siječnja 2016., pokrenut je prethodni postupak te je zakazano ročište radi očitovanja o prijedlogu i rasprave o pretpostavkama za otvaranje stečajnoga postupka nad uvodno označenim dužnikom za dan 10. lipnja 2016. </w:t>
      </w: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</w:t>
      </w:r>
      <w:r w:rsidRPr="001759E7">
        <w:rPr>
          <w:rFonts w:cs="Times New Roman" w:eastAsia="Times New Roman"/>
          <w:lang w:eastAsia="hr-HR"/>
        </w:rPr>
        <w:lastRenderedPageBreak/>
        <w:t xml:space="preserve">u svezi s čl. 119. st. 6. SZ-a, dok se odluka suda iz točke III. izreke rješenja temelji na odredbi čl. 120. st. 2. SZ-a. </w:t>
      </w: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U Zadru 10. lipnja 2016.  </w:t>
      </w:r>
    </w:p>
    <w:p w:rsidRDefault="001759E7" w:rsidP="001759E7" w:rsidR="001759E7" w:rsidRPr="001759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8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Za točnost otpravka-ovlaštena službenica:                                     Sutkinja:</w:t>
      </w:r>
    </w:p>
    <w:p w:rsidRDefault="001759E7" w:rsidP="001759E7" w:rsidR="001759E7" w:rsidRPr="001759E7">
      <w:pPr>
        <w:spacing w:after="0"/>
        <w:ind w:firstLine="708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Nena Mužanović                                                                             Tina Grgas,  v.r.</w:t>
      </w: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>UPUTA O PRAVNOM LIJEKU:</w:t>
      </w:r>
    </w:p>
    <w:p w:rsidRDefault="001759E7" w:rsidP="001759E7" w:rsidR="001759E7" w:rsidRPr="001759E7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1759E7" w:rsidP="001759E7" w:rsidR="001759E7" w:rsidRPr="001759E7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759E7" w:rsidP="001759E7" w:rsidR="001759E7" w:rsidRPr="001759E7">
      <w:pPr>
        <w:spacing w:after="0"/>
        <w:ind w:firstLine="360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Dostaviti : </w:t>
      </w:r>
    </w:p>
    <w:p w:rsidRDefault="001759E7" w:rsidP="001759E7" w:rsidR="001759E7" w:rsidRPr="001759E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Privremenom stečajnom upravitelju uz izjavu i potvrdu o imenovanju-e-mailom </w:t>
      </w:r>
    </w:p>
    <w:p w:rsidRDefault="001759E7" w:rsidP="001759E7" w:rsidR="001759E7" w:rsidRPr="001759E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Sudskom registru ovog suda radi upisa zabilježbe imenovanja privr.st.upr. </w:t>
      </w:r>
    </w:p>
    <w:p w:rsidRDefault="001759E7" w:rsidP="001759E7" w:rsidR="001759E7" w:rsidRPr="001759E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E-oglasna ploča suda </w:t>
      </w:r>
    </w:p>
    <w:p w:rsidRDefault="001759E7" w:rsidP="001759E7" w:rsidR="001759E7" w:rsidRPr="001759E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59E7">
        <w:rPr>
          <w:rFonts w:cs="Times New Roman" w:eastAsia="Times New Roman"/>
          <w:lang w:eastAsia="hr-HR"/>
        </w:rPr>
        <w:t xml:space="preserve">U spis     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9E7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260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St-551/2016-8</izvorni_sadrzaj>
    <derivirana_varijabla naziv="DomainObject.Oznaka_1">St-551/2016-8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NOVICOM proizvodnja, graditeljstvo i trgovina društvo s ograničenom odgovornošću</izvorni_sadrzaj>
    <derivirana_varijabla naziv="DomainObject.Predmet.ProtustrankaFormated_1">  NOVICOM proizvodnja, graditeljstvo i trgovina društvo s ograničenom odgovornošću</derivirana_varijabla>
  </DomainObject.Predmet.ProtustrankaFormated>
  <DomainObject.Predmet.ProtustrankaFormatedOIB>
    <izvorni_sadrzaj>  NOVICOM proizvodnja, graditeljstvo i trgovina društvo s ograničenom odgovornošću, OIB 52033895646</izvorni_sadrzaj>
    <derivirana_varijabla naziv="DomainObject.Predmet.ProtustrankaFormatedOIB_1">  NOVICOM proizvodnja, graditeljstvo i trgovina društvo s ograničenom odgovornošću, OIB 52033895646</derivirana_varijabla>
  </DomainObject.Predmet.ProtustrankaFormatedOIB>
  <DomainObject.Predmet.ProtustrankaFormatedWithAdress>
    <izvorni_sadrzaj> NOVICOM proizvodnja, graditeljstvo i trgovina društvo s ograničenom odgovornošću, Stablinac I 20, 22211 Vodice</izvorni_sadrzaj>
    <derivirana_varijabla naziv="DomainObject.Predmet.ProtustrankaFormatedWithAdress_1"> NOVICOM proizvodnja, graditeljstvo i trgovina društvo s ograničenom odgovornošću, Stablinac I 20, 22211 Vodice</derivirana_varijabla>
  </DomainObject.Predmet.ProtustrankaFormatedWithAdress>
  <DomainObject.Predmet.ProtustrankaFormatedWithAdressOIB>
    <izvorni_sadrzaj> NOVICOM proizvodnja, graditeljstvo i trgovina društvo s ograničenom odgovornošću, OIB 52033895646, Stablinac I 20, 22211 Vodice</izvorni_sadrzaj>
    <derivirana_varijabla naziv="DomainObject.Predmet.ProtustrankaFormatedWithAdressOIB_1"> NOVICOM proizvodnja, graditeljstvo i trgovina društvo s ograničenom odgovornošću, OIB 52033895646, Stablinac I 20, 22211 Vodice</derivirana_varijabla>
  </DomainObject.Predmet.ProtustrankaFormatedWithAdressOIB>
  <DomainObject.Predmet.ProtustrankaWithAdress>
    <izvorni_sadrzaj>NOVICOM proizvodnja, graditeljstvo i trgovina društvo s ograničenom odgovornošću Stablinac I 20, 22211 Vodice</izvorni_sadrzaj>
    <derivirana_varijabla naziv="DomainObject.Predmet.ProtustrankaWithAdress_1">NOVICOM proizvodnja, graditeljstvo i trgovina društvo s ograničenom odgovornošću Stablinac I 20, 22211 Vodice</derivirana_varijabla>
  </DomainObject.Predmet.ProtustrankaWithAdress>
  <DomainObject.Predmet.ProtustrankaWithAdressOIB>
    <izvorni_sadrzaj>NOVICOM proizvodnja, graditeljstvo i trgovina društvo s ograničenom odgovornošću, OIB 52033895646, Stablinac I 20, 22211 Vodice</izvorni_sadrzaj>
    <derivirana_varijabla naziv="DomainObject.Predmet.ProtustrankaWithAdressOIB_1">NOVICOM proizvodnja, graditeljstvo i trgovina društvo s ograničenom odgovornošću, OIB 52033895646, Stablinac I 20, 22211 Vodice</derivirana_varijabla>
  </DomainObject.Predmet.ProtustrankaWithAdressOIB>
  <DomainObject.Predmet.ProtustrankaNazivFormated>
    <izvorni_sadrzaj>NOVICOM proizvodnja, graditeljstvo i trgovina društvo s ograničenom odgovornošću</izvorni_sadrzaj>
    <derivirana_varijabla naziv="DomainObject.Predmet.ProtustrankaNazivFormated_1">NOVICOM proizvodnja, graditeljstvo i trgovina društvo s ograničenom odgovornošću</derivirana_varijabla>
  </DomainObject.Predmet.ProtustrankaNazivFormated>
  <DomainObject.Predmet.ProtustrankaNazivFormatedOIB>
    <izvorni_sadrzaj>NOVICOM proizvodnja, graditeljstvo i trgovina društvo s ograničenom odgovornošću, OIB 52033895646</izvorni_sadrzaj>
    <derivirana_varijabla naziv="DomainObject.Predmet.ProtustrankaNazivFormatedOIB_1">NOVICOM proizvodnja, graditeljstvo i trgovina društvo s ograničenom odgovornošću, OIB 52033895646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Ivo Dean</izvorni_sadrzaj>
    <derivirana_varijabla naziv="DomainObject.Predmet.StrankaFormated_1">  FINA - Podružnica Šibenik; Ivo Dean</derivirana_varijabla>
  </DomainObject.Predmet.StrankaFormated>
  <DomainObject.Predmet.StrankaFormatedOIB>
    <izvorni_sadrzaj>  FINA - Podružnica Šibenik, OIB 85821130368; Ivo Dean, OIB 21424615502</izvorni_sadrzaj>
    <derivirana_varijabla naziv="DomainObject.Predmet.StrankaFormatedOIB_1">  FINA - Podružnica Šibenik, OIB 85821130368; Ivo Dean, OIB 21424615502</derivirana_varijabla>
  </DomainObject.Predmet.StrankaFormatedOIB>
  <DomainObject.Predmet.StrankaFormatedWithAdress>
    <izvorni_sadrzaj> FINA - Podružnica Šibenik, Perivoj L. Marune 1, 22000 Šibenik; Ivo Dean, Ante Lasan Kabalera 27/A, 22211 Vodice</izvorni_sadrzaj>
    <derivirana_varijabla naziv="DomainObject.Predmet.StrankaFormatedWithAdress_1"> FINA - Podružnica Šibenik, Perivoj L. Marune 1, 22000 Šibenik; Ivo Dean, Ante Lasan Kabalera 27/A, 22211 Vodice</derivirana_varijabla>
  </DomainObject.Predmet.StrankaFormatedWithAdress>
  <DomainObject.Predmet.StrankaFormatedWithAdressOIB>
    <izvorni_sadrzaj> FINA - Podružnica Šibenik, OIB 85821130368, Perivoj L. Marune 1, 22000 Šibenik; Ivo Dean, OIB 21424615502, Ante Lasan Kabalera 27/A, 22211 Vodice</izvorni_sadrzaj>
    <derivirana_varijabla naziv="DomainObject.Predmet.StrankaFormatedWithAdressOIB_1"> FINA - Podružnica Šibenik, OIB 85821130368, Perivoj L. Marune 1, 22000 Šibenik; Ivo Dean, OIB 21424615502, Ante Lasan Kabalera 27/A, 22211 Vodice</derivirana_varijabla>
  </DomainObject.Predmet.StrankaFormatedWithAdressOIB>
  <DomainObject.Predmet.StrankaWithAdress>
    <izvorni_sadrzaj>FINA - Podružnica Šibenik Perivoj L. Marune 1,22000 Šibenik,Ivo Dean Ante Lasan Kabalera 27/A,22211 Vodice</izvorni_sadrzaj>
    <derivirana_varijabla naziv="DomainObject.Predmet.StrankaWithAdress_1">FINA - Podružnica Šibenik Perivoj L. Marune 1,22000 Šibenik,Ivo Dean Ante Lasan Kabalera 27/A,22211 Vodice</derivirana_varijabla>
  </DomainObject.Predmet.StrankaWithAdress>
  <DomainObject.Predmet.StrankaWithAdressOIB>
    <izvorni_sadrzaj>FINA - Podružnica Šibenik, OIB 85821130368, Perivoj L. Marune 1,22000 Šibenik,Ivo Dean, OIB 21424615502, Ante Lasan Kabalera 27/A,22211 Vodice</izvorni_sadrzaj>
    <derivirana_varijabla naziv="DomainObject.Predmet.StrankaWithAdressOIB_1">FINA - Podružnica Šibenik, OIB 85821130368, Perivoj L. Marune 1,22000 Šibenik,Ivo Dean, OIB 21424615502, Ante Lasan Kabalera 27/A,22211 Vodice</derivirana_varijabla>
  </DomainObject.Predmet.StrankaWithAdressOIB>
  <DomainObject.Predmet.StrankaNazivFormated>
    <izvorni_sadrzaj>FINA - Podružnica Šibenik,Ivo Dean</izvorni_sadrzaj>
    <derivirana_varijabla naziv="DomainObject.Predmet.StrankaNazivFormated_1">FINA - Podružnica Šibenik,Ivo Dean</derivirana_varijabla>
  </DomainObject.Predmet.StrankaNazivFormated>
  <DomainObject.Predmet.StrankaNazivFormatedOIB>
    <izvorni_sadrzaj>FINA - Podružnica Šibenik, OIB 85821130368,Ivo Dean, OIB 21424615502</izvorni_sadrzaj>
    <derivirana_varijabla naziv="DomainObject.Predmet.StrankaNazivFormatedOIB_1">FINA - Podružnica Šibenik, OIB 85821130368,Ivo Dean, OIB 21424615502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Ivo Dean</item>
    </izvorni_sadrzaj>
    <derivirana_varijabla naziv="DomainObject.Predmet.StrankaListFormated_1">
      <item>FINA - Podružnica Šibenik</item>
      <item>Ivo Dean</item>
    </derivirana_varijabla>
  </DomainObject.Predmet.StrankaListFormated>
  <DomainObject.Predmet.StrankaListFormatedOIB>
    <izvorni_sadrzaj>
      <item>FINA - Podružnica Šibenik, OIB 85821130368</item>
      <item>Ivo Dean, OIB 21424615502</item>
    </izvorni_sadrzaj>
    <derivirana_varijabla naziv="DomainObject.Predmet.StrankaListFormatedOIB_1">
      <item>FINA - Podružnica Šibenik, OIB 85821130368</item>
      <item>Ivo Dean, OIB 21424615502</item>
    </derivirana_varijabla>
  </DomainObject.Predmet.StrankaListFormatedOIB>
  <DomainObject.Predmet.StrankaListFormatedWithAdress>
    <izvorni_sadrzaj>
      <item>FINA - Podružnica Šibenik, Perivoj L. Marune 1, 22000 Šibenik</item>
      <item>Ivo Dean, Ante Lasan Kabalera 27/A, 22211 Vodice</item>
    </izvorni_sadrzaj>
    <derivirana_varijabla naziv="DomainObject.Predmet.StrankaListFormatedWithAdress_1">
      <item>FINA - Podružnica Šibenik, Perivoj L. Marune 1, 22000 Šibenik</item>
      <item>Ivo Dean, Ante Lasan Kabalera 27/A,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Ivo Dean, OIB 21424615502, Ante Lasan Kabalera 27/A, 22211 Vodice</item>
    </izvorni_sadrzaj>
    <derivirana_varijabla naziv="DomainObject.Predmet.StrankaListFormatedWithAdressOIB_1">
      <item>FINA - Podružnica Šibenik, OIB 85821130368, Perivoj L. Marune 1, 22000 Šibenik</item>
      <item>Ivo Dean, OIB 21424615502, Ante Lasan Kabalera 27/A, 22211 Vodice</item>
    </derivirana_varijabla>
  </DomainObject.Predmet.StrankaListFormatedWithAdressOIB>
  <DomainObject.Predmet.StrankaListNazivFormated>
    <izvorni_sadrzaj>
      <item>FINA - Podružnica Šibenik</item>
      <item>Ivo Dean</item>
    </izvorni_sadrzaj>
    <derivirana_varijabla naziv="DomainObject.Predmet.StrankaListNazivFormated_1">
      <item>FINA - Podružnica Šibenik</item>
      <item>Ivo Dean</item>
    </derivirana_varijabla>
  </DomainObject.Predmet.StrankaListNazivFormated>
  <DomainObject.Predmet.StrankaListNazivFormatedOIB>
    <izvorni_sadrzaj>
      <item>FINA - Podružnica Šibenik, OIB 85821130368</item>
      <item>Ivo Dean, OIB 21424615502</item>
    </izvorni_sadrzaj>
    <derivirana_varijabla naziv="DomainObject.Predmet.StrankaListNazivFormatedOIB_1">
      <item>FINA - Podružnica Šibenik, OIB 85821130368</item>
      <item>Ivo Dean, OIB 21424615502</item>
    </derivirana_varijabla>
  </DomainObject.Predmet.StrankaListNazivFormatedOIB>
  <DomainObject.Predmet.ProtuStrankaListFormated>
    <izvorni_sadrzaj>
      <item>NOVICOM proizvodnja, graditeljstvo i trgovina društvo s ograničenom odgovornošću</item>
    </izvorni_sadrzaj>
    <derivirana_varijabla naziv="DomainObject.Predmet.ProtuStrankaListFormated_1">
      <item>NOVICOM proizvodnja, graditeljstvo i trgovina društvo s ograničenom odgovornošću</item>
    </derivirana_varijabla>
  </DomainObject.Predmet.ProtuStrankaListFormated>
  <DomainObject.Predmet.ProtuStrankaListFormatedOIB>
    <izvorni_sadrzaj>
      <item>NOVICOM proizvodnja, graditeljstvo i trgovina društvo s ograničenom odgovornošću, OIB 52033895646</item>
    </izvorni_sadrzaj>
    <derivirana_varijabla naziv="DomainObject.Predmet.ProtuStrankaListFormatedOIB_1">
      <item>NOVICOM proizvodnja, graditeljstvo i trgovina društvo s ograničenom odgovornošću, OIB 52033895646</item>
    </derivirana_varijabla>
  </DomainObject.Predmet.ProtuStrankaListFormatedOIB>
  <DomainObject.Predmet.ProtuStrankaListFormatedWithAdress>
    <izvorni_sadrzaj>
      <item>NOVICOM proizvodnja, graditeljstvo i trgovina društvo s ograničenom odgovornošću, Stablinac I 20, 22211 Vodice</item>
    </izvorni_sadrzaj>
    <derivirana_varijabla naziv="DomainObject.Predmet.ProtuStrankaListFormatedWithAdress_1">
      <item>NOVICOM proizvodnja, graditeljstvo i trgovina društvo s ograničenom odgovornošću, Stablinac I 20, 22211 Vodice</item>
    </derivirana_varijabla>
  </DomainObject.Predmet.ProtuStrankaListFormatedWithAdress>
  <DomainObject.Predmet.ProtuStrankaListFormatedWithAdressOIB>
    <izvorni_sadrzaj>
      <item>NOVICOM proizvodnja, graditeljstvo i trgovina društvo s ograničenom odgovornošću, OIB 52033895646, Stablinac I 20, 22211 Vodice</item>
    </izvorni_sadrzaj>
    <derivirana_varijabla naziv="DomainObject.Predmet.ProtuStrankaListFormatedWithAdressOIB_1">
      <item>NOVICOM proizvodnja, graditeljstvo i trgovina društvo s ograničenom odgovornošću, OIB 52033895646, Stablinac I 20, 22211 Vodice</item>
    </derivirana_varijabla>
  </DomainObject.Predmet.ProtuStrankaListFormatedWithAdressOIB>
  <DomainObject.Predmet.ProtuStrankaListNazivFormated>
    <izvorni_sadrzaj>
      <item>NOVICOM proizvodnja, graditeljstvo i trgovina društvo s ograničenom odgovornošću</item>
    </izvorni_sadrzaj>
    <derivirana_varijabla naziv="DomainObject.Predmet.ProtuStrankaListNazivFormated_1">
      <item>NOVICOM proizvodnja, graditeljstvo i trgovina društvo s ograničenom odgovornošću</item>
    </derivirana_varijabla>
  </DomainObject.Predmet.ProtuStrankaListNazivFormated>
  <DomainObject.Predmet.ProtuStrankaListNazivFormatedOIB>
    <izvorni_sadrzaj>
      <item>NOVICOM proizvodnja, graditeljstvo i trgovina društvo s ograničenom odgovornošću, OIB 52033895646</item>
    </izvorni_sadrzaj>
    <derivirana_varijabla naziv="DomainObject.Predmet.ProtuStrankaListNazivFormatedOIB_1">
      <item>NOVICOM proizvodnja, graditeljstvo i trgovina društvo s ograničenom odgovornošću, OIB 52033895646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St-551/2016-8</izvorni_sadrzaj>
    <derivirana_varijabla naziv="DomainObject.PoslovniBrojDokumenta_1">St-551/2016-8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NOVICOM proizvodnja, graditeljstvo i trgovina društvo s ograničenom odgovornošću</izvorni_sadrzaj>
    <derivirana_varijabla naziv="DomainObject.Predmet.ProtustrankaIDrugi_1">NOVICOM proizvodnja, graditeljstvo i trgovina društvo s ograničenom odgovornošću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NOVICOM proizvodnja, graditeljstvo i trgovina društvo s ograničenom odgovornošću, OIB 52033895646, Stablinac I 20, 22211 Vodice</izvorni_sadrzaj>
    <derivirana_varijabla naziv="DomainObject.Predmet.ProtustrankaIDrugiAdressOIB_1">NOVICOM proizvodnja, graditeljstvo i trgovina društvo s ograničenom odgovornošću, OIB 52033895646, Stablinac I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NOVICOM proizvodnja, graditeljstvo i trgovina društvo s ograničenom odgovornošću</item>
      <item>FINA - Podružnica Šibenik</item>
      <item>Ivo Dean</item>
    </izvorni_sadrzaj>
    <derivirana_varijabla naziv="DomainObject.Predmet.SudioniciListNaziv_1">
      <item>NOVICOM proizvodnja, graditeljstvo i trgovina društvo s ograničenom odgovornošću</item>
      <item>FINA - Podružnica Šibenik</item>
      <item>Ivo Dean</item>
    </derivirana_varijabla>
  </DomainObject.Predmet.SudioniciListNaziv>
  <DomainObject.Predmet.SudioniciListAdressOIB>
    <izvorni_sadrzaj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izvorni_sadrzaj>
    <derivirana_varijabla naziv="DomainObject.Predmet.SudioniciListAdressOIB_1"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C74F5-4A7D-49FF-810A-01DCD6D39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2361</properties:Characters>
  <properties:Lines>69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2016-06-10T09:34:00Z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