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34cc" w14:paraId="30934cc" w:rsidRDefault="006962C2" w:rsidP="00910611" w:rsidR="006962C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62C2" w:rsidP="00910611" w:rsidR="006962C2">
      <w:r>
        <w:rPr>
          <w:rFonts w:eastAsia="MS Mincho"/>
          <w:szCs w:val="24"/>
        </w:rPr>
        <w:t>REPUBLIKA HRVATSKA</w:t>
      </w:r>
    </w:p>
    <w:p w:rsidRDefault="006962C2" w:rsidP="00910611" w:rsidR="006962C2">
      <w:r>
        <w:rPr>
          <w:rFonts w:eastAsia="MS Mincho"/>
          <w:szCs w:val="24"/>
        </w:rPr>
        <w:t>TRGOVAČKI SUD U RIJECI</w:t>
      </w:r>
    </w:p>
    <w:p w:rsidRDefault="006962C2" w:rsidR="006962C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B2347F" w:rsidR="00C31925" w:rsidRPr="008B099F">
      <w:pPr>
        <w:overflowPunct/>
        <w:jc w:val="both"/>
        <w:textAlignment w:val="auto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593AE6" w:rsidRPr="00593AE6">
        <w:rPr>
          <w:sz w:val="24"/>
          <w:szCs w:val="24"/>
        </w:rPr>
        <w:t>UMJETNIČKA UDRUGA "KOPART" Vitomira Paje Širole 12, Rijeka</w:t>
      </w:r>
      <w:r w:rsidRPr="00593AE6">
        <w:rPr>
          <w:sz w:val="24"/>
          <w:szCs w:val="24"/>
        </w:rPr>
        <w:t xml:space="preserve">, </w:t>
      </w:r>
      <w:r w:rsidR="00B2347F" w:rsidRPr="00593AE6">
        <w:rPr>
          <w:rFonts w:eastAsiaTheme="minorHAnsi"/>
          <w:bCs/>
          <w:sz w:val="24"/>
          <w:szCs w:val="24"/>
          <w:lang w:eastAsia="en-US"/>
        </w:rPr>
        <w:t xml:space="preserve">Registarski broj: </w:t>
      </w:r>
      <w:r w:rsidR="00593AE6" w:rsidRPr="00593AE6">
        <w:rPr>
          <w:sz w:val="24"/>
          <w:szCs w:val="24"/>
        </w:rPr>
        <w:t>08001758</w:t>
      </w:r>
      <w:r w:rsidR="008B099F" w:rsidRPr="00593AE6">
        <w:rPr>
          <w:sz w:val="24"/>
          <w:szCs w:val="24"/>
        </w:rPr>
        <w:t xml:space="preserve">, </w:t>
      </w:r>
      <w:r w:rsidRPr="00593AE6">
        <w:rPr>
          <w:sz w:val="24"/>
          <w:szCs w:val="24"/>
        </w:rPr>
        <w:t xml:space="preserve">OIB: </w:t>
      </w:r>
      <w:r w:rsidR="00593AE6" w:rsidRPr="00593AE6">
        <w:rPr>
          <w:sz w:val="24"/>
          <w:szCs w:val="24"/>
        </w:rPr>
        <w:t>12577194842</w:t>
      </w:r>
      <w:r w:rsidRPr="00BF318E">
        <w:rPr>
          <w:sz w:val="24"/>
          <w:szCs w:val="24"/>
        </w:rPr>
        <w:t xml:space="preserve">, </w:t>
      </w:r>
      <w:r>
        <w:rPr>
          <w:sz w:val="24"/>
          <w:szCs w:val="24"/>
        </w:rPr>
        <w:t>25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593AE6" w:rsidRPr="00593AE6">
        <w:rPr>
          <w:sz w:val="24"/>
          <w:szCs w:val="24"/>
        </w:rPr>
        <w:t xml:space="preserve">UMJETNIČKA UDRUGA "KOPART" Vitomira Paje Širole 12, Rijeka, </w:t>
      </w:r>
      <w:r w:rsidR="00593AE6" w:rsidRPr="00593AE6">
        <w:rPr>
          <w:rFonts w:eastAsiaTheme="minorHAnsi"/>
          <w:bCs/>
          <w:sz w:val="24"/>
          <w:szCs w:val="24"/>
          <w:lang w:eastAsia="en-US"/>
        </w:rPr>
        <w:t xml:space="preserve">Registarski broj: </w:t>
      </w:r>
      <w:r w:rsidR="00593AE6" w:rsidRPr="00593AE6">
        <w:rPr>
          <w:sz w:val="24"/>
          <w:szCs w:val="24"/>
        </w:rPr>
        <w:t>08001758, OIB: 12577194842</w:t>
      </w:r>
      <w:r w:rsidR="00593AE6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593AE6" w:rsidRPr="00593AE6">
        <w:rPr>
          <w:sz w:val="24"/>
          <w:szCs w:val="24"/>
        </w:rPr>
        <w:t xml:space="preserve">UMJETNIČKA UDRUGA "KOPART" Vitomira Paje Širole 12, Rijeka, </w:t>
      </w:r>
      <w:r w:rsidR="00593AE6" w:rsidRPr="00593AE6">
        <w:rPr>
          <w:rFonts w:eastAsiaTheme="minorHAnsi"/>
          <w:bCs/>
          <w:sz w:val="24"/>
          <w:szCs w:val="24"/>
          <w:lang w:eastAsia="en-US"/>
        </w:rPr>
        <w:t xml:space="preserve">Registarski broj: </w:t>
      </w:r>
      <w:r w:rsidR="00593AE6" w:rsidRPr="00593AE6">
        <w:rPr>
          <w:sz w:val="24"/>
          <w:szCs w:val="24"/>
        </w:rPr>
        <w:t>08001758, OIB: 12577194842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>
        <w:rPr>
          <w:sz w:val="24"/>
          <w:szCs w:val="24"/>
        </w:rPr>
        <w:t>25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6D6D" w:rsidP="00C31925" w:rsidR="00496D6D">
      <w:r>
        <w:separator/>
      </w:r>
    </w:p>
  </w:endnote>
  <w:endnote w:id="0" w:type="continuationSeparator">
    <w:p w:rsidRDefault="00496D6D" w:rsidP="00C31925" w:rsidR="00496D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6D6D" w:rsidP="00C31925" w:rsidR="00496D6D">
      <w:r>
        <w:separator/>
      </w:r>
    </w:p>
  </w:footnote>
  <w:footnote w:id="0" w:type="continuationSeparator">
    <w:p w:rsidRDefault="00496D6D" w:rsidP="00C31925" w:rsidR="00496D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D26F0">
      <w:rPr>
        <w:sz w:val="24"/>
        <w:szCs w:val="24"/>
      </w:rPr>
      <w:t>4</w:t>
    </w:r>
    <w:r w:rsidR="00593AE6">
      <w:rPr>
        <w:sz w:val="24"/>
        <w:szCs w:val="24"/>
      </w:rPr>
      <w:t>21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21E40"/>
    <w:rsid w:val="0019678A"/>
    <w:rsid w:val="002C3B92"/>
    <w:rsid w:val="00462527"/>
    <w:rsid w:val="00496D6D"/>
    <w:rsid w:val="004F6C16"/>
    <w:rsid w:val="00593AE6"/>
    <w:rsid w:val="006962C2"/>
    <w:rsid w:val="008B099F"/>
    <w:rsid w:val="008E0A4A"/>
    <w:rsid w:val="00942A0F"/>
    <w:rsid w:val="00954886"/>
    <w:rsid w:val="00A56B71"/>
    <w:rsid w:val="00AD26F0"/>
    <w:rsid w:val="00B00D98"/>
    <w:rsid w:val="00B2347F"/>
    <w:rsid w:val="00BA3EB5"/>
    <w:rsid w:val="00C31925"/>
    <w:rsid w:val="00D3156F"/>
    <w:rsid w:val="00E36BB5"/>
    <w:rsid w:val="00E518D1"/>
    <w:rsid w:val="00EE70E5"/>
    <w:rsid w:val="00F7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70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0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0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0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0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70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0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0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0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0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83470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28421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75766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0797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6592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67815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361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6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96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661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5593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6621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534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3342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18531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00592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5986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428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05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218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412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7554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St-421/2015</izvorni_sadrzaj>
    <derivirana_varijabla naziv="DomainObject.Predmet.OznakaBroj_1">St-421/2015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Umjetnička udruga KOPART  Rijeka</izvorni_sadrzaj>
    <derivirana_varijabla naziv="DomainObject.Predmet.ProtustrankaFormated_1">  Umjetnička udruga KOPART  Rijeka</derivirana_varijabla>
  </DomainObject.Predmet.ProtustrankaFormated>
  <DomainObject.Predmet.ProtustrankaFormatedOIB>
    <izvorni_sadrzaj>  Umjetnička udruga KOPART  Rijeka, OIB 12577194842</izvorni_sadrzaj>
    <derivirana_varijabla naziv="DomainObject.Predmet.ProtustrankaFormatedOIB_1">  Umjetnička udruga KOPART  Rijeka, OIB 12577194842</derivirana_varijabla>
  </DomainObject.Predmet.ProtustrankaFormatedOIB>
  <DomainObject.Predmet.ProtustrankaFormatedWithAdress>
    <izvorni_sadrzaj> Umjetnička udruga KOPART  Rijeka, Vitomira Paje Širole 12, 51000 Rijeka</izvorni_sadrzaj>
    <derivirana_varijabla naziv="DomainObject.Predmet.ProtustrankaFormatedWithAdress_1"> Umjetnička udruga KOPART  Rijeka, Vitomira Paje Širole 12, 51000 Rijeka</derivirana_varijabla>
  </DomainObject.Predmet.ProtustrankaFormatedWithAdress>
  <DomainObject.Predmet.ProtustrankaFormatedWithAdressOIB>
    <izvorni_sadrzaj> Umjetnička udruga KOPART  Rijeka, OIB 12577194842, Vitomira Paje Širole 12, 51000 Rijeka</izvorni_sadrzaj>
    <derivirana_varijabla naziv="DomainObject.Predmet.ProtustrankaFormatedWithAdressOIB_1"> Umjetnička udruga KOPART  Rijeka, OIB 12577194842, Vitomira Paje Širole 12, 51000 Rijeka</derivirana_varijabla>
  </DomainObject.Predmet.ProtustrankaFormatedWithAdressOIB>
  <DomainObject.Predmet.ProtustrankaWithAdress>
    <izvorni_sadrzaj>Umjetnička udruga KOPART  Rijeka Vitomira Paje Širole 12, 51000 Rijeka</izvorni_sadrzaj>
    <derivirana_varijabla naziv="DomainObject.Predmet.ProtustrankaWithAdress_1">Umjetnička udruga KOPART  Rijeka Vitomira Paje Širole 12, 51000 Rijeka</derivirana_varijabla>
  </DomainObject.Predmet.ProtustrankaWithAdress>
  <DomainObject.Predmet.ProtustrankaWithAdressOIB>
    <izvorni_sadrzaj>Umjetnička udruga KOPART  Rijeka, OIB 12577194842, Vitomira Paje Širole 12, 51000 Rijeka</izvorni_sadrzaj>
    <derivirana_varijabla naziv="DomainObject.Predmet.ProtustrankaWithAdressOIB_1">Umjetnička udruga KOPART  Rijeka, OIB 12577194842, Vitomira Paje Širole 12, 51000 Rijeka</derivirana_varijabla>
  </DomainObject.Predmet.ProtustrankaWithAdressOIB>
  <DomainObject.Predmet.ProtustrankaNazivFormated>
    <izvorni_sadrzaj>Umjetnička udruga KOPART  Rijeka</izvorni_sadrzaj>
    <derivirana_varijabla naziv="DomainObject.Predmet.ProtustrankaNazivFormated_1">Umjetnička udruga KOPART  Rijeka</derivirana_varijabla>
  </DomainObject.Predmet.ProtustrankaNazivFormated>
  <DomainObject.Predmet.ProtustrankaNazivFormatedOIB>
    <izvorni_sadrzaj>Umjetnička udruga KOPART  Rijeka, OIB 12577194842</izvorni_sadrzaj>
    <derivirana_varijabla naziv="DomainObject.Predmet.ProtustrankaNazivFormatedOIB_1">Umjetnička udruga KOPART  Rijeka, OIB 12577194842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Umjetnička udruga KOPART  Rijeka</item>
    </izvorni_sadrzaj>
    <derivirana_varijabla naziv="DomainObject.Predmet.ProtuStrankaListFormated_1">
      <item>Umjetnička udruga KOPART  Rijeka</item>
    </derivirana_varijabla>
  </DomainObject.Predmet.ProtuStrankaListFormated>
  <DomainObject.Predmet.ProtuStrankaListFormatedOIB>
    <izvorni_sadrzaj>
      <item>Umjetnička udruga KOPART  Rijeka, OIB 12577194842</item>
    </izvorni_sadrzaj>
    <derivirana_varijabla naziv="DomainObject.Predmet.ProtuStrankaListFormatedOIB_1">
      <item>Umjetnička udruga KOPART  Rijeka, OIB 12577194842</item>
    </derivirana_varijabla>
  </DomainObject.Predmet.ProtuStrankaListFormatedOIB>
  <DomainObject.Predmet.ProtuStrankaListFormatedWithAdress>
    <izvorni_sadrzaj>
      <item>Umjetnička udruga KOPART  Rijeka, Vitomira Paje Širole 12, 51000 Rijeka</item>
    </izvorni_sadrzaj>
    <derivirana_varijabla naziv="DomainObject.Predmet.ProtuStrankaListFormatedWithAdress_1">
      <item>Umjetnička udruga KOPART  Rijeka, Vitomira Paje Širole 12, 51000 Rijeka</item>
    </derivirana_varijabla>
  </DomainObject.Predmet.ProtuStrankaListFormatedWithAdress>
  <DomainObject.Predmet.ProtuStrankaListFormatedWithAdressOIB>
    <izvorni_sadrzaj>
      <item>Umjetnička udruga KOPART  Rijeka, OIB 12577194842, Vitomira Paje Širole 12, 51000 Rijeka</item>
    </izvorni_sadrzaj>
    <derivirana_varijabla naziv="DomainObject.Predmet.ProtuStrankaListFormatedWithAdressOIB_1">
      <item>Umjetnička udruga KOPART  Rijeka, OIB 12577194842, Vitomira Paje Širole 12, 51000 Rijeka</item>
    </derivirana_varijabla>
  </DomainObject.Predmet.ProtuStrankaListFormatedWithAdressOIB>
  <DomainObject.Predmet.ProtuStrankaListNazivFormated>
    <izvorni_sadrzaj>
      <item>Umjetnička udruga KOPART  Rijeka</item>
    </izvorni_sadrzaj>
    <derivirana_varijabla naziv="DomainObject.Predmet.ProtuStrankaListNazivFormated_1">
      <item>Umjetnička udruga KOPART  Rijeka</item>
    </derivirana_varijabla>
  </DomainObject.Predmet.ProtuStrankaListNazivFormated>
  <DomainObject.Predmet.ProtuStrankaListNazivFormatedOIB>
    <izvorni_sadrzaj>
      <item>Umjetnička udruga KOPART  Rijeka, OIB 12577194842</item>
    </izvorni_sadrzaj>
    <derivirana_varijabla naziv="DomainObject.Predmet.ProtuStrankaListNazivFormatedOIB_1">
      <item>Umjetnička udruga KOPART  Rijeka, OIB 12577194842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Umjetnička udruga KOPART  Rijeka</izvorni_sadrzaj>
    <derivirana_varijabla naziv="DomainObject.Predmet.ProtustrankaIDrugi_1">Umjetnička udruga KOPART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Umjetnička udruga KOPART  Rijeka, OIB 12577194842, Vitomira Paje Širole 12, 51000 Rijeka</izvorni_sadrzaj>
    <derivirana_varijabla naziv="DomainObject.Predmet.ProtustrankaIDrugiAdressOIB_1">Umjetnička udruga KOPART  Rijeka, OIB 12577194842, Vitomira Paje Širole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Umjetnička udruga KOPART  Rijeka</item>
    </izvorni_sadrzaj>
    <derivirana_varijabla naziv="DomainObject.Predmet.SudioniciListNaziv_1">
      <item>FINA  Rijeka</item>
      <item>Umjetnička udruga KOPART  Rijeka</item>
    </derivirana_varijabla>
  </DomainObject.Predmet.SudioniciListNaziv>
  <DomainObject.Predmet.SudioniciListAdressOIB>
    <izvorni_sadrzaj>
      <item>FINA  Rijeka, OIB 85821130368, Frana Kurelca 8,51000 Rijeka</item>
      <item>Umjetnička udruga KOPART  Rijeka, OIB 12577194842, Vitomira Paje Širole 12,51000 Rijeka</item>
    </izvorni_sadrzaj>
    <derivirana_varijabla naziv="DomainObject.Predmet.SudioniciListAdressOIB_1">
      <item>FINA  Rijeka, OIB 85821130368, Frana Kurelca 8,51000 Rijeka</item>
      <item>Umjetnička udruga KOPART  Rijeka, OIB 12577194842, Vitomira Paje Širole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12577194842</item>
    </izvorni_sadrzaj>
    <derivirana_varijabla naziv="DomainObject.Predmet.SudioniciListNazivOIB_1">
      <item>, OIB 85821130368</item>
      <item>, OIB 12577194842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362</properties:Words>
  <properties:Characters>1994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2015-11-27T08:01:00Z</dcterms:created>
  <dc:creator>Vera Jelenović</dc:creator>
  <cp:lastModifiedBy>wsadmin</cp:lastModifiedBy>
  <dcterms:modified xmlns:xsi="http://www.w3.org/2001/XMLSchema-instance" xsi:type="dcterms:W3CDTF">2015-11-27T08:01:00Z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