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bd03" w14:paraId="b3cbd03" w:rsidRDefault="00DF2947" w:rsidR="00E17EF8" w:rsidRPr="00B12241">
      <w:pPr>
        <w15:collapsed w:val="false"/>
      </w:pPr>
      <w:bookmarkStart w:name="_GoBack" w:id="0"/>
      <w:bookmarkEnd w:id="0"/>
      <w:r w:rsidRPr="00B12241">
        <w:t xml:space="preserve">                   </w:t>
      </w:r>
      <w:r w:rsidR="00E17EF8" w:rsidRPr="00B1224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 w:rsidRPr="00B12241">
      <w:pPr>
        <w:jc w:val="both"/>
      </w:pPr>
    </w:p>
    <w:p w:rsidRDefault="00DF2947" w:rsidP="0070027B" w:rsidR="0070027B" w:rsidRPr="00B12241">
      <w:pPr>
        <w:jc w:val="both"/>
      </w:pPr>
      <w:r w:rsidRPr="00B12241">
        <w:t xml:space="preserve">     </w:t>
      </w:r>
      <w:r w:rsidR="0070027B" w:rsidRPr="00B12241">
        <w:t>REPUBLIKA HRVATSKA</w:t>
      </w:r>
    </w:p>
    <w:p w:rsidRDefault="0070027B" w:rsidP="0070027B" w:rsidR="0070027B" w:rsidRPr="00B12241">
      <w:pPr>
        <w:jc w:val="both"/>
      </w:pPr>
      <w:r w:rsidRPr="00B12241">
        <w:t xml:space="preserve">TRGOVAČKI SUD U ZAGREBU                                     </w:t>
      </w:r>
      <w:r w:rsidR="00BB10F5" w:rsidRPr="00B12241">
        <w:t xml:space="preserve">                     </w:t>
      </w:r>
      <w:r w:rsidR="00BB10F5" w:rsidRPr="00B12241">
        <w:tab/>
      </w:r>
    </w:p>
    <w:p w:rsidRDefault="00DF2947" w:rsidP="0070027B" w:rsidR="0070027B" w:rsidRPr="00B12241">
      <w:pPr>
        <w:jc w:val="both"/>
      </w:pPr>
      <w:r w:rsidRPr="00B12241">
        <w:t xml:space="preserve">        Zagreb, </w:t>
      </w:r>
      <w:r w:rsidR="0070027B" w:rsidRPr="00B12241">
        <w:t>Amruševa 2/II</w:t>
      </w:r>
    </w:p>
    <w:p w:rsidRDefault="00DF2947" w:rsidP="00AE30AB" w:rsidR="00AE30AB" w:rsidRPr="00B12241">
      <w:pPr>
        <w:jc w:val="center"/>
      </w:pPr>
      <w:r w:rsidRPr="00B12241">
        <w:tab/>
      </w:r>
      <w:r w:rsidRPr="00B12241">
        <w:tab/>
      </w:r>
      <w:r w:rsidRPr="00B12241">
        <w:tab/>
      </w:r>
      <w:r w:rsidRPr="00B12241">
        <w:tab/>
      </w:r>
      <w:r w:rsidRPr="00B12241">
        <w:tab/>
      </w:r>
      <w:r w:rsidRPr="00B12241">
        <w:tab/>
      </w:r>
      <w:r w:rsidRPr="00B12241">
        <w:tab/>
        <w:t xml:space="preserve">                              89. St-</w:t>
      </w:r>
      <w:r w:rsidR="00BE4696" w:rsidRPr="00B12241">
        <w:t>4040</w:t>
      </w:r>
      <w:r w:rsidRPr="00B12241">
        <w:t>/1</w:t>
      </w:r>
      <w:r w:rsidR="00BE4696" w:rsidRPr="00B12241">
        <w:t>6</w:t>
      </w:r>
      <w:r w:rsidRPr="00B12241">
        <w:t>-</w:t>
      </w:r>
      <w:r w:rsidR="00BE4696" w:rsidRPr="00B12241">
        <w:t>18</w:t>
      </w:r>
    </w:p>
    <w:p w:rsidRDefault="00DF2947" w:rsidP="00AE30AB" w:rsidR="00DF2947" w:rsidRPr="00B12241">
      <w:pPr>
        <w:jc w:val="center"/>
      </w:pPr>
    </w:p>
    <w:p w:rsidRDefault="00AE30AB" w:rsidP="00AE30AB" w:rsidR="0070027B" w:rsidRPr="00B12241">
      <w:pPr>
        <w:jc w:val="center"/>
      </w:pPr>
      <w:r w:rsidRPr="00B12241">
        <w:t xml:space="preserve">U   I M E   R E P U B L I K E   H R V A T S K E </w:t>
      </w:r>
    </w:p>
    <w:p w:rsidRDefault="00F24636" w:rsidP="0070027B" w:rsidR="00F24636" w:rsidRPr="00B12241">
      <w:pPr>
        <w:jc w:val="center"/>
      </w:pPr>
    </w:p>
    <w:p w:rsidRDefault="0070027B" w:rsidP="0070027B" w:rsidR="0070027B" w:rsidRPr="00B12241">
      <w:pPr>
        <w:jc w:val="center"/>
      </w:pPr>
      <w:r w:rsidRPr="00B12241">
        <w:t>R J E Š E NJ E</w:t>
      </w:r>
    </w:p>
    <w:p w:rsidRDefault="0070027B" w:rsidP="0070027B" w:rsidR="0070027B" w:rsidRPr="00B12241">
      <w:pPr>
        <w:jc w:val="both"/>
      </w:pPr>
    </w:p>
    <w:p w:rsidRDefault="00DF2947" w:rsidP="00BB10F5" w:rsidR="00EB51F8" w:rsidRPr="00B12241">
      <w:pPr>
        <w:ind w:firstLine="708"/>
        <w:jc w:val="both"/>
      </w:pPr>
      <w:r w:rsidRPr="00B12241">
        <w:t>Trgovački sud u Zagrebu, po sucu Nikolini Dorić Hadžisejdić, u</w:t>
      </w:r>
      <w:r w:rsidRPr="00B12241">
        <w:rPr>
          <w:lang w:val="pt-BR"/>
        </w:rPr>
        <w:t xml:space="preserve"> stečajnom postupku u povodu prijedloga predlagatelja FINANCIJSKA AGENCIJA, RC Zagreb, </w:t>
      </w:r>
      <w:r w:rsidRPr="00B12241">
        <w:t>Podružnica Zagreb, Trg svibanjskih žrtava 1995. 1, OIB: 85821130368</w:t>
      </w:r>
      <w:r w:rsidRPr="00B12241">
        <w:rPr>
          <w:lang w:val="pt-BR"/>
        </w:rPr>
        <w:t xml:space="preserve">, za otvaranje stečajnog postupka nad dužnikom </w:t>
      </w:r>
      <w:r w:rsidR="00BE4696" w:rsidRPr="00B12241">
        <w:t>ABSOLUTE SIGNUM j.d.o.o. za usluge, OIB 30858516255, Velika Gorica, Nikole Tesle 57</w:t>
      </w:r>
      <w:r w:rsidR="00DC268C" w:rsidRPr="00B12241">
        <w:t xml:space="preserve">, </w:t>
      </w:r>
      <w:r w:rsidR="00AA3CDC" w:rsidRPr="00B12241">
        <w:t>9. lipnja</w:t>
      </w:r>
      <w:r w:rsidR="00AA3CDC" w:rsidRPr="00B12241">
        <w:rPr>
          <w:lang w:val="pt-BR"/>
        </w:rPr>
        <w:t xml:space="preserve"> 2017</w:t>
      </w:r>
      <w:r w:rsidR="00EB51F8" w:rsidRPr="00B12241">
        <w:rPr>
          <w:lang w:val="pt-BR"/>
        </w:rPr>
        <w:t>.</w:t>
      </w:r>
      <w:r w:rsidR="00EB51F8" w:rsidRPr="00B12241">
        <w:t>,</w:t>
      </w:r>
    </w:p>
    <w:p w:rsidRDefault="00C12410" w:rsidP="0023149C" w:rsidR="00C12410" w:rsidRPr="00B12241">
      <w:pPr>
        <w:jc w:val="both"/>
      </w:pPr>
    </w:p>
    <w:p w:rsidRDefault="00C12410" w:rsidP="00D85CC6" w:rsidR="00C12410" w:rsidRPr="00B12241">
      <w:pPr>
        <w:jc w:val="center"/>
      </w:pPr>
      <w:r w:rsidRPr="00B12241">
        <w:t>r i j e š i o     j e</w:t>
      </w:r>
    </w:p>
    <w:p w:rsidRDefault="00C12410" w:rsidP="00C12410" w:rsidR="00C12410" w:rsidRPr="00B12241">
      <w:r w:rsidRPr="00B12241">
        <w:t xml:space="preserve"> </w:t>
      </w:r>
    </w:p>
    <w:p w:rsidRDefault="00C12410" w:rsidP="004038F5" w:rsidR="00C12410" w:rsidRPr="00B12241">
      <w:pPr>
        <w:ind w:firstLine="708"/>
        <w:jc w:val="both"/>
      </w:pPr>
      <w:r w:rsidRPr="00B12241">
        <w:t>I</w:t>
      </w:r>
      <w:r w:rsidR="00D85CC6" w:rsidRPr="00B12241">
        <w:t>.</w:t>
      </w:r>
      <w:r w:rsidRPr="00B12241">
        <w:t xml:space="preserve"> Otvara se </w:t>
      </w:r>
      <w:r w:rsidR="00D85CC6" w:rsidRPr="00B12241">
        <w:t>stečajni postupak nad</w:t>
      </w:r>
      <w:r w:rsidR="00830ADC" w:rsidRPr="00B12241">
        <w:t xml:space="preserve"> dužnikom</w:t>
      </w:r>
      <w:r w:rsidR="00D85CC6" w:rsidRPr="00B12241">
        <w:t xml:space="preserve"> </w:t>
      </w:r>
      <w:r w:rsidR="00BE4696" w:rsidRPr="00B12241">
        <w:t>ABSOLUTE SIGNUM j.d.o.o. za usluge, OIB 30858516255, Velika Gorica, Nikole Tesle 57.</w:t>
      </w:r>
      <w:r w:rsidRPr="00B12241">
        <w:t xml:space="preserve"> </w:t>
      </w:r>
      <w:r w:rsidR="009B52EA" w:rsidRPr="00B12241">
        <w:t>Rješenje</w:t>
      </w:r>
      <w:r w:rsidRPr="00B12241">
        <w:t xml:space="preserve"> o otvaranju stečajnog postupka nad dužnikom istaknut</w:t>
      </w:r>
      <w:r w:rsidR="00DF2947" w:rsidRPr="00B12241">
        <w:t>o</w:t>
      </w:r>
      <w:r w:rsidRPr="00B12241">
        <w:t xml:space="preserve"> je na </w:t>
      </w:r>
      <w:r w:rsidR="009B52EA" w:rsidRPr="00B12241">
        <w:t>e-</w:t>
      </w:r>
      <w:r w:rsidRPr="00B12241">
        <w:t>oglasnoj ploči Trgovačkog suda u Zagrebu dan</w:t>
      </w:r>
      <w:r w:rsidR="00347CA4" w:rsidRPr="00B12241">
        <w:t xml:space="preserve">a </w:t>
      </w:r>
      <w:r w:rsidR="00B12241" w:rsidRPr="00B12241">
        <w:t>9. lipnja 2017</w:t>
      </w:r>
      <w:r w:rsidR="009C6B90" w:rsidRPr="00B12241">
        <w:t>. u</w:t>
      </w:r>
      <w:r w:rsidR="00474B93" w:rsidRPr="00B12241">
        <w:t xml:space="preserve"> 11.</w:t>
      </w:r>
      <w:r w:rsidR="00B12241" w:rsidRPr="00B12241">
        <w:t>3</w:t>
      </w:r>
      <w:r w:rsidR="00474B93" w:rsidRPr="00B12241">
        <w:t>0</w:t>
      </w:r>
      <w:r w:rsidRPr="00B12241">
        <w:t xml:space="preserve"> sati.</w:t>
      </w:r>
    </w:p>
    <w:p w:rsidRDefault="00C44711" w:rsidP="00C44711" w:rsidR="00C44711" w:rsidRPr="00B12241">
      <w:pPr>
        <w:ind w:firstLine="708"/>
        <w:jc w:val="both"/>
      </w:pPr>
      <w:r w:rsidRPr="00B12241">
        <w:t>II. Ukida se mjera osiguranja određena rješenjem ovog suda posl. br. St-4040/16-8 od 14. rujna 2016. te se razrješava dužnosti privremeni stečajni upravitelj Damir Šebetić, OIB 84590633905, Zagreb, Ignjata Đorđića 6.</w:t>
      </w:r>
    </w:p>
    <w:p w:rsidRDefault="00C44711" w:rsidP="004038F5" w:rsidR="00DF2947" w:rsidRPr="00B12241">
      <w:pPr>
        <w:ind w:firstLine="708"/>
        <w:jc w:val="both"/>
      </w:pPr>
      <w:r w:rsidRPr="00B12241">
        <w:t>I</w:t>
      </w:r>
      <w:r w:rsidR="00C12410" w:rsidRPr="00B12241">
        <w:t>II</w:t>
      </w:r>
      <w:r w:rsidR="00D85CC6" w:rsidRPr="00B12241">
        <w:t>.</w:t>
      </w:r>
      <w:r w:rsidR="00C12410" w:rsidRPr="00B12241">
        <w:t xml:space="preserve"> Za stečajnog upravitelja imenuje se</w:t>
      </w:r>
      <w:r w:rsidR="0023149C" w:rsidRPr="00B12241">
        <w:t xml:space="preserve"> </w:t>
      </w:r>
      <w:r w:rsidR="007312ED" w:rsidRPr="00B12241">
        <w:t>Damir Šebetić, OIB 845906</w:t>
      </w:r>
      <w:r w:rsidRPr="00B12241">
        <w:t>33905, Zagreb, Ignjata Đorđića.</w:t>
      </w:r>
    </w:p>
    <w:p w:rsidRDefault="00C12410" w:rsidP="00BE4696" w:rsidR="00FE65B8" w:rsidRPr="00B12241">
      <w:pPr>
        <w:ind w:firstLine="708"/>
        <w:jc w:val="both"/>
      </w:pPr>
      <w:r w:rsidRPr="00B12241">
        <w:t>I</w:t>
      </w:r>
      <w:r w:rsidR="00C44711" w:rsidRPr="00B12241">
        <w:t>V</w:t>
      </w:r>
      <w:r w:rsidR="00D85CC6" w:rsidRPr="00B12241">
        <w:t>.</w:t>
      </w:r>
      <w:r w:rsidRPr="00B12241">
        <w:t xml:space="preserve"> Zaključuje se stečajni postupak </w:t>
      </w:r>
      <w:r w:rsidR="00830ADC" w:rsidRPr="00B12241">
        <w:t xml:space="preserve">nad dužnikom </w:t>
      </w:r>
      <w:r w:rsidR="00BE4696" w:rsidRPr="00B12241">
        <w:t>ABSOLUTE SIGNUM j.d.o.o. za usluge, OIB 30858516255, Velika Gorica, Nikole Tesle 57</w:t>
      </w:r>
      <w:r w:rsidR="004971B3" w:rsidRPr="00B12241">
        <w:t>.</w:t>
      </w:r>
    </w:p>
    <w:p w:rsidRDefault="00E46026" w:rsidP="004038F5" w:rsidR="00E46026" w:rsidRPr="00B12241">
      <w:pPr>
        <w:ind w:firstLine="708"/>
        <w:jc w:val="both"/>
      </w:pPr>
      <w:r w:rsidRPr="00B12241">
        <w:t>V. Nastali troškovi podmirit će se iz Fonda za pokriće troškova stečajnog postupka koji se ne mogu namiriti iz imovine dužnika.</w:t>
      </w:r>
    </w:p>
    <w:p w:rsidRDefault="00C12410" w:rsidP="004038F5" w:rsidR="00C12410" w:rsidRPr="00B12241">
      <w:pPr>
        <w:ind w:firstLine="708"/>
        <w:jc w:val="both"/>
      </w:pPr>
      <w:r w:rsidRPr="00B12241">
        <w:t>V</w:t>
      </w:r>
      <w:r w:rsidR="00C44711" w:rsidRPr="00B12241">
        <w:t>I</w:t>
      </w:r>
      <w:r w:rsidR="00D85CC6" w:rsidRPr="00B12241">
        <w:t xml:space="preserve">. Ovo rješenje objavljuje se </w:t>
      </w:r>
      <w:r w:rsidR="009B52EA" w:rsidRPr="00B12241">
        <w:t>na mrežnoj stranici e-oglasna ploča Trgovačkog suda u Zagrebu</w:t>
      </w:r>
      <w:r w:rsidRPr="00B12241">
        <w:t xml:space="preserve"> i dostavlja sudskom registru ovo</w:t>
      </w:r>
      <w:r w:rsidR="00C12C33" w:rsidRPr="00B12241">
        <w:t>g suda radi brisanja dužnika iz</w:t>
      </w:r>
      <w:r w:rsidRPr="00B12241">
        <w:t xml:space="preserve"> registra.</w:t>
      </w:r>
    </w:p>
    <w:p w:rsidRDefault="009C6B90" w:rsidP="0023149C" w:rsidR="009C6B90" w:rsidRPr="00B12241">
      <w:pPr>
        <w:jc w:val="both"/>
      </w:pPr>
    </w:p>
    <w:p w:rsidRDefault="00C12410" w:rsidP="00D85CC6" w:rsidR="00C12410" w:rsidRPr="00B12241">
      <w:pPr>
        <w:jc w:val="center"/>
      </w:pPr>
      <w:r w:rsidRPr="00B12241">
        <w:t>Obrazloženje</w:t>
      </w:r>
    </w:p>
    <w:p w:rsidRDefault="00691590" w:rsidP="00D85CC6" w:rsidR="00691590" w:rsidRPr="00B12241">
      <w:pPr>
        <w:jc w:val="center"/>
      </w:pPr>
    </w:p>
    <w:p w:rsidRDefault="00DF2947" w:rsidP="00DF2947" w:rsidR="00DF2947" w:rsidRPr="00B12241">
      <w:pPr>
        <w:ind w:firstLine="708"/>
        <w:jc w:val="both"/>
        <w:rPr>
          <w:lang w:val="pt-BR"/>
        </w:rPr>
      </w:pPr>
      <w:r w:rsidRPr="00B12241">
        <w:t xml:space="preserve">Financijska agencija, Regionalni centar Zagreb, podnijela je ovom sudu prijedlog za otvaranje stečajnog postupka na dužnikom </w:t>
      </w:r>
      <w:r w:rsidR="00BE4696" w:rsidRPr="00B12241">
        <w:t>ABSOLUTE SIGNUM j.d.o.o. za usluge, OIB 30858516255, Velika Gorica, Nikole Tesle 57</w:t>
      </w:r>
      <w:r w:rsidRPr="00B12241">
        <w:rPr>
          <w:lang w:val="pt-BR"/>
        </w:rPr>
        <w:t>.</w:t>
      </w:r>
    </w:p>
    <w:p w:rsidRDefault="00BE4696" w:rsidP="00BE4696" w:rsidR="00BE4696" w:rsidRPr="00B12241">
      <w:pPr>
        <w:ind w:firstLine="709"/>
        <w:jc w:val="both"/>
      </w:pPr>
      <w:r w:rsidRPr="00B1224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E4696" w:rsidP="00BE4696" w:rsidR="00BE4696" w:rsidRPr="00B12241">
      <w:pPr>
        <w:jc w:val="both"/>
      </w:pPr>
      <w:r w:rsidRPr="00B12241">
        <w:lastRenderedPageBreak/>
        <w:tab/>
        <w:t xml:space="preserve">Financijska agencija, kao predlagatelj, navela je u prijedlogu za otvaranje stečajnog postupka kako dužnik na dan 25. travnja 2016. u Očevidniku redoslijeda osnova za plaćanje ima evidentirane neizvršene osnove za plaćanje u neprekinutom razdoblju od 120 dana, u ukupnom iznosu od 44.724,33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E4696" w:rsidP="00BE4696" w:rsidR="00BE4696" w:rsidRPr="00B12241">
      <w:pPr>
        <w:pStyle w:val="Tijeloteksta"/>
        <w:ind w:firstLine="708"/>
      </w:pPr>
      <w:r w:rsidRPr="00B12241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B12241">
      <w:pPr>
        <w:pStyle w:val="Tijeloteksta"/>
        <w:ind w:firstLine="708"/>
      </w:pPr>
      <w:r w:rsidRPr="00B12241">
        <w:t xml:space="preserve">Sud je rješenjem od </w:t>
      </w:r>
      <w:r w:rsidR="00BE4696" w:rsidRPr="00B12241">
        <w:t>12. srpnja</w:t>
      </w:r>
      <w:r w:rsidRPr="00B12241">
        <w:t xml:space="preserve"> 2016. pokrenuo prethodni postupak nad dužnikom, a </w:t>
      </w:r>
      <w:r w:rsidRPr="00B12241">
        <w:br/>
      </w:r>
      <w:r w:rsidR="00BE4696" w:rsidRPr="00B12241">
        <w:t>14. rujna</w:t>
      </w:r>
      <w:r w:rsidRPr="00B12241">
        <w:t xml:space="preserve"> 2016. održano je ročište radi očitovanja o prijedlogu za otvaranje stečajnog postupka na koje nije pristupio zastupnik po zakonu dužnika. </w:t>
      </w:r>
    </w:p>
    <w:p w:rsidRDefault="00BB10F5" w:rsidP="00BB10F5" w:rsidR="00BB10F5" w:rsidRPr="00B12241">
      <w:pPr>
        <w:ind w:firstLine="708"/>
        <w:jc w:val="both"/>
      </w:pPr>
      <w:r w:rsidRPr="00B12241">
        <w:t xml:space="preserve">Rješenjem od </w:t>
      </w:r>
      <w:r w:rsidR="00BE4696" w:rsidRPr="00B12241">
        <w:t>14. rujna</w:t>
      </w:r>
      <w:r w:rsidR="00F11506" w:rsidRPr="00B12241">
        <w:t xml:space="preserve"> 2016</w:t>
      </w:r>
      <w:r w:rsidRPr="00B12241">
        <w:t xml:space="preserve">. imenovan je </w:t>
      </w:r>
      <w:r w:rsidR="00BE4696" w:rsidRPr="00B12241">
        <w:t>Damir Šebetić</w:t>
      </w:r>
      <w:r w:rsidRPr="00B12241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BE4696" w:rsidR="00BE4696" w:rsidRPr="00B12241">
      <w:pPr>
        <w:pStyle w:val="Tijeloteksta"/>
        <w:ind w:firstLine="708"/>
      </w:pPr>
      <w:r w:rsidRPr="00B12241">
        <w:t xml:space="preserve">Iz izvješća privremenog stečajnog upravitelja, kao i njegovog iskaza na ročištu od </w:t>
      </w:r>
      <w:r w:rsidRPr="00B12241">
        <w:br/>
      </w:r>
      <w:r w:rsidR="00BE4696" w:rsidRPr="00B12241">
        <w:t>17. siječnja 2017</w:t>
      </w:r>
      <w:r w:rsidRPr="00B12241">
        <w:t xml:space="preserve">., proizlazi da </w:t>
      </w:r>
      <w:r w:rsidR="00BE4696" w:rsidRPr="00B12241">
        <w:t>je u odnosu na dužnika ostvaren stečajni razlog prezaduženost, da ne postoje izgledi za nastavak poslovanja dužnika, da dužnik nema zaposlenih</w:t>
      </w:r>
      <w:r w:rsidR="00AA3CDC" w:rsidRPr="00B12241">
        <w:t>.</w:t>
      </w:r>
      <w:r w:rsidR="00BE4696" w:rsidRPr="00B12241">
        <w:t xml:space="preserve"> </w:t>
      </w:r>
      <w:r w:rsidRPr="00B12241">
        <w:t>Nadalje, naveo je kako dužnik nema imovinu koja bi bila dostatna pokriće troškova prethodnog i stečajnog postupka</w:t>
      </w:r>
      <w:r w:rsidR="00FB3C17" w:rsidRPr="00B12241">
        <w:t xml:space="preserve"> te je predložio dužnikove vjerovnike pozvati da predujme iznos za pokriće troškova prethodnog i stečajnog postupka pa ako nitko od vjerovnika ne predujmi taj iznos, istovremeno otvoriti i zaključiti stečaj. </w:t>
      </w:r>
      <w:r w:rsidR="00BE4696" w:rsidRPr="00B12241">
        <w:t>Privremeni stečajni upravitelj je naveo da troškovi stečajnog postupka za 6 mjeseci iznose 20.000,00 kn i to: nagrada stečajnom upravitelju u iznosu od 5.000,00 kn, troškovi knjigovodstva u iznosu od 9.000,00 kn, troškovi platnog prometa, uredskog materijala, telefonski troškovi te troškovi ostalih administrativnih poslova u iznosu od 6.000,00 kn.</w:t>
      </w:r>
    </w:p>
    <w:p w:rsidRDefault="00BE4696" w:rsidP="00BE4696" w:rsidR="00BE4696" w:rsidRPr="00B12241">
      <w:pPr>
        <w:pStyle w:val="Tijeloteksta"/>
        <w:ind w:firstLine="708"/>
      </w:pPr>
      <w:r w:rsidRPr="00B12241">
        <w:t>Uvidom u dopis FINE od 23. prosinca 2016. (list 20 spisa) sud je utvrdio da je dužnik na dan 25. travnja 2016. u Očevidniku redoslijeda osnova za plaćanje imao neizvršene osnove u neprekinutom razdoblju od 120 dana u ukupnom iznosu od 44.724,33 kn.</w:t>
      </w:r>
    </w:p>
    <w:p w:rsidRDefault="00691590" w:rsidP="00BE4696" w:rsidR="00691590" w:rsidRPr="00B12241">
      <w:pPr>
        <w:pStyle w:val="Tijeloteksta"/>
        <w:ind w:firstLine="708"/>
      </w:pPr>
      <w:r w:rsidRPr="00B12241">
        <w:t xml:space="preserve">Sud je rješenjem od </w:t>
      </w:r>
      <w:r w:rsidR="00BE4696" w:rsidRPr="00B12241">
        <w:t>17. siječnja 2017</w:t>
      </w:r>
      <w:r w:rsidRPr="00B12241">
        <w:t xml:space="preserve">. pozvao osobe koje imaju pravni interes za provedbom stečajnoga postupka nad dužnikom </w:t>
      </w:r>
      <w:r w:rsidRPr="00B12241">
        <w:rPr>
          <w:lang w:val="pt-BR"/>
        </w:rPr>
        <w:t xml:space="preserve">u roku 15 dana predujmiti iznos od </w:t>
      </w:r>
      <w:r w:rsidR="00BE4696" w:rsidRPr="00B12241">
        <w:rPr>
          <w:lang w:val="pt-BR"/>
        </w:rPr>
        <w:t>20.000,00</w:t>
      </w:r>
      <w:r w:rsidRPr="00B12241">
        <w:t xml:space="preserve"> kn za pokriće troškova prethodnog i stečajnog postupka. Navedeno rješenje objavljeno je na mrežnoj stranici e-oglasna ploča Trgovačkog suda u Zagrebu </w:t>
      </w:r>
      <w:r w:rsidR="00CB6D7B" w:rsidRPr="00B12241">
        <w:t>18. siječnja 2017</w:t>
      </w:r>
      <w:r w:rsidRPr="00B12241">
        <w:t xml:space="preserve">. Vjerovnici nisu predujmili iznos od </w:t>
      </w:r>
      <w:r w:rsidR="00CB6D7B" w:rsidRPr="00B12241">
        <w:t>20.000,00</w:t>
      </w:r>
      <w:r w:rsidRPr="00B12241">
        <w:t xml:space="preserve"> kn za pokriće troškova prethodnog i stečajnog postupka. </w:t>
      </w:r>
    </w:p>
    <w:p w:rsidRDefault="00636A1C" w:rsidP="00636A1C" w:rsidR="00636A1C" w:rsidRPr="00B12241">
      <w:pPr>
        <w:ind w:firstLine="708"/>
        <w:jc w:val="both"/>
      </w:pPr>
      <w:r w:rsidRPr="00B12241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B12241">
      <w:pPr>
        <w:ind w:firstLine="708"/>
        <w:jc w:val="both"/>
      </w:pPr>
      <w:r w:rsidRPr="00B12241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 w:rsidRPr="00B12241">
      <w:pPr>
        <w:ind w:firstLine="708"/>
        <w:jc w:val="both"/>
      </w:pPr>
      <w:r w:rsidRPr="00B12241">
        <w:t>S obzirom na to da je kod dužnika ostvar</w:t>
      </w:r>
      <w:r w:rsidR="007020DF" w:rsidRPr="00B12241">
        <w:t xml:space="preserve">en stečajni razlog </w:t>
      </w:r>
      <w:r w:rsidR="00CB6D7B" w:rsidRPr="00B12241">
        <w:t xml:space="preserve">prezaduženost </w:t>
      </w:r>
      <w:r w:rsidRPr="00B12241">
        <w:t xml:space="preserve">te njegova imovina, koja bi ušla u stečajnu masu, nije dovoljna za namirenje troškova postupka i nije predujmljen iznos za pokriće troškova prethodnog i stečajnog postupka određen rješenjem </w:t>
      </w:r>
      <w:r w:rsidRPr="00B12241">
        <w:lastRenderedPageBreak/>
        <w:t xml:space="preserve">suda, valjalo je u skladu s citiranom odredbom čl. </w:t>
      </w:r>
      <w:r w:rsidR="00BB10F5" w:rsidRPr="00B12241">
        <w:t>132</w:t>
      </w:r>
      <w:r w:rsidR="004F190A" w:rsidRPr="00B12241">
        <w:t>. st. 2</w:t>
      </w:r>
      <w:r w:rsidRPr="00B12241">
        <w:t>. SZ-a otvoriti i zaključiti stečajni postupak nad dužnikom.</w:t>
      </w:r>
    </w:p>
    <w:p w:rsidRDefault="00C44711" w:rsidP="00C44711" w:rsidR="00C44711" w:rsidRPr="00B12241">
      <w:pPr>
        <w:ind w:firstLine="708"/>
        <w:jc w:val="both"/>
      </w:pPr>
      <w:r w:rsidRPr="00B12241">
        <w:t xml:space="preserve">Odluka iz stavka II izreke rješenja temelji se na odredbi čl. 122. SZ-a, a sukladno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B12241"/>
    <w:p w:rsidRDefault="00363447" w:rsidP="00363447" w:rsidR="00C12410" w:rsidRPr="00B12241">
      <w:pPr>
        <w:jc w:val="center"/>
      </w:pPr>
      <w:r w:rsidRPr="00B12241">
        <w:t xml:space="preserve">U </w:t>
      </w:r>
      <w:r w:rsidR="00C12410" w:rsidRPr="00B12241">
        <w:t>Zagreb</w:t>
      </w:r>
      <w:r w:rsidR="00CA4E71" w:rsidRPr="00B12241">
        <w:t xml:space="preserve">u </w:t>
      </w:r>
      <w:r w:rsidR="00AA3CDC" w:rsidRPr="00B12241">
        <w:t>9. lipnja 2017</w:t>
      </w:r>
      <w:r w:rsidR="00C12410" w:rsidRPr="00B12241">
        <w:t>.</w:t>
      </w:r>
    </w:p>
    <w:p w:rsidRDefault="00C12410" w:rsidP="00C12410" w:rsidR="00C12410" w:rsidRPr="00B12241"/>
    <w:p w:rsidRDefault="00C12410" w:rsidP="00363447" w:rsidR="00C12410" w:rsidRPr="00B12241">
      <w:pPr>
        <w:jc w:val="right"/>
      </w:pPr>
      <w:r w:rsidRPr="00B12241">
        <w:t>Sudac:</w:t>
      </w:r>
    </w:p>
    <w:p w:rsidRDefault="00636A1C" w:rsidP="00C6375B" w:rsidR="00363447" w:rsidRPr="00B12241">
      <w:pPr>
        <w:jc w:val="right"/>
      </w:pPr>
      <w:r w:rsidRPr="00B12241">
        <w:t>Nikolina Dorić Hadžisejdić</w:t>
      </w:r>
      <w:r w:rsidR="00E240AB">
        <w:t>,v.r.</w:t>
      </w:r>
    </w:p>
    <w:p w:rsidRDefault="00E17EF8" w:rsidP="00C6375B" w:rsidR="00E17EF8" w:rsidRPr="00B12241">
      <w:pPr>
        <w:jc w:val="right"/>
      </w:pPr>
    </w:p>
    <w:p w:rsidRDefault="00E17EF8" w:rsidP="00C6375B" w:rsidR="00E17EF8" w:rsidRPr="00B12241">
      <w:pPr>
        <w:jc w:val="right"/>
      </w:pPr>
    </w:p>
    <w:p w:rsidRDefault="00E17EF8" w:rsidP="00C6375B" w:rsidR="00E17EF8" w:rsidRPr="00B12241">
      <w:pPr>
        <w:jc w:val="right"/>
      </w:pPr>
    </w:p>
    <w:p w:rsidRDefault="00C12410" w:rsidP="00C12410" w:rsidR="00E17EF8" w:rsidRPr="00B12241">
      <w:r w:rsidRPr="00B12241">
        <w:t>Uputa o pravnom lijeku:</w:t>
      </w:r>
    </w:p>
    <w:p w:rsidRDefault="00C12410" w:rsidP="00363447" w:rsidR="005448EA" w:rsidRPr="00B12241">
      <w:pPr>
        <w:jc w:val="both"/>
      </w:pPr>
      <w:r w:rsidRPr="00B12241">
        <w:t>Protiv točke I i II ovog rješenja  žalbu može podnijeti osoba koja je bila zastupnik po zakonu dužnika pravne osobe do dana nastupanja pravnih posljedica otvaranja stečajnog postupka.</w:t>
      </w:r>
      <w:r w:rsidR="00363447" w:rsidRPr="00B12241">
        <w:t xml:space="preserve"> </w:t>
      </w:r>
      <w:r w:rsidRPr="00B12241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 w:rsidRPr="00B12241"/>
    <w:p w:rsidRDefault="005F2805" w:rsidP="00C12410" w:rsidR="005F2805" w:rsidRPr="00B12241"/>
    <w:p w:rsidRDefault="00E240AB" w:rsidP="00C359B6" w:rsidR="00E240AB">
      <w:pPr>
        <w:pStyle w:val="Bezproreda"/>
        <w:ind w:left="4956"/>
        <w:jc w:val="right"/>
      </w:pPr>
      <w:r>
        <w:t>Za točnost otpravka - ovlašteni službenik</w:t>
      </w:r>
    </w:p>
    <w:p w:rsidRDefault="00E240AB" w:rsidP="00C359B6" w:rsidR="00E240AB">
      <w:pPr>
        <w:pStyle w:val="Bezproreda"/>
        <w:ind w:left="4956"/>
        <w:jc w:val="right"/>
      </w:pPr>
      <w:r>
        <w:t>Karmela Dolenc</w:t>
      </w:r>
    </w:p>
    <w:p w:rsidRDefault="00B6336F" w:rsidP="00CB6D7B" w:rsidR="00B6336F" w:rsidRPr="00B12241">
      <w:pPr>
        <w:ind w:left="360"/>
      </w:pPr>
    </w:p>
    <w:p w:rsidRDefault="00C12410" w:rsidP="00B6336F" w:rsidR="00C12410" w:rsidRPr="00B12241">
      <w:pPr>
        <w:ind w:left="360"/>
      </w:pPr>
    </w:p>
    <w:sectPr w:rsidSect="00E17EF8" w:rsidR="00C12410" w:rsidRPr="00B1224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0AB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BE4696">
          <w:t>4040/16-18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312ED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86825"/>
    <w:rsid w:val="00AA3CDC"/>
    <w:rsid w:val="00AD1CFD"/>
    <w:rsid w:val="00AE30AB"/>
    <w:rsid w:val="00B12241"/>
    <w:rsid w:val="00B42CB3"/>
    <w:rsid w:val="00B6336F"/>
    <w:rsid w:val="00B7486C"/>
    <w:rsid w:val="00B8024A"/>
    <w:rsid w:val="00BB10F5"/>
    <w:rsid w:val="00BD17D3"/>
    <w:rsid w:val="00BE4696"/>
    <w:rsid w:val="00C12410"/>
    <w:rsid w:val="00C12C33"/>
    <w:rsid w:val="00C258FA"/>
    <w:rsid w:val="00C44711"/>
    <w:rsid w:val="00C47008"/>
    <w:rsid w:val="00C6375B"/>
    <w:rsid w:val="00C755A1"/>
    <w:rsid w:val="00CA4E71"/>
    <w:rsid w:val="00CB6D7B"/>
    <w:rsid w:val="00CC6A3E"/>
    <w:rsid w:val="00D85510"/>
    <w:rsid w:val="00D85CC6"/>
    <w:rsid w:val="00DC268C"/>
    <w:rsid w:val="00DF2947"/>
    <w:rsid w:val="00E17EF8"/>
    <w:rsid w:val="00E23F79"/>
    <w:rsid w:val="00E240AB"/>
    <w:rsid w:val="00E46026"/>
    <w:rsid w:val="00E66642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4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40A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4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40A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4040</izvorni_sadrzaj>
    <derivirana_varijabla naziv="DomainObject.Predmet.Broj_1">4040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St-4040/2016</izvorni_sadrzaj>
    <derivirana_varijabla naziv="DomainObject.Predmet.OznakaBroj_1">St-4040/2016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ABSOLUTE SIGNUM j.d.o.o. zastupanog po punomoćniku Antun Hruškar</izvorni_sadrzaj>
    <derivirana_varijabla naziv="DomainObject.Predmet.ProtustrankaFormated_1">  ABSOLUTE SIGNUM j.d.o.o. zastupanog po punomoćniku Antun Hruškar</derivirana_varijabla>
  </DomainObject.Predmet.ProtustrankaFormated>
  <DomainObject.Predmet.ProtustrankaFormatedOIB>
    <izvorni_sadrzaj>  ABSOLUTE SIGNUM j.d.o.o., OIB 30858516255 zastupanog po punomoćniku Antun Hruškar</izvorni_sadrzaj>
    <derivirana_varijabla naziv="DomainObject.Predmet.ProtustrankaFormatedOIB_1">  ABSOLUTE SIGNUM j.d.o.o., OIB 30858516255 zastupanog po punomoćniku Antun Hruškar</derivirana_varijabla>
  </DomainObject.Predmet.ProtustrankaFormatedOIB>
  <DomainObject.Predmet.ProtustrankaFormatedWithAdress>
    <izvorni_sadrzaj> ABSOLUTE SIGNUM j.d.o.o., Nikole Tesle 57, 10410 Velika Gorica zastupanog po punomoćniku Antun Hruškar</izvorni_sadrzaj>
    <derivirana_varijabla naziv="DomainObject.Predmet.ProtustrankaFormatedWithAdress_1"> ABSOLUTE SIGNUM j.d.o.o., Nikole Tesle 57, 10410 Velika Gorica zastupanog po punomoćniku Antun Hruškar</derivirana_varijabla>
  </DomainObject.Predmet.ProtustrankaFormatedWithAdress>
  <DomainObject.Predmet.ProtustrankaFormatedWithAdressOIB>
    <izvorni_sadrzaj> ABSOLUTE SIGNUM j.d.o.o., OIB 30858516255, Nikole Tesle 57, 10410 Velika Gorica zastupanog po punomoćniku Antun Hruškar</izvorni_sadrzaj>
    <derivirana_varijabla naziv="DomainObject.Predmet.ProtustrankaFormatedWithAdressOIB_1"> ABSOLUTE SIGNUM j.d.o.o., OIB 30858516255, Nikole Tesle 57, 10410 Velika Gorica zastupanog po punomoćniku Antun Hruškar</derivirana_varijabla>
  </DomainObject.Predmet.ProtustrankaFormatedWithAdressOIB>
  <DomainObject.Predmet.ProtustrankaWithAdress>
    <izvorni_sadrzaj>ABSOLUTE SIGNUM j.d.o.o. Nikole Tesle 57, 10410 Velika Gorica</izvorni_sadrzaj>
    <derivirana_varijabla naziv="DomainObject.Predmet.ProtustrankaWithAdress_1">ABSOLUTE SIGNUM j.d.o.o. Nikole Tesle 57, 10410 Velika Gorica</derivirana_varijabla>
  </DomainObject.Predmet.ProtustrankaWithAdress>
  <DomainObject.Predmet.ProtustrankaWithAdressOIB>
    <izvorni_sadrzaj>ABSOLUTE SIGNUM j.d.o.o., OIB 30858516255, Nikole Tesle 57, 10410 Velika Gorica</izvorni_sadrzaj>
    <derivirana_varijabla naziv="DomainObject.Predmet.ProtustrankaWithAdressOIB_1">ABSOLUTE SIGNUM j.d.o.o., OIB 30858516255, Nikole Tesle 57, 10410 Velika Gorica</derivirana_varijabla>
  </DomainObject.Predmet.ProtustrankaWithAdressOIB>
  <DomainObject.Predmet.ProtustrankaNazivFormated>
    <izvorni_sadrzaj>ABSOLUTE SIGNUM j.d.o.o.</izvorni_sadrzaj>
    <derivirana_varijabla naziv="DomainObject.Predmet.ProtustrankaNazivFormated_1">ABSOLUTE SIGNUM j.d.o.o.</derivirana_varijabla>
  </DomainObject.Predmet.ProtustrankaNazivFormated>
  <DomainObject.Predmet.ProtustrankaNazivFormatedOIB>
    <izvorni_sadrzaj>ABSOLUTE SIGNUM j.d.o.o., OIB 30858516255</izvorni_sadrzaj>
    <derivirana_varijabla naziv="DomainObject.Predmet.ProtustrankaNazivFormatedOIB_1">ABSOLUTE SIGNUM j.d.o.o., OIB 30858516255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ABSOLUTE SIGNUM j.d.o.o. zastupanog po punomoćniku Antun Hruškar</item>
    </izvorni_sadrzaj>
    <derivirana_varijabla naziv="DomainObject.Predmet.ProtuStrankaListFormated_1">
      <item>ABSOLUTE SIGNUM j.d.o.o. zastupanog po punomoćniku Antun Hruškar</item>
    </derivirana_varijabla>
  </DomainObject.Predmet.ProtuStrankaListFormated>
  <DomainObject.Predmet.ProtuStrankaListFormatedOIB>
    <izvorni_sadrzaj>
      <item>ABSOLUTE SIGNUM j.d.o.o., OIB 30858516255 zastupanog po punomoćniku Antun Hruškar</item>
    </izvorni_sadrzaj>
    <derivirana_varijabla naziv="DomainObject.Predmet.ProtuStrankaListFormatedOIB_1">
      <item>ABSOLUTE SIGNUM j.d.o.o., OIB 30858516255 zastupanog po punomoćniku Antun Hruškar</item>
    </derivirana_varijabla>
  </DomainObject.Predmet.ProtuStrankaListFormatedOIB>
  <DomainObject.Predmet.ProtuStrankaListFormatedWithAdress>
    <izvorni_sadrzaj>
      <item>ABSOLUTE SIGNUM j.d.o.o., Nikole Tesle 57, 10410 Velika Gorica zastupanog po punomoćniku Antun Hruškar</item>
    </izvorni_sadrzaj>
    <derivirana_varijabla naziv="DomainObject.Predmet.ProtuStrankaListFormatedWithAdress_1">
      <item>ABSOLUTE SIGNUM j.d.o.o., Nikole Tesle 57, 10410 Velika Gorica zastupanog po punomoćniku Antun Hruškar</item>
    </derivirana_varijabla>
  </DomainObject.Predmet.ProtuStrankaListFormatedWithAdress>
  <DomainObject.Predmet.ProtuStrankaListFormatedWithAdressOIB>
    <izvorni_sadrzaj>
      <item>ABSOLUTE SIGNUM j.d.o.o., OIB 30858516255, Nikole Tesle 57, 10410 Velika Gorica zastupanog po punomoćniku Antun Hruškar</item>
    </izvorni_sadrzaj>
    <derivirana_varijabla naziv="DomainObject.Predmet.ProtuStrankaListFormatedWithAdressOIB_1">
      <item>ABSOLUTE SIGNUM j.d.o.o., OIB 30858516255, Nikole Tesle 57, 10410 Velika Gorica zastupanog po punomoćniku Antun Hruškar</item>
    </derivirana_varijabla>
  </DomainObject.Predmet.ProtuStrankaListFormatedWithAdressOIB>
  <DomainObject.Predmet.ProtuStrankaListNazivFormated>
    <izvorni_sadrzaj>
      <item>ABSOLUTE SIGNUM j.d.o.o.</item>
    </izvorni_sadrzaj>
    <derivirana_varijabla naziv="DomainObject.Predmet.ProtuStrankaListNazivFormated_1">
      <item>ABSOLUTE SIGNUM j.d.o.o.</item>
    </derivirana_varijabla>
  </DomainObject.Predmet.ProtuStrankaListNazivFormated>
  <DomainObject.Predmet.ProtuStrankaListNazivFormatedOIB>
    <izvorni_sadrzaj>
      <item>ABSOLUTE SIGNUM j.d.o.o., OIB 30858516255</item>
    </izvorni_sadrzaj>
    <derivirana_varijabla naziv="DomainObject.Predmet.ProtuStrankaListNazivFormatedOIB_1">
      <item>ABSOLUTE SIGNUM j.d.o.o., OIB 30858516255</item>
    </derivirana_varijabla>
  </DomainObject.Predmet.ProtuStrankaListNazivFormatedOIB>
  <DomainObject.Predmet.OstaliListFormated>
    <izvorni_sadrzaj>
      <item>Antun Hruškar punomoćnik sudionika u postupku ABSOLUTE SIGNUM j.d.o.o.</item>
      <item>ZAGREBAČKA BANKA DIONIČKO DRUŠTVO</item>
      <item>Damir Šebetić</item>
    </izvorni_sadrzaj>
    <derivirana_varijabla naziv="DomainObject.Predmet.OstaliListFormated_1">
      <item>Antun Hruškar punomoćnik sudionika u postupku ABSOLUTE SIGNUM j.d.o.o.</item>
      <item>ZAGREBAČKA BANKA DIONIČKO DRUŠTVO</item>
      <item>Damir Šebetić</item>
    </derivirana_varijabla>
  </DomainObject.Predmet.OstaliListFormated>
  <DomainObject.Predmet.OstaliListFormatedOIB>
    <izvorni_sadrzaj>
      <item>Antun Hruškar, OIB 69500717166 punomoćnik sudionika u postupku ABSOLUTE SIGNUM j.d.o.o.</item>
      <item>ZAGREBAČKA BANKA DIONIČKO DRUŠTVO, OIB 92963223473</item>
      <item>Damir Šebetić, OIB 84590633905</item>
    </izvorni_sadrzaj>
    <derivirana_varijabla naziv="DomainObject.Predmet.OstaliListFormatedOIB_1">
      <item>Antun Hruškar, OIB 69500717166 punomoćnik sudionika u postupku ABSOLUTE SIGNUM j.d.o.o.</item>
      <item>ZAGREBAČKA BANKA DIONIČKO DRUŠTVO, OIB 92963223473</item>
      <item>Damir Šebetić, OIB 84590633905</item>
    </derivirana_varijabla>
  </DomainObject.Predmet.OstaliListFormatedOIB>
  <DomainObject.Predmet.OstaliListFormatedWithAdress>
    <izvorni_sadrzaj>
      <item>Antun Hruškar, Nikole Tesle 57, 10410 Velika Gorica punomoćnik sudionika u postupku ABSOLUTE SIGNUM j.d.o.o.</item>
      <item>ZAGREBAČKA BANKA DIONIČKO DRUŠTVO, Trg bana Josipa Jelačića 10, 10000 Zagreb</item>
      <item>Damir Šebetić, Đorđićeva Ulica 6, 10000 Zagreb</item>
    </izvorni_sadrzaj>
    <derivirana_varijabla naziv="DomainObject.Predmet.OstaliListFormatedWithAdress_1">
      <item>Antun Hruškar, Nikole Tesle 57, 10410 Velika Gorica punomoćnik sudionika u postupku ABSOLUTE SIGNUM j.d.o.o.</item>
      <item>ZAGREBAČKA BANKA DIONIČKO DRUŠTVO, Trg bana Josipa Jelačića 10, 10000 Zagreb</item>
      <item>Damir Šebetić, Đorđićeva Ulica 6, 10000 Zagreb</item>
    </derivirana_varijabla>
  </DomainObject.Predmet.OstaliListFormatedWithAdress>
  <DomainObject.Predmet.OstaliListFormatedWithAdressOIB>
    <izvorni_sadrzaj>
      <item>Antun Hruškar, OIB 69500717166, Nikole Tesle 57, 10410 Velika Gorica punomoćnik sudionika u postupku ABSOLUTE SIGNUM j.d.o.o.</item>
      <item>ZAGREBAČKA BANKA DIONIČKO DRUŠTVO, OIB 92963223473, Trg bana Josipa Jelačića 10, 10000 Zagreb</item>
      <item>Damir Šebetić, OIB 84590633905, Đorđićeva Ulica 6, 10000 Zagreb</item>
    </izvorni_sadrzaj>
    <derivirana_varijabla naziv="DomainObject.Predmet.OstaliListFormatedWithAdressOIB_1">
      <item>Antun Hruškar, OIB 69500717166, Nikole Tesle 57, 10410 Velika Gorica punomoćnik sudionika u postupku ABSOLUTE SIGNUM j.d.o.o.</item>
      <item>ZAGREBAČKA BANKA DIONIČKO DRUŠTVO, OIB 92963223473, Trg bana Josipa Jelačića 10, 10000 Zagreb</item>
      <item>Damir Šebetić, OIB 84590633905, Đorđićeva Ulica 6, 10000 Zagreb</item>
    </derivirana_varijabla>
  </DomainObject.Predmet.OstaliListFormatedWithAdressOIB>
  <DomainObject.Predmet.OstaliListNazivFormated>
    <izvorni_sadrzaj>
      <item>Antun Hruškar</item>
      <item>ZAGREBAČKA BANKA DIONIČKO DRUŠTVO</item>
      <item>Damir Šebetić</item>
    </izvorni_sadrzaj>
    <derivirana_varijabla naziv="DomainObject.Predmet.OstaliListNazivFormated_1">
      <item>Antun Hruškar</item>
      <item>ZAGREBAČKA BANKA DIONIČKO DRUŠTVO</item>
      <item>Damir Šebetić</item>
    </derivirana_varijabla>
  </DomainObject.Predmet.OstaliListNazivFormated>
  <DomainObject.Predmet.OstaliListNazivFormatedOIB>
    <izvorni_sadrzaj>
      <item>Antun Hruškar, OIB 69500717166</item>
      <item>ZAGREBAČKA BANKA DIONIČKO DRUŠTVO, OIB 92963223473</item>
      <item>Damir Šebetić, OIB 84590633905</item>
    </izvorni_sadrzaj>
    <derivirana_varijabla naziv="DomainObject.Predmet.OstaliListNazivFormatedOIB_1">
      <item>Antun Hruškar, OIB 69500717166</item>
      <item>ZAGREBAČKA BANKA DIONIČKO DRUŠTVO, OIB 92963223473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ABSOLUTE SIGNUM j.d.o.o.</izvorni_sadrzaj>
    <derivirana_varijabla naziv="DomainObject.Predmet.ProtustrankaIDrugi_1">ABSOLUTE SIGNUM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ABSOLUTE SIGNUM j.d.o.o., OIB 30858516255, Nikole Tesle 57, 10410 Velika Gorica</izvorni_sadrzaj>
    <derivirana_varijabla naziv="DomainObject.Predmet.ProtustrankaIDrugiAdressOIB_1">ABSOLUTE SIGNUM j.d.o.o., OIB 30858516255, Nikole Tesle 57,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ABSOLUTE SIGNUM j.d.o.o.</item>
      <item>Antun Hruškar</item>
      <item>ZAGREBAČKA BANKA DIONIČKO DRUŠTVO</item>
      <item>Damir Šebetić</item>
      <item>VJEROVNICI</item>
    </izvorni_sadrzaj>
    <derivirana_varijabla naziv="DomainObject.Predmet.SudioniciListNaziv_1">
      <item>FINA Regionalni centar Zagreb</item>
      <item>ABSOLUTE SIGNUM j.d.o.o.</item>
      <item>Antun Hruškar</item>
      <item>ZAGREBAČKA BANKA DIONIČKO DRUŠTVO</item>
      <item>Damir Šebetić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  <item>Damir Šebetić, OIB 84590633905, Đorđićeva Ulica 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  <item>Damir Šebetić, OIB 84590633905, Đorđićeva Ulica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30858516255</item>
      <item>, OIB 69500717166</item>
      <item>, OIB 92963223473</item>
      <item>, OIB 84590633905</item>
      <item>, OIB null</item>
    </izvorni_sadrzaj>
    <derivirana_varijabla naziv="DomainObject.Predmet.SudioniciListNazivOIB_1">
      <item>, OIB 85821130368</item>
      <item>, OIB 30858516255</item>
      <item>, OIB 69500717166</item>
      <item>, OIB 92963223473</item>
      <item>, OIB 84590633905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1079</properties:Words>
  <properties:Characters>6032</properties:Characters>
  <properties:Lines>118</properties:Lines>
  <properties:Paragraphs>35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2017-06-09T09:23:00Z</cp:lastPrinted>
  <dcterms:modified xmlns:xsi="http://www.w3.org/2001/XMLSchema-instance" xsi:type="dcterms:W3CDTF">2017-06-09T09:23:00Z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