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faa6" w14:paraId="35ffaa6" w:rsidRDefault="00DB412C" w:rsidP="0033019D" w:rsidR="007A3B83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53FE4" w:rsidR="0033019D" w:rsidRPr="00F869EF">
        <w:tc>
          <w:tcPr>
            <w:tcW w:type="dxa" w:w="3060"/>
          </w:tcPr>
          <w:p w:rsidRDefault="0033019D" w:rsidP="00653FE4" w:rsidR="0033019D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33019D" w:rsidP="00653FE4" w:rsidR="0033019D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7A3B83" w:rsidP="001D05F9" w:rsidR="007A3B83">
      <w:pPr>
        <w:rPr>
          <w:b/>
          <w:sz w:val="24"/>
          <w:szCs w:val="24"/>
        </w:rPr>
      </w:pPr>
    </w:p>
    <w:p w:rsidRDefault="001D05F9" w:rsidP="001D05F9" w:rsidR="001D05F9" w:rsidRPr="001D05F9">
      <w:pPr>
        <w:rPr>
          <w:sz w:val="24"/>
          <w:szCs w:val="24"/>
        </w:rPr>
      </w:pP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b/>
          <w:sz w:val="24"/>
          <w:szCs w:val="24"/>
        </w:rPr>
        <w:tab/>
      </w:r>
      <w:r w:rsidRPr="001D05F9">
        <w:rPr>
          <w:sz w:val="24"/>
          <w:szCs w:val="24"/>
        </w:rPr>
        <w:t xml:space="preserve">  40</w:t>
      </w:r>
      <w:r w:rsidRPr="001D05F9">
        <w:rPr>
          <w:b/>
          <w:sz w:val="24"/>
          <w:szCs w:val="24"/>
        </w:rPr>
        <w:t xml:space="preserve">. </w:t>
      </w:r>
      <w:r w:rsidRPr="001D05F9">
        <w:rPr>
          <w:sz w:val="24"/>
          <w:szCs w:val="24"/>
        </w:rPr>
        <w:t xml:space="preserve">St-434/15    </w:t>
      </w:r>
    </w:p>
    <w:p w:rsidRDefault="001D05F9" w:rsidP="001D05F9" w:rsidR="001D05F9" w:rsidRPr="001D05F9">
      <w:pPr>
        <w:rPr>
          <w:sz w:val="24"/>
          <w:szCs w:val="24"/>
        </w:rPr>
      </w:pPr>
    </w:p>
    <w:p w:rsidRDefault="001D05F9" w:rsidP="001D05F9" w:rsidR="001D05F9" w:rsidRPr="001D05F9">
      <w:pPr>
        <w:rPr>
          <w:sz w:val="24"/>
          <w:szCs w:val="24"/>
        </w:rPr>
      </w:pPr>
    </w:p>
    <w:p w:rsidRDefault="001D05F9" w:rsidP="001D05F9" w:rsidR="001D05F9" w:rsidRPr="001D05F9">
      <w:pPr>
        <w:jc w:val="center"/>
        <w:rPr>
          <w:sz w:val="24"/>
          <w:szCs w:val="24"/>
          <w:lang w:val="de-DE"/>
        </w:rPr>
      </w:pPr>
      <w:r w:rsidRPr="001D05F9">
        <w:rPr>
          <w:sz w:val="24"/>
          <w:szCs w:val="24"/>
          <w:lang w:val="de-DE"/>
        </w:rPr>
        <w:t>R E P U B L I K A    H R V A T S K A</w:t>
      </w:r>
    </w:p>
    <w:p w:rsidRDefault="001D05F9" w:rsidP="001D05F9" w:rsidR="001D05F9" w:rsidRPr="001D05F9">
      <w:pPr>
        <w:jc w:val="center"/>
        <w:rPr>
          <w:sz w:val="24"/>
          <w:szCs w:val="24"/>
          <w:lang w:val="de-DE"/>
        </w:rPr>
      </w:pPr>
      <w:r w:rsidRPr="001D05F9">
        <w:rPr>
          <w:sz w:val="24"/>
          <w:szCs w:val="24"/>
          <w:lang w:val="de-DE"/>
        </w:rPr>
        <w:t>R J E Š E NJ E</w:t>
      </w:r>
    </w:p>
    <w:p w:rsidRDefault="001D05F9" w:rsidP="001D05F9" w:rsidR="001D05F9" w:rsidRPr="001D05F9">
      <w:pPr>
        <w:rPr>
          <w:sz w:val="24"/>
          <w:szCs w:val="24"/>
        </w:rPr>
      </w:pPr>
    </w:p>
    <w:p w:rsidRDefault="001D05F9" w:rsidP="001D05F9" w:rsidR="001D05F9" w:rsidRPr="001D05F9">
      <w:pPr>
        <w:ind w:firstLine="708"/>
        <w:jc w:val="both"/>
        <w:rPr>
          <w:sz w:val="24"/>
          <w:szCs w:val="24"/>
        </w:rPr>
      </w:pPr>
      <w:r w:rsidRPr="001D05F9">
        <w:rPr>
          <w:sz w:val="24"/>
          <w:szCs w:val="24"/>
          <w:lang w:val="de-DE"/>
        </w:rPr>
        <w:t>TRGOVAČKI SUD U ZAGREBU</w:t>
      </w:r>
      <w:r w:rsidRPr="001D05F9">
        <w:rPr>
          <w:b/>
          <w:sz w:val="24"/>
          <w:szCs w:val="24"/>
          <w:lang w:val="de-DE"/>
        </w:rPr>
        <w:t>,</w:t>
      </w:r>
      <w:r w:rsidRPr="001D05F9">
        <w:rPr>
          <w:sz w:val="24"/>
          <w:szCs w:val="24"/>
          <w:lang w:val="de-DE"/>
        </w:rPr>
        <w:t xml:space="preserve"> po sucu Anti Galiću, kao stečajnom sucu, u stečajnom postupku nad dužnikom </w:t>
      </w:r>
      <w:r w:rsidRPr="001D05F9">
        <w:rPr>
          <w:sz w:val="24"/>
          <w:szCs w:val="24"/>
        </w:rPr>
        <w:t>FRAGUM NEKRETNINE   d.o.o. u stečaju,   Zagreb, Slavonska avenija 26/1 (OIB: 66208885358), dana 23. studenog 2016..</w:t>
      </w:r>
    </w:p>
    <w:p w:rsidRDefault="0033019D" w:rsidP="004915AF" w:rsidR="004915AF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ab/>
      </w:r>
    </w:p>
    <w:p w:rsidRDefault="00192ACA" w:rsidP="00515BF0" w:rsidR="00192ACA" w:rsidRPr="00F869EF">
      <w:pPr>
        <w:widowControl/>
        <w:jc w:val="center"/>
        <w:rPr>
          <w:b/>
          <w:sz w:val="24"/>
          <w:szCs w:val="24"/>
        </w:rPr>
      </w:pPr>
      <w:r w:rsidRPr="00F869EF">
        <w:rPr>
          <w:b/>
          <w:sz w:val="24"/>
          <w:szCs w:val="24"/>
        </w:rPr>
        <w:t>r i j e š i o     j e</w:t>
      </w:r>
    </w:p>
    <w:p w:rsidRDefault="00493A73" w:rsidP="00515BF0" w:rsidR="00493A73" w:rsidRPr="00F869EF">
      <w:pPr>
        <w:widowControl/>
        <w:jc w:val="center"/>
        <w:rPr>
          <w:b/>
          <w:sz w:val="24"/>
          <w:szCs w:val="24"/>
        </w:rPr>
      </w:pPr>
    </w:p>
    <w:p w:rsidRDefault="00192ACA" w:rsidP="001D05F9" w:rsidR="00192ACA" w:rsidRPr="00E83B6D">
      <w:pPr>
        <w:widowControl/>
        <w:ind w:firstLine="720"/>
        <w:jc w:val="both"/>
        <w:rPr>
          <w:sz w:val="24"/>
          <w:szCs w:val="24"/>
        </w:rPr>
      </w:pPr>
      <w:r w:rsidRPr="00E83B6D">
        <w:rPr>
          <w:sz w:val="24"/>
          <w:szCs w:val="24"/>
        </w:rPr>
        <w:t xml:space="preserve">I </w:t>
      </w:r>
      <w:r w:rsidR="00E83B6D" w:rsidRPr="00E83B6D">
        <w:rPr>
          <w:sz w:val="24"/>
          <w:szCs w:val="24"/>
        </w:rPr>
        <w:t xml:space="preserve">Anamariji Ivanković iz Zagreba, Britanski trg 10. OIB 26902318451., </w:t>
      </w:r>
      <w:r w:rsidR="00B1116E">
        <w:rPr>
          <w:sz w:val="24"/>
          <w:szCs w:val="24"/>
        </w:rPr>
        <w:t>o</w:t>
      </w:r>
      <w:r w:rsidR="00E83B6D" w:rsidRPr="00E83B6D">
        <w:rPr>
          <w:sz w:val="24"/>
          <w:szCs w:val="24"/>
        </w:rPr>
        <w:t>dređuje se nagrada za poslove privremenog stečajnog upravitelja</w:t>
      </w:r>
      <w:r w:rsidR="006E72E7" w:rsidRPr="00E83B6D">
        <w:rPr>
          <w:sz w:val="24"/>
          <w:szCs w:val="24"/>
        </w:rPr>
        <w:t xml:space="preserve"> </w:t>
      </w:r>
      <w:r w:rsidR="00CD6267" w:rsidRPr="00E83B6D">
        <w:rPr>
          <w:sz w:val="24"/>
          <w:szCs w:val="24"/>
        </w:rPr>
        <w:t>u</w:t>
      </w:r>
      <w:r w:rsidR="000E6DBD" w:rsidRPr="00E83B6D">
        <w:rPr>
          <w:sz w:val="24"/>
          <w:szCs w:val="24"/>
        </w:rPr>
        <w:t xml:space="preserve"> </w:t>
      </w:r>
      <w:r w:rsidR="001557AC" w:rsidRPr="00E83B6D">
        <w:rPr>
          <w:sz w:val="24"/>
          <w:szCs w:val="24"/>
        </w:rPr>
        <w:t xml:space="preserve">brutto iznosu </w:t>
      </w:r>
      <w:r w:rsidR="00B1116E">
        <w:rPr>
          <w:sz w:val="24"/>
          <w:szCs w:val="24"/>
        </w:rPr>
        <w:t xml:space="preserve">od </w:t>
      </w:r>
      <w:r w:rsidR="00E83B6D" w:rsidRPr="00E83B6D">
        <w:rPr>
          <w:sz w:val="24"/>
          <w:szCs w:val="24"/>
        </w:rPr>
        <w:t>16.800,00</w:t>
      </w:r>
      <w:r w:rsidR="001557AC" w:rsidRPr="00E83B6D">
        <w:rPr>
          <w:sz w:val="24"/>
          <w:szCs w:val="24"/>
        </w:rPr>
        <w:t xml:space="preserve"> kn</w:t>
      </w:r>
      <w:r w:rsidR="002349DF" w:rsidRPr="00E83B6D">
        <w:rPr>
          <w:sz w:val="24"/>
          <w:szCs w:val="24"/>
        </w:rPr>
        <w:t xml:space="preserve"> </w:t>
      </w:r>
    </w:p>
    <w:p w:rsidRDefault="00327F8D" w:rsidP="00B1116E" w:rsidR="00327F8D" w:rsidRPr="00F869EF">
      <w:pPr>
        <w:widowControl/>
        <w:ind w:firstLine="720"/>
        <w:jc w:val="both"/>
        <w:rPr>
          <w:sz w:val="24"/>
          <w:szCs w:val="24"/>
        </w:rPr>
      </w:pPr>
      <w:r w:rsidRPr="00E83B6D">
        <w:rPr>
          <w:sz w:val="24"/>
          <w:szCs w:val="24"/>
        </w:rPr>
        <w:t>II  Nalaže se računovodstvu  suda po pravomoćnosti ovog rješenja</w:t>
      </w:r>
      <w:r w:rsidR="00525E3C" w:rsidRPr="00E83B6D">
        <w:rPr>
          <w:sz w:val="24"/>
          <w:szCs w:val="24"/>
        </w:rPr>
        <w:t xml:space="preserve"> ne</w:t>
      </w:r>
      <w:r w:rsidR="001557AC" w:rsidRPr="00E83B6D">
        <w:rPr>
          <w:sz w:val="24"/>
          <w:szCs w:val="24"/>
        </w:rPr>
        <w:t>t</w:t>
      </w:r>
      <w:r w:rsidR="00525E3C" w:rsidRPr="00E83B6D">
        <w:rPr>
          <w:sz w:val="24"/>
          <w:szCs w:val="24"/>
        </w:rPr>
        <w:t>to</w:t>
      </w:r>
      <w:r w:rsidR="00525E3C" w:rsidRPr="00F869EF">
        <w:rPr>
          <w:sz w:val="24"/>
          <w:szCs w:val="24"/>
        </w:rPr>
        <w:t xml:space="preserve">  iznos nagrade iz</w:t>
      </w:r>
      <w:r w:rsidRPr="00F869EF">
        <w:rPr>
          <w:sz w:val="24"/>
          <w:szCs w:val="24"/>
        </w:rPr>
        <w:t xml:space="preserve"> točk</w:t>
      </w:r>
      <w:r w:rsidR="00525E3C" w:rsidRPr="00F869EF">
        <w:rPr>
          <w:sz w:val="24"/>
          <w:szCs w:val="24"/>
        </w:rPr>
        <w:t>e</w:t>
      </w:r>
      <w:r w:rsidRPr="00F869EF">
        <w:rPr>
          <w:sz w:val="24"/>
          <w:szCs w:val="24"/>
        </w:rPr>
        <w:t xml:space="preserve"> I ovog rješenja, uplatiti </w:t>
      </w:r>
      <w:r w:rsidR="00B1116E">
        <w:rPr>
          <w:sz w:val="24"/>
          <w:szCs w:val="24"/>
        </w:rPr>
        <w:t>iz položenog predujma  za korist računa privremene stečajne upraviteljice</w:t>
      </w:r>
      <w:r w:rsidRPr="00F869EF">
        <w:rPr>
          <w:sz w:val="24"/>
          <w:szCs w:val="24"/>
        </w:rPr>
        <w:t xml:space="preserve">: </w:t>
      </w:r>
      <w:r w:rsidR="0082442E">
        <w:rPr>
          <w:sz w:val="24"/>
          <w:szCs w:val="24"/>
        </w:rPr>
        <w:t>IBAN HR</w:t>
      </w:r>
      <w:r w:rsidR="00B1116E">
        <w:rPr>
          <w:sz w:val="24"/>
          <w:szCs w:val="24"/>
        </w:rPr>
        <w:t>9523400091160273913</w:t>
      </w:r>
      <w:r w:rsidR="001557AC">
        <w:rPr>
          <w:sz w:val="24"/>
          <w:szCs w:val="24"/>
        </w:rPr>
        <w:t xml:space="preserve"> kod </w:t>
      </w:r>
      <w:r w:rsidR="00B1116E">
        <w:rPr>
          <w:sz w:val="24"/>
          <w:szCs w:val="24"/>
        </w:rPr>
        <w:t>Privredne banke d.d.</w:t>
      </w:r>
    </w:p>
    <w:p w:rsidRDefault="007A3B83" w:rsidR="007A3B83" w:rsidRPr="00F869EF">
      <w:pPr>
        <w:widowControl/>
        <w:jc w:val="center"/>
        <w:rPr>
          <w:sz w:val="24"/>
          <w:szCs w:val="24"/>
        </w:rPr>
      </w:pPr>
    </w:p>
    <w:p w:rsidRDefault="00192AC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Obrazloženje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CD6267" w:rsidR="00F110C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Stečaj</w:t>
      </w:r>
      <w:r w:rsidR="00525E3C" w:rsidRPr="00F869EF">
        <w:rPr>
          <w:sz w:val="24"/>
          <w:szCs w:val="24"/>
        </w:rPr>
        <w:t>ni</w:t>
      </w:r>
      <w:r w:rsidR="00A32E6E" w:rsidRPr="00F869EF">
        <w:rPr>
          <w:sz w:val="24"/>
          <w:szCs w:val="24"/>
        </w:rPr>
        <w:t xml:space="preserve"> </w:t>
      </w:r>
      <w:r w:rsidR="00192ACA" w:rsidRPr="00F869EF">
        <w:rPr>
          <w:sz w:val="24"/>
          <w:szCs w:val="24"/>
        </w:rPr>
        <w:t>upravitelj</w:t>
      </w:r>
      <w:r w:rsidR="00E61175" w:rsidRPr="00E61175">
        <w:rPr>
          <w:sz w:val="24"/>
          <w:szCs w:val="24"/>
        </w:rPr>
        <w:t xml:space="preserve"> </w:t>
      </w:r>
      <w:r w:rsidR="00E61175" w:rsidRPr="00E83B6D">
        <w:rPr>
          <w:sz w:val="24"/>
          <w:szCs w:val="24"/>
        </w:rPr>
        <w:t>Anamariji Ivanković iz Zagreba</w:t>
      </w:r>
      <w:r w:rsidR="004458B1" w:rsidRPr="00F869EF">
        <w:rPr>
          <w:sz w:val="24"/>
          <w:szCs w:val="24"/>
        </w:rPr>
        <w:t>, dostavi</w:t>
      </w:r>
      <w:r w:rsidR="00525E3C" w:rsidRPr="00F869EF">
        <w:rPr>
          <w:sz w:val="24"/>
          <w:szCs w:val="24"/>
        </w:rPr>
        <w:t>o</w:t>
      </w:r>
      <w:r w:rsidR="004458B1" w:rsidRPr="00F869EF">
        <w:rPr>
          <w:sz w:val="24"/>
          <w:szCs w:val="24"/>
        </w:rPr>
        <w:t xml:space="preserve"> je</w:t>
      </w:r>
      <w:r w:rsidR="00B43152" w:rsidRPr="00F869EF">
        <w:rPr>
          <w:sz w:val="24"/>
          <w:szCs w:val="24"/>
        </w:rPr>
        <w:t xml:space="preserve"> </w:t>
      </w:r>
      <w:r w:rsidR="004458B1" w:rsidRPr="00F869EF">
        <w:rPr>
          <w:sz w:val="24"/>
          <w:szCs w:val="24"/>
        </w:rPr>
        <w:t>ovom</w:t>
      </w:r>
      <w:r w:rsidR="00192ACA" w:rsidRPr="00F869EF">
        <w:rPr>
          <w:sz w:val="24"/>
          <w:szCs w:val="24"/>
        </w:rPr>
        <w:t xml:space="preserve"> sudu</w:t>
      </w:r>
      <w:r w:rsidR="00F110C6" w:rsidRPr="00F869EF">
        <w:rPr>
          <w:sz w:val="24"/>
          <w:szCs w:val="24"/>
        </w:rPr>
        <w:t xml:space="preserve">, </w:t>
      </w:r>
      <w:r w:rsidR="00F869EF">
        <w:rPr>
          <w:sz w:val="24"/>
          <w:szCs w:val="24"/>
        </w:rPr>
        <w:t xml:space="preserve">troškovnik od </w:t>
      </w:r>
      <w:r w:rsidR="00E61175">
        <w:rPr>
          <w:sz w:val="24"/>
          <w:szCs w:val="24"/>
        </w:rPr>
        <w:t>14.srpnja</w:t>
      </w:r>
      <w:r w:rsidR="00327F8D" w:rsidRPr="00F869EF">
        <w:rPr>
          <w:sz w:val="24"/>
          <w:szCs w:val="24"/>
        </w:rPr>
        <w:t xml:space="preserve"> 201</w:t>
      </w:r>
      <w:r w:rsidR="001557AC">
        <w:rPr>
          <w:sz w:val="24"/>
          <w:szCs w:val="24"/>
        </w:rPr>
        <w:t>4</w:t>
      </w:r>
      <w:r w:rsidR="00327F8D" w:rsidRPr="00F869EF">
        <w:rPr>
          <w:sz w:val="24"/>
          <w:szCs w:val="24"/>
        </w:rPr>
        <w:t>.</w:t>
      </w:r>
      <w:r w:rsidR="00493A73" w:rsidRPr="00F869EF">
        <w:rPr>
          <w:sz w:val="24"/>
          <w:szCs w:val="24"/>
        </w:rPr>
        <w:t xml:space="preserve"> </w:t>
      </w:r>
      <w:r w:rsidR="00F110C6" w:rsidRPr="00F869EF">
        <w:rPr>
          <w:sz w:val="24"/>
          <w:szCs w:val="24"/>
        </w:rPr>
        <w:t xml:space="preserve">kojim </w:t>
      </w:r>
      <w:r w:rsidR="00493A73" w:rsidRPr="00F869EF">
        <w:rPr>
          <w:sz w:val="24"/>
          <w:szCs w:val="24"/>
        </w:rPr>
        <w:t>zahtijeva i</w:t>
      </w:r>
      <w:r w:rsidR="00F110C6" w:rsidRPr="00F869EF">
        <w:rPr>
          <w:sz w:val="24"/>
          <w:szCs w:val="24"/>
        </w:rPr>
        <w:t>splatu nagrade</w:t>
      </w:r>
      <w:r w:rsidR="00493A73" w:rsidRPr="00F869EF">
        <w:rPr>
          <w:sz w:val="24"/>
          <w:szCs w:val="24"/>
        </w:rPr>
        <w:t xml:space="preserve"> </w:t>
      </w:r>
      <w:r w:rsidR="00694F37" w:rsidRPr="00F869EF">
        <w:rPr>
          <w:sz w:val="24"/>
          <w:szCs w:val="24"/>
        </w:rPr>
        <w:t xml:space="preserve"> za poslo</w:t>
      </w:r>
      <w:r w:rsidR="00493A73" w:rsidRPr="00F869EF">
        <w:rPr>
          <w:sz w:val="24"/>
          <w:szCs w:val="24"/>
        </w:rPr>
        <w:t>ve privremenog stečajnog upravitelja u</w:t>
      </w:r>
      <w:r w:rsidR="00327F8D" w:rsidRPr="00F869EF">
        <w:rPr>
          <w:sz w:val="24"/>
          <w:szCs w:val="24"/>
        </w:rPr>
        <w:t xml:space="preserve"> </w:t>
      </w:r>
      <w:r w:rsidR="001557AC">
        <w:rPr>
          <w:sz w:val="24"/>
          <w:szCs w:val="24"/>
        </w:rPr>
        <w:t>brutto</w:t>
      </w:r>
      <w:r w:rsidR="00327F8D" w:rsidRPr="00F869EF">
        <w:rPr>
          <w:sz w:val="24"/>
          <w:szCs w:val="24"/>
        </w:rPr>
        <w:t xml:space="preserve"> </w:t>
      </w:r>
      <w:r w:rsidR="00E73F6C" w:rsidRPr="00F869EF">
        <w:rPr>
          <w:sz w:val="24"/>
          <w:szCs w:val="24"/>
        </w:rPr>
        <w:t>iz</w:t>
      </w:r>
      <w:r w:rsidR="00F110C6" w:rsidRPr="00F869EF">
        <w:rPr>
          <w:sz w:val="24"/>
          <w:szCs w:val="24"/>
        </w:rPr>
        <w:t>nos</w:t>
      </w:r>
      <w:r w:rsidR="00493A73" w:rsidRPr="00F869EF">
        <w:rPr>
          <w:sz w:val="24"/>
          <w:szCs w:val="24"/>
        </w:rPr>
        <w:t>u o</w:t>
      </w:r>
      <w:r w:rsidR="00F110C6" w:rsidRPr="00F869EF">
        <w:rPr>
          <w:sz w:val="24"/>
          <w:szCs w:val="24"/>
        </w:rPr>
        <w:t xml:space="preserve">d </w:t>
      </w:r>
      <w:r w:rsidR="00E61175">
        <w:rPr>
          <w:sz w:val="24"/>
          <w:szCs w:val="24"/>
        </w:rPr>
        <w:t xml:space="preserve">16.800,00 </w:t>
      </w:r>
      <w:r w:rsidR="00F110C6" w:rsidRPr="00F869EF">
        <w:rPr>
          <w:sz w:val="24"/>
          <w:szCs w:val="24"/>
        </w:rPr>
        <w:t>k</w:t>
      </w:r>
      <w:r w:rsidR="00E61175">
        <w:rPr>
          <w:sz w:val="24"/>
          <w:szCs w:val="24"/>
        </w:rPr>
        <w:t>n</w:t>
      </w:r>
      <w:r w:rsidR="00F110C6" w:rsidRPr="00F869EF">
        <w:rPr>
          <w:sz w:val="24"/>
          <w:szCs w:val="24"/>
        </w:rPr>
        <w:t>.</w:t>
      </w:r>
    </w:p>
    <w:p w:rsidRDefault="00F110C6" w:rsidP="00F110C6" w:rsidR="00F110C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Uvidom u spis utvrđeno je da je</w:t>
      </w:r>
      <w:r w:rsidR="003E4FE6" w:rsidRPr="00F869EF">
        <w:rPr>
          <w:sz w:val="24"/>
          <w:szCs w:val="24"/>
        </w:rPr>
        <w:t xml:space="preserve"> rješenjem ovog suda od </w:t>
      </w:r>
      <w:r w:rsidR="00DD45D0">
        <w:rPr>
          <w:sz w:val="24"/>
          <w:szCs w:val="24"/>
        </w:rPr>
        <w:t>5.listopada</w:t>
      </w:r>
      <w:r w:rsidR="00F869EF">
        <w:rPr>
          <w:sz w:val="24"/>
          <w:szCs w:val="24"/>
        </w:rPr>
        <w:t xml:space="preserve"> 201</w:t>
      </w:r>
      <w:r w:rsidR="00DD45D0">
        <w:rPr>
          <w:sz w:val="24"/>
          <w:szCs w:val="24"/>
        </w:rPr>
        <w:t>5</w:t>
      </w:r>
      <w:r w:rsidR="00F869EF">
        <w:rPr>
          <w:sz w:val="24"/>
          <w:szCs w:val="24"/>
        </w:rPr>
        <w:t>.</w:t>
      </w:r>
      <w:r w:rsidR="003E4FE6" w:rsidRPr="00F869EF">
        <w:rPr>
          <w:sz w:val="24"/>
          <w:szCs w:val="24"/>
        </w:rPr>
        <w:t xml:space="preserve"> pokrenut prethodni postupak radi utvrđenja uvjeta za otvaranje stečajnog postupka, a </w:t>
      </w:r>
      <w:r w:rsidRPr="00F869EF">
        <w:rPr>
          <w:sz w:val="24"/>
          <w:szCs w:val="24"/>
        </w:rPr>
        <w:t xml:space="preserve"> </w:t>
      </w:r>
      <w:r w:rsidR="003E4FE6" w:rsidRPr="00F869EF">
        <w:rPr>
          <w:sz w:val="24"/>
          <w:szCs w:val="24"/>
        </w:rPr>
        <w:t xml:space="preserve">privremeni stečajni upravitelj dostavio ovom sudu dana </w:t>
      </w:r>
      <w:r w:rsidR="00DD45D0">
        <w:rPr>
          <w:sz w:val="24"/>
          <w:szCs w:val="24"/>
        </w:rPr>
        <w:t>16.prosinca</w:t>
      </w:r>
      <w:r w:rsidR="00F869EF">
        <w:rPr>
          <w:sz w:val="24"/>
          <w:szCs w:val="24"/>
        </w:rPr>
        <w:t xml:space="preserve"> 201</w:t>
      </w:r>
      <w:r w:rsidR="00DD45D0">
        <w:rPr>
          <w:sz w:val="24"/>
          <w:szCs w:val="24"/>
        </w:rPr>
        <w:t>5</w:t>
      </w:r>
      <w:r w:rsidR="00F869EF">
        <w:rPr>
          <w:sz w:val="24"/>
          <w:szCs w:val="24"/>
        </w:rPr>
        <w:t>.</w:t>
      </w:r>
      <w:r w:rsidR="003E4FE6" w:rsidRPr="00F869EF">
        <w:rPr>
          <w:sz w:val="24"/>
          <w:szCs w:val="24"/>
        </w:rPr>
        <w:t xml:space="preserve"> izviješće sukladno rješenju i zaključku ovog suda od </w:t>
      </w:r>
      <w:r w:rsidR="00DD45D0">
        <w:rPr>
          <w:sz w:val="24"/>
          <w:szCs w:val="24"/>
        </w:rPr>
        <w:t xml:space="preserve">4.studenog </w:t>
      </w:r>
      <w:r w:rsidR="00F869EF">
        <w:rPr>
          <w:sz w:val="24"/>
          <w:szCs w:val="24"/>
        </w:rPr>
        <w:t xml:space="preserve"> 201</w:t>
      </w:r>
      <w:r w:rsidR="00DD45D0">
        <w:rPr>
          <w:sz w:val="24"/>
          <w:szCs w:val="24"/>
        </w:rPr>
        <w:t>5</w:t>
      </w:r>
      <w:r w:rsidR="00F869EF">
        <w:rPr>
          <w:sz w:val="24"/>
          <w:szCs w:val="24"/>
        </w:rPr>
        <w:t>.</w:t>
      </w:r>
    </w:p>
    <w:p w:rsidRDefault="007A3B83" w:rsidP="00515BF0" w:rsidR="007A3B83">
      <w:pPr>
        <w:widowControl/>
        <w:ind w:firstLine="720"/>
        <w:jc w:val="both"/>
        <w:rPr>
          <w:sz w:val="24"/>
          <w:szCs w:val="24"/>
        </w:rPr>
      </w:pP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Prema članku 86. stavak 1. točka </w:t>
      </w:r>
      <w:r w:rsidR="00192ACA" w:rsidRPr="00F869EF">
        <w:rPr>
          <w:sz w:val="24"/>
          <w:szCs w:val="24"/>
        </w:rPr>
        <w:t>2. Stečajnog zakona</w:t>
      </w:r>
      <w:r w:rsidRPr="00F869EF">
        <w:rPr>
          <w:sz w:val="24"/>
          <w:szCs w:val="24"/>
        </w:rPr>
        <w:t>(NN 44/</w:t>
      </w:r>
      <w:r w:rsidR="00907C51" w:rsidRPr="00F869EF">
        <w:rPr>
          <w:sz w:val="24"/>
          <w:szCs w:val="24"/>
        </w:rPr>
        <w:t>96,29/99,</w:t>
      </w:r>
      <w:r w:rsidR="00E73F6C" w:rsidRPr="00F869EF">
        <w:rPr>
          <w:sz w:val="24"/>
          <w:szCs w:val="24"/>
        </w:rPr>
        <w:t xml:space="preserve"> 129/00, 123/03, 82/06, </w:t>
      </w:r>
      <w:r w:rsidR="00907C51" w:rsidRPr="00F869EF">
        <w:rPr>
          <w:sz w:val="24"/>
          <w:szCs w:val="24"/>
        </w:rPr>
        <w:t>116/10</w:t>
      </w:r>
      <w:r w:rsidR="00327F8D" w:rsidRPr="00F869EF">
        <w:rPr>
          <w:sz w:val="24"/>
          <w:szCs w:val="24"/>
        </w:rPr>
        <w:t>,</w:t>
      </w:r>
      <w:r w:rsidR="00E73F6C" w:rsidRPr="00F869EF">
        <w:rPr>
          <w:sz w:val="24"/>
          <w:szCs w:val="24"/>
        </w:rPr>
        <w:t xml:space="preserve"> 25/12</w:t>
      </w:r>
      <w:r w:rsidR="00327F8D" w:rsidRPr="00F869EF">
        <w:rPr>
          <w:sz w:val="24"/>
          <w:szCs w:val="24"/>
        </w:rPr>
        <w:t xml:space="preserve"> i 133/12</w:t>
      </w:r>
      <w:r w:rsidR="00907C51" w:rsidRPr="00F869EF">
        <w:rPr>
          <w:sz w:val="24"/>
          <w:szCs w:val="24"/>
        </w:rPr>
        <w:t xml:space="preserve"> d</w:t>
      </w:r>
      <w:r w:rsidRPr="00F869EF">
        <w:rPr>
          <w:sz w:val="24"/>
          <w:szCs w:val="24"/>
        </w:rPr>
        <w:t>alje: SZ)</w:t>
      </w:r>
      <w:r w:rsidR="00192ACA" w:rsidRPr="00F869EF">
        <w:rPr>
          <w:sz w:val="24"/>
          <w:szCs w:val="24"/>
        </w:rPr>
        <w:t xml:space="preserve"> </w:t>
      </w:r>
      <w:r w:rsidR="00DD45D0">
        <w:rPr>
          <w:sz w:val="24"/>
          <w:szCs w:val="24"/>
        </w:rPr>
        <w:t>koji Zakon  se u ovom postupku primjenjuje temeljem odredbe članka 441. stavak 1. Stečajno</w:t>
      </w:r>
      <w:r w:rsidR="007A3B83">
        <w:rPr>
          <w:sz w:val="24"/>
          <w:szCs w:val="24"/>
        </w:rPr>
        <w:t>g</w:t>
      </w:r>
      <w:r w:rsidR="00DD45D0">
        <w:rPr>
          <w:sz w:val="24"/>
          <w:szCs w:val="24"/>
        </w:rPr>
        <w:t xml:space="preserve"> zakona (N.N.br. 71/15)  </w:t>
      </w:r>
      <w:r w:rsidR="00192ACA" w:rsidRPr="00F869EF">
        <w:rPr>
          <w:sz w:val="24"/>
          <w:szCs w:val="24"/>
        </w:rPr>
        <w:t xml:space="preserve">u troškove stečajnog postupka spadaju i nagrade i izdaci privremenog stečajnog upravitelja, a prema članku </w:t>
      </w:r>
      <w:smartTag w:element="metricconverter" w:uri="urn:schemas-microsoft-com:office:smarttags">
        <w:smartTagPr>
          <w:attr w:val="86. a" w:name="ProductID"/>
        </w:smartTagPr>
        <w:r w:rsidR="00192ACA" w:rsidRPr="00F869EF">
          <w:rPr>
            <w:sz w:val="24"/>
            <w:szCs w:val="24"/>
          </w:rPr>
          <w:t>86. a</w:t>
        </w:r>
      </w:smartTag>
      <w:r w:rsidR="00192ACA" w:rsidRPr="00F869EF">
        <w:rPr>
          <w:sz w:val="24"/>
          <w:szCs w:val="24"/>
        </w:rPr>
        <w:t xml:space="preserve">. stavak 1. istog </w:t>
      </w:r>
      <w:r w:rsidRPr="00F869EF">
        <w:rPr>
          <w:sz w:val="24"/>
          <w:szCs w:val="24"/>
        </w:rPr>
        <w:t>Z</w:t>
      </w:r>
      <w:r w:rsidR="00192ACA" w:rsidRPr="00F869EF">
        <w:rPr>
          <w:sz w:val="24"/>
          <w:szCs w:val="24"/>
        </w:rPr>
        <w:t>akona o zahtjevu za namirenjem osnovom troškova stečajnog postupka odlučuje rješenjem stečajni sudac.</w:t>
      </w:r>
      <w:r w:rsidR="00F8451F" w:rsidRPr="00F869EF">
        <w:rPr>
          <w:sz w:val="24"/>
          <w:szCs w:val="24"/>
        </w:rPr>
        <w:t xml:space="preserve"> </w:t>
      </w:r>
    </w:p>
    <w:p w:rsidRDefault="003E4FE6" w:rsidP="00515BF0" w:rsidR="00F40BB6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Prema odredbi članka </w:t>
      </w:r>
      <w:r w:rsidR="00F40BB6">
        <w:rPr>
          <w:sz w:val="24"/>
          <w:szCs w:val="24"/>
        </w:rPr>
        <w:t>4</w:t>
      </w:r>
      <w:r w:rsidRPr="00F869EF">
        <w:rPr>
          <w:sz w:val="24"/>
          <w:szCs w:val="24"/>
        </w:rPr>
        <w:t xml:space="preserve">. stavak 1.Uredbe o kriterijima i načinu obračuna i plaćanja nagrada stečajnim upraviteljima (NN </w:t>
      </w:r>
      <w:r w:rsidR="00F40BB6">
        <w:rPr>
          <w:sz w:val="24"/>
          <w:szCs w:val="24"/>
        </w:rPr>
        <w:t>105/15)</w:t>
      </w:r>
      <w:r w:rsidRPr="00F869EF">
        <w:rPr>
          <w:sz w:val="24"/>
          <w:szCs w:val="24"/>
        </w:rPr>
        <w:t xml:space="preserve">, dalje: Uredba) privremenom stečajnom upravitelju pripada pravo na jednokratnu nagradu za poslove obavljene u prethodnom postupku u iznosu od </w:t>
      </w:r>
      <w:r w:rsidR="00F40BB6">
        <w:rPr>
          <w:sz w:val="24"/>
          <w:szCs w:val="24"/>
        </w:rPr>
        <w:t>3.000,00 kn do 20.000,00 kn, a prema stavku 2. istog članka nagradu određuje sud vodeći računa o složenosti poslove.</w:t>
      </w:r>
    </w:p>
    <w:p w:rsidRDefault="007A3B83" w:rsidP="00515BF0" w:rsidR="00C8432C" w:rsidRPr="00F869E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15. Uredbe propisano je kako se nagrada određuje u brutto iznosu.</w:t>
      </w:r>
    </w:p>
    <w:p w:rsidRDefault="00525E3C" w:rsidP="00515BF0" w:rsidR="00525E3C">
      <w:pPr>
        <w:widowControl/>
        <w:ind w:firstLine="720"/>
        <w:jc w:val="both"/>
        <w:rPr>
          <w:sz w:val="24"/>
          <w:szCs w:val="24"/>
        </w:rPr>
      </w:pPr>
    </w:p>
    <w:p w:rsidRDefault="00192ACA" w:rsidP="00515BF0" w:rsidR="00860CB5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lastRenderedPageBreak/>
        <w:t>Ocjenjujuć</w:t>
      </w:r>
      <w:r w:rsidR="003E4FE6" w:rsidRPr="00F869EF">
        <w:rPr>
          <w:sz w:val="24"/>
          <w:szCs w:val="24"/>
        </w:rPr>
        <w:t xml:space="preserve">i dužinu i složenost postupka, posebno zalaganje i kvalitetu izviješća </w:t>
      </w:r>
      <w:r w:rsidRPr="00F869EF">
        <w:rPr>
          <w:sz w:val="24"/>
          <w:szCs w:val="24"/>
        </w:rPr>
        <w:t>stečajni sudac</w:t>
      </w:r>
      <w:r w:rsidR="000C6787" w:rsidRPr="00F869EF">
        <w:rPr>
          <w:sz w:val="24"/>
          <w:szCs w:val="24"/>
        </w:rPr>
        <w:t xml:space="preserve"> je odmjerio nagradu </w:t>
      </w:r>
      <w:r w:rsidR="00694F37" w:rsidRPr="00F869EF">
        <w:rPr>
          <w:sz w:val="24"/>
          <w:szCs w:val="24"/>
        </w:rPr>
        <w:t xml:space="preserve"> </w:t>
      </w:r>
      <w:r w:rsidR="000C6787" w:rsidRPr="00F869EF">
        <w:rPr>
          <w:sz w:val="24"/>
          <w:szCs w:val="24"/>
        </w:rPr>
        <w:t>privremeno</w:t>
      </w:r>
      <w:r w:rsidR="00F869EF">
        <w:rPr>
          <w:sz w:val="24"/>
          <w:szCs w:val="24"/>
        </w:rPr>
        <w:t>m</w:t>
      </w:r>
      <w:r w:rsidR="000C6787" w:rsidRPr="00F869EF">
        <w:rPr>
          <w:sz w:val="24"/>
          <w:szCs w:val="24"/>
        </w:rPr>
        <w:t xml:space="preserve"> stečajno</w:t>
      </w:r>
      <w:r w:rsidR="00F869EF">
        <w:rPr>
          <w:sz w:val="24"/>
          <w:szCs w:val="24"/>
        </w:rPr>
        <w:t xml:space="preserve">m </w:t>
      </w:r>
      <w:r w:rsidR="00327F8D" w:rsidRPr="00F869EF">
        <w:rPr>
          <w:sz w:val="24"/>
          <w:szCs w:val="24"/>
        </w:rPr>
        <w:t>u</w:t>
      </w:r>
      <w:r w:rsidR="00F869EF">
        <w:rPr>
          <w:sz w:val="24"/>
          <w:szCs w:val="24"/>
        </w:rPr>
        <w:t xml:space="preserve">pravitelju u </w:t>
      </w:r>
      <w:r w:rsidR="007A3B83">
        <w:rPr>
          <w:sz w:val="24"/>
          <w:szCs w:val="24"/>
        </w:rPr>
        <w:t xml:space="preserve">brutto </w:t>
      </w:r>
      <w:r w:rsidR="00F869EF">
        <w:rPr>
          <w:sz w:val="24"/>
          <w:szCs w:val="24"/>
        </w:rPr>
        <w:t xml:space="preserve"> iznosu od </w:t>
      </w:r>
      <w:r w:rsidR="007A3B83">
        <w:rPr>
          <w:sz w:val="24"/>
          <w:szCs w:val="24"/>
        </w:rPr>
        <w:t>16.800</w:t>
      </w:r>
      <w:r w:rsidR="00F869EF">
        <w:rPr>
          <w:sz w:val="24"/>
          <w:szCs w:val="24"/>
        </w:rPr>
        <w:t>,00</w:t>
      </w:r>
      <w:r w:rsidR="00327F8D" w:rsidRPr="00F869EF">
        <w:rPr>
          <w:sz w:val="24"/>
          <w:szCs w:val="24"/>
        </w:rPr>
        <w:t xml:space="preserve"> kn.</w:t>
      </w:r>
      <w:r w:rsidR="00E73F6C" w:rsidRPr="00F869EF">
        <w:rPr>
          <w:sz w:val="24"/>
          <w:szCs w:val="24"/>
        </w:rPr>
        <w:t xml:space="preserve"> 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7A3B83">
        <w:rPr>
          <w:sz w:val="24"/>
          <w:szCs w:val="24"/>
        </w:rPr>
        <w:t xml:space="preserve">23.studenog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7A3B83">
        <w:rPr>
          <w:sz w:val="24"/>
          <w:szCs w:val="24"/>
        </w:rPr>
        <w:t>6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  <w:r w:rsidR="00DE6C58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192ACA" w:rsidR="00192ACA" w:rsidRPr="00F869EF">
      <w:pPr>
        <w:jc w:val="both"/>
        <w:rPr>
          <w:sz w:val="24"/>
          <w:szCs w:val="24"/>
        </w:rPr>
      </w:pPr>
    </w:p>
    <w:p w:rsidRDefault="00DE6C58" w:rsidP="00422EE0" w:rsidR="00DE6C58">
      <w:pPr>
        <w:jc w:val="both"/>
      </w:pPr>
      <w:r>
        <w:t>Za točnost otpravka, ovlašteni službenik:</w:t>
      </w:r>
    </w:p>
    <w:p w:rsidRDefault="00DE6C58" w:rsidP="00422EE0" w:rsidR="00DE6C58">
      <w:pPr>
        <w:jc w:val="both"/>
      </w:pPr>
      <w:r>
        <w:t xml:space="preserve">               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AC5738" w:rsidP="00E33139" w:rsidR="00AC5738" w:rsidRPr="00F869EF">
      <w:pPr>
        <w:rPr>
          <w:sz w:val="24"/>
          <w:szCs w:val="24"/>
        </w:rPr>
      </w:pPr>
    </w:p>
    <w:p w:rsidRDefault="00AC5738" w:rsidP="00E33139" w:rsidR="00AC5738" w:rsidRPr="00F869EF">
      <w:pPr>
        <w:rPr>
          <w:sz w:val="24"/>
          <w:szCs w:val="24"/>
        </w:rPr>
      </w:pPr>
    </w:p>
    <w:sectPr w:rsidSect="00515BF0" w:rsidR="00AC5738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F5" w:rsidR="007055F5">
      <w:r>
        <w:separator/>
      </w:r>
    </w:p>
  </w:endnote>
  <w:endnote w:id="0" w:type="continuationSeparator">
    <w:p w:rsidRDefault="007055F5" w:rsidR="00705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F5" w:rsidR="007055F5">
      <w:r>
        <w:separator/>
      </w:r>
    </w:p>
  </w:footnote>
  <w:footnote w:id="0" w:type="continuationSeparator">
    <w:p w:rsidRDefault="007055F5" w:rsidR="00705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8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66AD" w:rsidP="00E33139" w:rsidR="0082442E" w:rsidRPr="00A32E6E">
    <w:pPr>
      <w:pStyle w:val="Zaglavlje"/>
      <w:jc w:val="right"/>
    </w:pPr>
    <w:r>
      <w:t>40. st-434/15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A3D5F"/>
    <w:rsid w:val="000C6787"/>
    <w:rsid w:val="000E306A"/>
    <w:rsid w:val="000E6DBD"/>
    <w:rsid w:val="00103271"/>
    <w:rsid w:val="001557AC"/>
    <w:rsid w:val="00162144"/>
    <w:rsid w:val="00192ACA"/>
    <w:rsid w:val="001A3381"/>
    <w:rsid w:val="001A431C"/>
    <w:rsid w:val="001C3DCF"/>
    <w:rsid w:val="001D05F9"/>
    <w:rsid w:val="00223A78"/>
    <w:rsid w:val="002349DF"/>
    <w:rsid w:val="002416E0"/>
    <w:rsid w:val="00244EF5"/>
    <w:rsid w:val="002665C1"/>
    <w:rsid w:val="0026710B"/>
    <w:rsid w:val="0028403B"/>
    <w:rsid w:val="0028629B"/>
    <w:rsid w:val="002D2D5A"/>
    <w:rsid w:val="002E3720"/>
    <w:rsid w:val="0030374B"/>
    <w:rsid w:val="0031053F"/>
    <w:rsid w:val="00313315"/>
    <w:rsid w:val="00327F8D"/>
    <w:rsid w:val="0033019D"/>
    <w:rsid w:val="00333C9B"/>
    <w:rsid w:val="0037206E"/>
    <w:rsid w:val="00380959"/>
    <w:rsid w:val="003B7A25"/>
    <w:rsid w:val="003E00CA"/>
    <w:rsid w:val="003E4FE6"/>
    <w:rsid w:val="003F012E"/>
    <w:rsid w:val="003F03BC"/>
    <w:rsid w:val="00420059"/>
    <w:rsid w:val="004458B1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055F5"/>
    <w:rsid w:val="00733D7A"/>
    <w:rsid w:val="00760ED1"/>
    <w:rsid w:val="007960C5"/>
    <w:rsid w:val="007A3B83"/>
    <w:rsid w:val="007D50A9"/>
    <w:rsid w:val="00814F81"/>
    <w:rsid w:val="008243F8"/>
    <w:rsid w:val="0082442E"/>
    <w:rsid w:val="0082569D"/>
    <w:rsid w:val="00850219"/>
    <w:rsid w:val="00860CB5"/>
    <w:rsid w:val="0089671F"/>
    <w:rsid w:val="008C1334"/>
    <w:rsid w:val="008D307C"/>
    <w:rsid w:val="0090317F"/>
    <w:rsid w:val="00907C51"/>
    <w:rsid w:val="0093282C"/>
    <w:rsid w:val="009873F2"/>
    <w:rsid w:val="009A5FFE"/>
    <w:rsid w:val="00A2384B"/>
    <w:rsid w:val="00A32E6E"/>
    <w:rsid w:val="00A55D63"/>
    <w:rsid w:val="00AC5738"/>
    <w:rsid w:val="00AF0503"/>
    <w:rsid w:val="00B07E8D"/>
    <w:rsid w:val="00B1116E"/>
    <w:rsid w:val="00B14441"/>
    <w:rsid w:val="00B43152"/>
    <w:rsid w:val="00B468E4"/>
    <w:rsid w:val="00B62128"/>
    <w:rsid w:val="00BD5795"/>
    <w:rsid w:val="00C164BA"/>
    <w:rsid w:val="00C27062"/>
    <w:rsid w:val="00C405FF"/>
    <w:rsid w:val="00C445DA"/>
    <w:rsid w:val="00C8432C"/>
    <w:rsid w:val="00CD6267"/>
    <w:rsid w:val="00CE282C"/>
    <w:rsid w:val="00D14ED8"/>
    <w:rsid w:val="00D23F1B"/>
    <w:rsid w:val="00DB412C"/>
    <w:rsid w:val="00DC4FC1"/>
    <w:rsid w:val="00DD45D0"/>
    <w:rsid w:val="00DE6C58"/>
    <w:rsid w:val="00DF5AE9"/>
    <w:rsid w:val="00E23073"/>
    <w:rsid w:val="00E33139"/>
    <w:rsid w:val="00E5008B"/>
    <w:rsid w:val="00E61175"/>
    <w:rsid w:val="00E73F6C"/>
    <w:rsid w:val="00E83B6D"/>
    <w:rsid w:val="00EC66AD"/>
    <w:rsid w:val="00ED2DFB"/>
    <w:rsid w:val="00EF79C5"/>
    <w:rsid w:val="00F012B8"/>
    <w:rsid w:val="00F0389F"/>
    <w:rsid w:val="00F110C6"/>
    <w:rsid w:val="00F130D6"/>
    <w:rsid w:val="00F279A9"/>
    <w:rsid w:val="00F319FD"/>
    <w:rsid w:val="00F37868"/>
    <w:rsid w:val="00F40BB6"/>
    <w:rsid w:val="00F56107"/>
    <w:rsid w:val="00F7611C"/>
    <w:rsid w:val="00F8451F"/>
    <w:rsid w:val="00F8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89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89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0E2B9-CFE8-4219-8E11-A324861FF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410</properties:Words>
  <properties:Characters>2285</properties:Characters>
  <properties:Lines>90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2016-11-24T08:29:00Z</dcterms:created>
  <dc:creator>Ante</dc:creator>
  <cp:lastModifiedBy>Valentina Delač</cp:lastModifiedBy>
  <cp:lastPrinted>2016-11-24T08:28:00Z</cp:lastPrinted>
  <dcterms:modified xmlns:xsi="http://www.w3.org/2001/XMLSchema-instance" xsi:type="dcterms:W3CDTF">2016-11-24T08:30:00Z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