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6a9c" w14:paraId="7ab6a9c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54AA3">
        <w:rPr>
          <w:lang w:val="hr-HR"/>
        </w:rPr>
        <w:t>St-700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A54AA3">
        <w:t xml:space="preserve"> INFO2 d.o.o., OIB: 01268602049</w:t>
      </w:r>
      <w:r w:rsidR="00E66FC5">
        <w:t xml:space="preserve"> sa</w:t>
      </w:r>
      <w:r w:rsidR="00A54AA3">
        <w:t xml:space="preserve"> sjedištem u Bana Josipa Jelačića 71, 40000 Čakovec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8C35DC">
        <w:rPr>
          <w:lang w:val="hr-HR"/>
        </w:rPr>
        <w:t xml:space="preserve"> </w:t>
      </w:r>
      <w:r w:rsidR="00A54AA3">
        <w:t>INFO2 d.o.o., OIB: 01268602049 sa sjedištem u Bana Josipa Jelačića 71, 40000 Čakovec,</w:t>
      </w:r>
      <w:r w:rsidR="00A54AA3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54AA3">
        <w:rPr>
          <w:lang w:val="hr-HR"/>
        </w:rPr>
        <w:t>6.779,92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A54AA3" w:rsidRPr="00A54AA3">
        <w:t xml:space="preserve"> </w:t>
      </w:r>
      <w:r w:rsidR="00A54AA3">
        <w:t>INFO2 d.o.o., OIB: 01268602049 sa sjedištem u Bana Josipa Jelačića 71, 40000 Čakovec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E66FC5">
        <w:rPr>
          <w:lang w:val="hr-HR"/>
        </w:rPr>
        <w:t xml:space="preserve"> ovom</w:t>
      </w:r>
      <w:r w:rsidR="00A54AA3">
        <w:rPr>
          <w:lang w:val="hr-HR"/>
        </w:rPr>
        <w:t>e sudu dana 03.11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54AA3">
        <w:t>INFO2 d.o.o., OIB: 01268602049 sa sjedištem u Bana Josipa Jelačića 71, 40000 Čakovec.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A54AA3">
        <w:rPr>
          <w:lang w:val="hr-HR"/>
        </w:rPr>
        <w:t>6.779,92</w:t>
      </w:r>
      <w:r w:rsidR="00A54AA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A54AA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785" w:rsidP="007F64E0" w:rsidR="00110785">
      <w:r>
        <w:separator/>
      </w:r>
    </w:p>
  </w:endnote>
  <w:endnote w:id="0" w:type="continuationSeparator">
    <w:p w:rsidRDefault="00110785" w:rsidP="007F64E0" w:rsidR="00110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785" w:rsidP="007F64E0" w:rsidR="00110785">
      <w:r>
        <w:separator/>
      </w:r>
    </w:p>
  </w:footnote>
  <w:footnote w:id="0" w:type="continuationSeparator">
    <w:p w:rsidRDefault="00110785" w:rsidP="007F64E0" w:rsidR="00110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54AA3">
      <w:rPr>
        <w:lang w:val="hr-HR"/>
      </w:rPr>
      <w:t>St-700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0D56" w:rsidRPr="00030D56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0D56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0785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3885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4AA3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4806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0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0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Informatički sustavi info2 društvo s ograničenom odgovornošću za usluge</izvorni_sadrzaj>
    <derivirana_varijabla naziv="DomainObject.Predmet.ProtustrankaFormated_1">  Informatički sustavi info2 društvo s ograničenom odgovornošću za usluge</derivirana_varijabla>
  </DomainObject.Predmet.ProtustrankaFormated>
  <DomainObject.Predmet.ProtustrankaFormatedOIB>
    <izvorni_sadrzaj>  Informatički sustavi info2 društvo s ograničenom odgovornošću za usluge, OIB 01268602049</izvorni_sadrzaj>
    <derivirana_varijabla naziv="DomainObject.Predmet.ProtustrankaFormatedOIB_1">  Informatički sustavi info2 društvo s ograničenom odgovornošću za usluge, OIB 01268602049</derivirana_varijabla>
  </DomainObject.Predmet.ProtustrankaFormatedOIB>
  <DomainObject.Predmet.ProtustrankaFormatedWithAdress>
    <izvorni_sadrzaj> Informatički sustavi info2 društvo s ograničenom odgovornošću za usluge, Bana Josipa Jelačića 71, 40000 Čakovec</izvorni_sadrzaj>
    <derivirana_varijabla naziv="DomainObject.Predmet.ProtustrankaFormatedWithAdress_1"> Informatički sustavi info2 društvo s ograničenom odgovornošću za usluge, Bana Josipa Jelačića 71, 40000 Čakovec</derivirana_varijabla>
  </DomainObject.Predmet.ProtustrankaFormatedWithAdress>
  <DomainObject.Predmet.ProtustrankaFormatedWithAdressOIB>
    <izvorni_sadrzaj> Informatički sustavi info2 društvo s ograničenom odgovornošću za usluge, OIB 01268602049, Bana Josipa Jelačića 71, 40000 Čakovec</izvorni_sadrzaj>
    <derivirana_varijabla naziv="DomainObject.Predmet.ProtustrankaFormatedWithAdressOIB_1"> Informatički sustavi info2 društvo s ograničenom odgovornošću za usluge, OIB 01268602049, Bana Josipa Jelačića 71, 40000 Čakovec</derivirana_varijabla>
  </DomainObject.Predmet.ProtustrankaFormatedWithAdressOIB>
  <DomainObject.Predmet.ProtustrankaWithAdress>
    <izvorni_sadrzaj>Informatički sustavi info2 društvo s ograničenom odgovornošću za usluge Bana Josipa Jelačića 71, 40000 Čakovec</izvorni_sadrzaj>
    <derivirana_varijabla naziv="DomainObject.Predmet.ProtustrankaWithAdress_1">Informatički sustavi info2 društvo s ograničenom odgovornošću za usluge Bana Josipa Jelačića 71, 40000 Čakovec</derivirana_varijabla>
  </DomainObject.Predmet.ProtustrankaWithAdress>
  <DomainObject.Predmet.ProtustrankaWithAdressOIB>
    <izvorni_sadrzaj>Informatički sustavi info2 društvo s ograničenom odgovornošću za usluge, OIB 01268602049, Bana Josipa Jelačića 71, 40000 Čakovec</izvorni_sadrzaj>
    <derivirana_varijabla naziv="DomainObject.Predmet.ProtustrankaWithAdressOIB_1">Informatički sustavi info2 društvo s ograničenom odgovornošću za usluge, OIB 01268602049, Bana Josipa Jelačića 71, 40000 Čakovec</derivirana_varijabla>
  </DomainObject.Predmet.ProtustrankaWithAdressOIB>
  <DomainObject.Predmet.ProtustrankaNazivFormated>
    <izvorni_sadrzaj>Informatički sustavi info2 društvo s ograničenom odgovornošću za usluge</izvorni_sadrzaj>
    <derivirana_varijabla naziv="DomainObject.Predmet.ProtustrankaNazivFormated_1">Informatički sustavi info2 društvo s ograničenom odgovornošću za usluge</derivirana_varijabla>
  </DomainObject.Predmet.ProtustrankaNazivFormated>
  <DomainObject.Predmet.ProtustrankaNazivFormatedOIB>
    <izvorni_sadrzaj>Informatički sustavi info2 društvo s ograničenom odgovornošću za usluge, OIB 01268602049</izvorni_sadrzaj>
    <derivirana_varijabla naziv="DomainObject.Predmet.ProtustrankaNazivFormatedOIB_1">Informatički sustavi info2 društvo s ograničenom odgovornošću za usluge, OIB 01268602049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6779.92</izvorni_sadrzaj>
    <derivirana_varijabla naziv="DomainObject.Predmet.TrenutnaVrijednost_1">6779.92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Informatički sustavi info2 društvo s ograničenom odgovornošću za usluge</item>
    </izvorni_sadrzaj>
    <derivirana_varijabla naziv="DomainObject.Predmet.ProtuStrankaListFormated_1">
      <item>Informatički sustavi info2 društvo s ograničenom odgovornošću za usluge</item>
    </derivirana_varijabla>
  </DomainObject.Predmet.ProtuStrankaListFormated>
  <DomainObject.Predmet.ProtuStrankaListFormatedOIB>
    <izvorni_sadrzaj>
      <item>Informatički sustavi info2 društvo s ograničenom odgovornošću za usluge, OIB 01268602049</item>
    </izvorni_sadrzaj>
    <derivirana_varijabla naziv="DomainObject.Predmet.ProtuStrankaListFormatedOIB_1">
      <item>Informatički sustavi info2 društvo s ograničenom odgovornošću za usluge, OIB 01268602049</item>
    </derivirana_varijabla>
  </DomainObject.Predmet.ProtuStrankaListFormatedOIB>
  <DomainObject.Predmet.ProtuStrankaListFormatedWithAdress>
    <izvorni_sadrzaj>
      <item>Informatički sustavi info2 društvo s ograničenom odgovornošću za usluge, Bana Josipa Jelačića 71, 40000 Čakovec</item>
    </izvorni_sadrzaj>
    <derivirana_varijabla naziv="DomainObject.Predmet.ProtuStrankaListFormatedWithAdress_1">
      <item>Informatički sustavi info2 društvo s ograničenom odgovornošću za usluge, Bana Josipa Jelačića 71, 40000 Čakovec</item>
    </derivirana_varijabla>
  </DomainObject.Predmet.ProtuStrankaListFormatedWithAdress>
  <DomainObject.Predmet.ProtuStrankaListFormatedWithAdressOIB>
    <izvorni_sadrzaj>
      <item>Informatički sustavi info2 društvo s ograničenom odgovornošću za usluge, OIB 01268602049, Bana Josipa Jelačića 71, 40000 Čakovec</item>
    </izvorni_sadrzaj>
    <derivirana_varijabla naziv="DomainObject.Predmet.ProtuStrankaListFormatedWithAdressOIB_1">
      <item>Informatički sustavi info2 društvo s ograničenom odgovornošću za usluge, OIB 01268602049, Bana Josipa Jelačića 71, 40000 Čakovec</item>
    </derivirana_varijabla>
  </DomainObject.Predmet.ProtuStrankaListFormatedWithAdressOIB>
  <DomainObject.Predmet.ProtuStrankaListNazivFormated>
    <izvorni_sadrzaj>
      <item>Informatički sustavi info2 društvo s ograničenom odgovornošću za usluge</item>
    </izvorni_sadrzaj>
    <derivirana_varijabla naziv="DomainObject.Predmet.ProtuStrankaListNazivFormated_1">
      <item>Informatički sustavi info2 društvo s ograničenom odgovornošću za usluge</item>
    </derivirana_varijabla>
  </DomainObject.Predmet.ProtuStrankaListNazivFormated>
  <DomainObject.Predmet.ProtuStrankaListNazivFormatedOIB>
    <izvorni_sadrzaj>
      <item>Informatički sustavi info2 društvo s ograničenom odgovornošću za usluge, OIB 01268602049</item>
    </izvorni_sadrzaj>
    <derivirana_varijabla naziv="DomainObject.Predmet.ProtuStrankaListNazivFormatedOIB_1">
      <item>Informatički sustavi info2 društvo s ograničenom odgovornošću za usluge, OIB 01268602049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Informatički sustavi info2 društvo s ograničenom odgovornošću za usluge</izvorni_sadrzaj>
    <derivirana_varijabla naziv="DomainObject.Predmet.ProtustrankaIDrugi_1">Informatički sustavi info2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Informatički sustavi info2 društvo s ograničenom odgovornošću za usluge, OIB 01268602049, Bana Josipa Jelačića 71, 40000 Čakovec</izvorni_sadrzaj>
    <derivirana_varijabla naziv="DomainObject.Predmet.ProtustrankaIDrugiAdressOIB_1">Informatički sustavi info2 društvo s ograničenom odgovornošću za usluge, OIB 01268602049, Bana Josipa Jelačića 71,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Informatički sustavi info2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Informatički sustavi info2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Informatički sustavi info2 društvo s ograničenom odgovornošću za usluge, OIB 01268602049, Bana Josipa Jelačića 71,40000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Informatički sustavi info2 društvo s ograničenom odgovornošću za usluge, OIB 01268602049, Bana Josipa Jelačića 71,40000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01268602049</item>
      <item>, OIB null</item>
      <item>, OIB null</item>
    </izvorni_sadrzaj>
    <derivirana_varijabla naziv="DomainObject.Predmet.SudioniciListNazivOIB_1">
      <item>, OIB 85821130368</item>
      <item>, OIB 01268602049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2302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2015-11-06T09:28:00Z</dcterms:created>
  <dc:creator>user</dc:creator>
  <cp:lastModifiedBy>Marko Makaj</cp:lastModifiedBy>
  <cp:lastPrinted>2015-11-06T09:27:00Z</cp:lastPrinted>
  <dcterms:modified xmlns:xsi="http://www.w3.org/2001/XMLSchema-instance" xsi:type="dcterms:W3CDTF">2015-11-06T13:33:00Z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