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6a50" w14:paraId="9656a50" w:rsidRDefault="00DE456E" w:rsidP="00910611" w:rsidR="00DE456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456E" w:rsidP="00910611" w:rsidR="00DE456E">
      <w:r>
        <w:rPr>
          <w:rFonts w:eastAsia="MS Mincho"/>
        </w:rPr>
        <w:t xml:space="preserve">   REPUBLIKA HRVATSKA</w:t>
      </w:r>
    </w:p>
    <w:p w:rsidRDefault="00DE456E" w:rsidP="00910611" w:rsidR="00DE456E">
      <w:r>
        <w:rPr>
          <w:rFonts w:eastAsia="MS Mincho"/>
        </w:rPr>
        <w:t>TRGOVAČKI SUD U RIJECI</w:t>
      </w:r>
    </w:p>
    <w:p w:rsidRDefault="00DE456E" w:rsidR="00DE456E" w:rsidRPr="00910611">
      <w:pPr>
        <w:rPr>
          <w:rFonts w:eastAsia="MS Mincho"/>
        </w:rPr>
      </w:pPr>
      <w:r>
        <w:rPr>
          <w:rFonts w:eastAsia="MS Mincho"/>
        </w:rPr>
        <w:t xml:space="preserve">       Rijeka, Zadarska 1 i 3</w:t>
      </w:r>
    </w:p>
    <w:p w:rsidRDefault="00DE456E" w:rsidP="00910611" w:rsidR="00DE456E" w:rsidRPr="00910611"/>
    <w:p w:rsidRDefault="00344F4A" w:rsidP="00DE456E" w:rsidR="00042784">
      <w:pPr>
        <w:ind w:firstLine="708"/>
        <w:rPr>
          <w:rFonts w:eastAsia="MS Mincho"/>
        </w:rPr>
      </w:pPr>
      <w:r>
        <w:t xml:space="preserve">  </w:t>
      </w: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065FB0">
        <w:t>637/17-6</w:t>
      </w:r>
    </w:p>
    <w:p w:rsidRDefault="00FD4DE9" w:rsidP="00344F4A" w:rsidR="00FD4DE9">
      <w:pPr>
        <w:jc w:val="center"/>
        <w:rPr>
          <w:b/>
        </w:rPr>
      </w:pPr>
    </w:p>
    <w:p w:rsidRDefault="00344F4A" w:rsidP="00344F4A" w:rsidR="00344F4A" w:rsidRPr="009D580E">
      <w:pPr>
        <w:jc w:val="center"/>
      </w:pPr>
      <w:r w:rsidRPr="009D580E">
        <w:t>R E P U B L I K A   H R V A T S K A</w:t>
      </w:r>
    </w:p>
    <w:p w:rsidRDefault="00344F4A" w:rsidP="00344F4A" w:rsidR="00344F4A" w:rsidRPr="009D580E">
      <w:pPr>
        <w:jc w:val="both"/>
      </w:pPr>
      <w:r w:rsidRPr="009D580E">
        <w:tab/>
      </w:r>
      <w:r w:rsidRPr="009D580E">
        <w:tab/>
      </w:r>
      <w:r w:rsidRPr="009D580E">
        <w:tab/>
      </w:r>
      <w:r w:rsidRPr="009D580E">
        <w:tab/>
      </w:r>
      <w:r w:rsidRPr="009D580E">
        <w:tab/>
      </w:r>
      <w:r w:rsidRPr="009D580E">
        <w:tab/>
      </w:r>
    </w:p>
    <w:p w:rsidRDefault="00344F4A" w:rsidP="00344F4A" w:rsidR="00344F4A" w:rsidRPr="009D580E">
      <w:pPr>
        <w:jc w:val="center"/>
        <w:rPr>
          <w:bCs/>
        </w:rPr>
      </w:pPr>
      <w:r w:rsidRPr="009D580E">
        <w:rPr>
          <w:bCs/>
        </w:rPr>
        <w:t>R J E Š E N J E</w:t>
      </w:r>
    </w:p>
    <w:p w:rsidRDefault="00344F4A" w:rsidP="00344F4A" w:rsidR="00344F4A" w:rsidRPr="009D580E">
      <w:pPr>
        <w:jc w:val="center"/>
        <w:rPr>
          <w:bCs/>
        </w:rPr>
      </w:pPr>
    </w:p>
    <w:p w:rsidRDefault="00344F4A" w:rsidP="00344F4A" w:rsidR="00344F4A" w:rsidRPr="009D580E">
      <w:pPr>
        <w:jc w:val="center"/>
        <w:rPr>
          <w:bCs/>
        </w:rPr>
      </w:pPr>
      <w:r w:rsidRPr="009D580E">
        <w:rPr>
          <w:bCs/>
        </w:rPr>
        <w:t>I</w:t>
      </w:r>
    </w:p>
    <w:p w:rsidRDefault="00344F4A" w:rsidP="00344F4A" w:rsidR="00344F4A" w:rsidRPr="009D580E">
      <w:pPr>
        <w:jc w:val="center"/>
        <w:rPr>
          <w:bCs/>
        </w:rPr>
      </w:pPr>
    </w:p>
    <w:p w:rsidRDefault="00344F4A" w:rsidP="00344F4A" w:rsidR="00344F4A" w:rsidRPr="009D580E">
      <w:pPr>
        <w:jc w:val="center"/>
        <w:rPr>
          <w:bCs/>
        </w:rPr>
      </w:pPr>
      <w:r w:rsidRPr="009D580E">
        <w:rPr>
          <w:bCs/>
        </w:rPr>
        <w:t>Z A K LJ U Č A K</w:t>
      </w:r>
    </w:p>
    <w:p w:rsidRDefault="00344F4A" w:rsidP="00344F4A" w:rsidR="00344F4A">
      <w:pPr>
        <w:jc w:val="both"/>
      </w:pPr>
    </w:p>
    <w:p w:rsidRDefault="005F4B4D" w:rsidP="005F4B4D" w:rsidR="005F4B4D" w:rsidRPr="00F16BC7">
      <w:pPr>
        <w:jc w:val="center"/>
      </w:pPr>
    </w:p>
    <w:p w:rsidRDefault="005F4B4D" w:rsidP="00C96A82" w:rsidR="00C96A82" w:rsidRPr="00BC6A1B">
      <w:pPr>
        <w:autoSpaceDE w:val="false"/>
        <w:autoSpaceDN w:val="false"/>
        <w:adjustRightInd w:val="false"/>
        <w:jc w:val="both"/>
      </w:pPr>
      <w:r w:rsidRPr="006319A6">
        <w:tab/>
      </w:r>
      <w:r w:rsidR="00065FB0" w:rsidRPr="0069581D">
        <w:t>Trgovački sud u Rijeci, OIB 88785964957, po sucu pojedincu Danieli Korlević, odlučujući o prijedlogu Financijske agencije, Regionalni centar Rijeka, F. Kurelca 8 za otvaranje stečajnog postupka nad dužnikom trgovačkim društvom FRULA j.d.o.o. Rijeka, Osječka 62, OIB 33830843220</w:t>
      </w:r>
      <w:r w:rsidR="00C96A82" w:rsidRPr="00BC6A1B">
        <w:t xml:space="preserve">, dana </w:t>
      </w:r>
      <w:r w:rsidR="00065FB0">
        <w:t>26. ožujka</w:t>
      </w:r>
      <w:r w:rsidR="00C96A82" w:rsidRPr="00BC6A1B">
        <w:t xml:space="preserve"> 2018.  </w:t>
      </w:r>
    </w:p>
    <w:p w:rsidRDefault="00FD4DE9" w:rsidP="00344F4A" w:rsidR="00FD4DE9">
      <w:pPr>
        <w:jc w:val="both"/>
      </w:pPr>
    </w:p>
    <w:p w:rsidRDefault="00065FB0" w:rsidP="00344F4A" w:rsidR="00065FB0" w:rsidRPr="0061436B">
      <w:pPr>
        <w:jc w:val="both"/>
      </w:pPr>
    </w:p>
    <w:p w:rsidRDefault="00344F4A" w:rsidP="00344F4A" w:rsidR="00344F4A" w:rsidRPr="00520F0E">
      <w:pPr>
        <w:jc w:val="center"/>
        <w:rPr>
          <w:bCs/>
        </w:rPr>
      </w:pPr>
      <w:r w:rsidRPr="00520F0E">
        <w:rPr>
          <w:bCs/>
        </w:rPr>
        <w:t>r i j e š i o    j e</w:t>
      </w:r>
    </w:p>
    <w:p w:rsidRDefault="00344F4A" w:rsidP="00344F4A" w:rsidR="00344F4A">
      <w:pPr>
        <w:jc w:val="center"/>
        <w:rPr>
          <w:b/>
          <w:bCs/>
        </w:rPr>
      </w:pPr>
    </w:p>
    <w:p w:rsidRDefault="00344F4A" w:rsidP="00DE72BC" w:rsidR="00344F4A">
      <w:pPr>
        <w:jc w:val="both"/>
        <w:rPr>
          <w:b/>
        </w:rPr>
      </w:pPr>
      <w:r>
        <w:tab/>
        <w:t xml:space="preserve">Pokreće se prethodni postupak radi utvrđivanja pretpostavki za otvaranje stečajnog postupka nad dužnikom </w:t>
      </w:r>
      <w:r w:rsidR="00065FB0" w:rsidRPr="0069581D">
        <w:t>FRULA j.d.o.o. Rijeka, Osječka 62, OIB 33830843220</w:t>
      </w:r>
      <w:r w:rsidR="00DE72BC">
        <w:rPr>
          <w:b/>
        </w:rPr>
        <w:t>.</w:t>
      </w:r>
    </w:p>
    <w:p w:rsidRDefault="00DE72BC" w:rsidP="00DE72BC" w:rsidR="00DE72BC">
      <w:pPr>
        <w:jc w:val="both"/>
      </w:pPr>
    </w:p>
    <w:p w:rsidRDefault="00065FB0" w:rsidP="00DE72BC" w:rsidR="00065FB0">
      <w:pPr>
        <w:jc w:val="both"/>
      </w:pPr>
    </w:p>
    <w:p w:rsidRDefault="00344F4A" w:rsidP="00344F4A" w:rsidR="00344F4A" w:rsidRPr="00520F0E">
      <w:pPr>
        <w:jc w:val="center"/>
        <w:rPr>
          <w:bCs/>
        </w:rPr>
      </w:pPr>
      <w:r w:rsidRPr="00520F0E">
        <w:rPr>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065FB0">
        <w:t>Ivi Knežević, Rijeka, V. Širole Paje 16</w:t>
      </w:r>
      <w:r w:rsidR="00C96A82">
        <w:t xml:space="preserve">, OIB </w:t>
      </w:r>
      <w:r w:rsidR="00065FB0">
        <w:t>79051690757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065FB0" w:rsidP="00344F4A" w:rsidR="00344F4A" w:rsidRPr="00BF24A6">
      <w:pPr>
        <w:jc w:val="center"/>
        <w:rPr>
          <w:b/>
          <w:bCs/>
        </w:rPr>
      </w:pPr>
      <w:r>
        <w:rPr>
          <w:b/>
          <w:bCs/>
        </w:rPr>
        <w:t>29</w:t>
      </w:r>
      <w:r w:rsidR="00C96A82">
        <w:rPr>
          <w:b/>
          <w:bCs/>
        </w:rPr>
        <w:t xml:space="preserve">. </w:t>
      </w:r>
      <w:r w:rsidR="009D580E">
        <w:rPr>
          <w:b/>
          <w:bCs/>
        </w:rPr>
        <w:t>s</w:t>
      </w:r>
      <w:r>
        <w:rPr>
          <w:b/>
          <w:bCs/>
        </w:rPr>
        <w:t>vibanj 2018. u 10</w:t>
      </w:r>
      <w:r w:rsidR="00344F4A" w:rsidRPr="00BF24A6">
        <w:rPr>
          <w:b/>
          <w:bCs/>
        </w:rPr>
        <w:t>:</w:t>
      </w:r>
      <w:r>
        <w:rPr>
          <w:b/>
          <w:bCs/>
        </w:rPr>
        <w:t>3</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rsidR="00DE72BC">
        <w:t xml:space="preserve"> </w:t>
      </w:r>
      <w:r>
        <w:t>123</w:t>
      </w:r>
      <w:r w:rsidRPr="00BF24A6">
        <w:t>. st.</w:t>
      </w:r>
      <w:r w:rsidR="00DE72BC">
        <w:t xml:space="preserve"> </w:t>
      </w:r>
      <w:r w:rsidRPr="00BF24A6">
        <w:t>2. Stečajnog zakona).</w:t>
      </w:r>
    </w:p>
    <w:p w:rsidRDefault="00344F4A" w:rsidP="00344F4A" w:rsidR="00344F4A">
      <w:pPr>
        <w:tabs>
          <w:tab w:pos="1025" w:val="left"/>
        </w:tabs>
        <w:jc w:val="both"/>
      </w:pPr>
      <w:r>
        <w:tab/>
      </w:r>
    </w:p>
    <w:p w:rsidRDefault="00065FB0" w:rsidP="00344F4A" w:rsidR="00065FB0" w:rsidRPr="009D580E">
      <w:pPr>
        <w:tabs>
          <w:tab w:pos="1025" w:val="left"/>
        </w:tabs>
        <w:jc w:val="both"/>
      </w:pPr>
    </w:p>
    <w:p w:rsidRDefault="00344F4A" w:rsidP="00344F4A" w:rsidR="00344F4A" w:rsidRPr="009D580E">
      <w:pPr>
        <w:jc w:val="center"/>
        <w:rPr>
          <w:bCs/>
        </w:rPr>
      </w:pPr>
      <w:r w:rsidRPr="009D580E">
        <w:rPr>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7832E6">
        <w:t xml:space="preserve">ijeka podnijela je ovome sudu </w:t>
      </w:r>
      <w:r w:rsidR="00065FB0">
        <w:t>3. studenog 2017</w:t>
      </w:r>
      <w:r>
        <w:t xml:space="preserve">. prijedlog za otvaranje stečajnog postupka nad dužnikom </w:t>
      </w:r>
      <w:r w:rsidR="00065FB0" w:rsidRPr="0069581D">
        <w:t>FRULA j.d.o.o. Rijeka, Osječka 62, OIB 33830843220</w:t>
      </w:r>
      <w:r w:rsidR="009D580E">
        <w:t xml:space="preserve"> </w:t>
      </w:r>
      <w:r>
        <w:t>(dalje: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065FB0">
        <w:t>31. listopad 2017</w:t>
      </w:r>
      <w:r w:rsidR="009D580E">
        <w:t>.</w:t>
      </w:r>
      <w:r>
        <w:t xml:space="preserve"> u Očevidniku redoslijeda osnova za plaćanje ima evidentirane neizvršene osnove za plaćanje u neprekinutom razdoblju od 120 dana u ukupnom iznosu od </w:t>
      </w:r>
      <w:r w:rsidR="00065FB0">
        <w:t>8.104,23</w:t>
      </w:r>
      <w:r w:rsidR="007832E6" w:rsidRPr="00D9210B">
        <w:t xml:space="preserve"> kn</w:t>
      </w:r>
      <w:r w:rsidR="007832E6">
        <w:t xml:space="preserve"> </w:t>
      </w:r>
      <w:r>
        <w:t xml:space="preserve">u koji iznos je uračunata i kamata i naknada Financijske agencije za provedbe ovrhe i da dužnik ima </w:t>
      </w:r>
      <w:r w:rsidR="00EF6535">
        <w:t>jednog</w:t>
      </w:r>
      <w:r w:rsidR="009C137F">
        <w:t xml:space="preserve"> zaposlenik</w:t>
      </w:r>
      <w:r w:rsidR="00EF6535">
        <w:t>a</w:t>
      </w:r>
      <w:r>
        <w:t>.</w:t>
      </w:r>
      <w:r w:rsidR="00EF6535">
        <w:t xml:space="preserve"> </w:t>
      </w:r>
    </w:p>
    <w:p w:rsidRDefault="00344F4A" w:rsidP="00344F4A" w:rsidR="00344F4A">
      <w:pPr>
        <w:jc w:val="both"/>
      </w:pPr>
      <w:r>
        <w:tab/>
        <w:t xml:space="preserve">Prema Očevidniku redoslijeda osnova za plaćanje od </w:t>
      </w:r>
      <w:r w:rsidR="00065FB0">
        <w:t>26</w:t>
      </w:r>
      <w:r w:rsidR="009D580E">
        <w:t>. ožujka</w:t>
      </w:r>
      <w:r>
        <w:t xml:space="preserve"> 2018.</w:t>
      </w:r>
      <w:r w:rsidR="007149A1">
        <w:t xml:space="preserve">, </w:t>
      </w:r>
      <w:r>
        <w:t xml:space="preserve">dužnik ima neizvršene osnove za plaćanje u ukupnom iznosu od </w:t>
      </w:r>
      <w:r w:rsidR="00065FB0">
        <w:t>9.589,67</w:t>
      </w:r>
      <w:r w:rsidR="00DE72BC">
        <w:t xml:space="preserve"> </w:t>
      </w:r>
      <w:r>
        <w:t>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065FB0">
        <w:t>26</w:t>
      </w:r>
      <w:r w:rsidR="009D580E">
        <w:t>. ožujka</w:t>
      </w:r>
      <w:r w:rsidR="007149A1" w:rsidRPr="00361213">
        <w:t xml:space="preserv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065FB0" w:rsidR="009B43BC" w:rsidRPr="00296BDF">
      <w:pPr>
        <w:ind w:firstLine="708" w:left="1416"/>
        <w:jc w:val="right"/>
      </w:pPr>
      <w:r w:rsidRPr="00361213">
        <w:t xml:space="preserve">                               </w:t>
      </w:r>
      <w:r w:rsidRPr="00361213">
        <w:tab/>
      </w:r>
      <w:r w:rsidRPr="00296BDF">
        <w:tab/>
      </w:r>
      <w:r w:rsidRPr="00296BDF">
        <w:tab/>
      </w:r>
      <w:r w:rsidRPr="00296BDF">
        <w:tab/>
        <w:t>Daniela Korlević</w:t>
      </w:r>
      <w:r w:rsidR="00DF59DA" w:rsidRPr="00296BDF">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Sect="00C96A82" w:rsidR="00CC24C8">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350F"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50F">
      <w:rPr>
        <w:rStyle w:val="Brojstranice"/>
        <w:noProof/>
      </w:rPr>
      <w:t>3</w:t>
    </w:r>
    <w:r>
      <w:rPr>
        <w:rStyle w:val="Brojstranice"/>
      </w:rPr>
      <w:fldChar w:fldCharType="end"/>
    </w:r>
  </w:p>
  <w:p w:rsidRDefault="00BD350F"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82" w:rsidP="00C96A82" w:rsidR="00C96A82">
    <w:pPr>
      <w:ind w:firstLine="708"/>
      <w:jc w:val="right"/>
    </w:pPr>
    <w:r>
      <w:rPr>
        <w:rFonts w:eastAsia="MS Mincho"/>
      </w:rPr>
      <w:t xml:space="preserve">          </w:t>
    </w:r>
    <w:r>
      <w:t>Poslovni broj</w:t>
    </w:r>
    <w:r w:rsidRPr="00DA66D5">
      <w:t xml:space="preserve"> 15 St-</w:t>
    </w:r>
    <w:r w:rsidR="00065FB0">
      <w:t>637/17-6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42784"/>
    <w:rsid w:val="00065FB0"/>
    <w:rsid w:val="0007196C"/>
    <w:rsid w:val="000F1107"/>
    <w:rsid w:val="00103870"/>
    <w:rsid w:val="00114F31"/>
    <w:rsid w:val="001254EF"/>
    <w:rsid w:val="00130A59"/>
    <w:rsid w:val="00132957"/>
    <w:rsid w:val="00194BF8"/>
    <w:rsid w:val="001A15BC"/>
    <w:rsid w:val="001D64CD"/>
    <w:rsid w:val="001E1B90"/>
    <w:rsid w:val="001F3C33"/>
    <w:rsid w:val="00233163"/>
    <w:rsid w:val="00243A4A"/>
    <w:rsid w:val="00296BDF"/>
    <w:rsid w:val="002D370B"/>
    <w:rsid w:val="002D6AE0"/>
    <w:rsid w:val="002E2502"/>
    <w:rsid w:val="00320B09"/>
    <w:rsid w:val="00344F4A"/>
    <w:rsid w:val="003529A4"/>
    <w:rsid w:val="00361213"/>
    <w:rsid w:val="0036759F"/>
    <w:rsid w:val="0037180D"/>
    <w:rsid w:val="003B09CA"/>
    <w:rsid w:val="003B6F7D"/>
    <w:rsid w:val="003D1EAB"/>
    <w:rsid w:val="003D1FA8"/>
    <w:rsid w:val="003F7313"/>
    <w:rsid w:val="00426879"/>
    <w:rsid w:val="00481E81"/>
    <w:rsid w:val="004C278B"/>
    <w:rsid w:val="004C648A"/>
    <w:rsid w:val="004D2E20"/>
    <w:rsid w:val="00500D63"/>
    <w:rsid w:val="0051213B"/>
    <w:rsid w:val="00520F0E"/>
    <w:rsid w:val="00532BA3"/>
    <w:rsid w:val="005848B3"/>
    <w:rsid w:val="005C605D"/>
    <w:rsid w:val="005E3811"/>
    <w:rsid w:val="005F4B4D"/>
    <w:rsid w:val="00672209"/>
    <w:rsid w:val="00684E14"/>
    <w:rsid w:val="00695E57"/>
    <w:rsid w:val="006E4A63"/>
    <w:rsid w:val="007148D0"/>
    <w:rsid w:val="007149A1"/>
    <w:rsid w:val="00763AEF"/>
    <w:rsid w:val="007832E6"/>
    <w:rsid w:val="007E5B86"/>
    <w:rsid w:val="00804741"/>
    <w:rsid w:val="0088460A"/>
    <w:rsid w:val="008E4444"/>
    <w:rsid w:val="008F27DF"/>
    <w:rsid w:val="009477FA"/>
    <w:rsid w:val="00972E56"/>
    <w:rsid w:val="00975F37"/>
    <w:rsid w:val="009854FA"/>
    <w:rsid w:val="009A00D5"/>
    <w:rsid w:val="009A01E2"/>
    <w:rsid w:val="009A3F0A"/>
    <w:rsid w:val="009B1097"/>
    <w:rsid w:val="009B43BC"/>
    <w:rsid w:val="009C137F"/>
    <w:rsid w:val="009D2B8A"/>
    <w:rsid w:val="009D30D1"/>
    <w:rsid w:val="009D580E"/>
    <w:rsid w:val="009F025F"/>
    <w:rsid w:val="00A1515B"/>
    <w:rsid w:val="00A34B0F"/>
    <w:rsid w:val="00A52974"/>
    <w:rsid w:val="00A64247"/>
    <w:rsid w:val="00A72D67"/>
    <w:rsid w:val="00A7556C"/>
    <w:rsid w:val="00AB1957"/>
    <w:rsid w:val="00B07E00"/>
    <w:rsid w:val="00B53898"/>
    <w:rsid w:val="00BA0B45"/>
    <w:rsid w:val="00BC0A6C"/>
    <w:rsid w:val="00BD350F"/>
    <w:rsid w:val="00C06712"/>
    <w:rsid w:val="00C61A05"/>
    <w:rsid w:val="00C80810"/>
    <w:rsid w:val="00C96A82"/>
    <w:rsid w:val="00CA04DF"/>
    <w:rsid w:val="00CA6828"/>
    <w:rsid w:val="00CC24C8"/>
    <w:rsid w:val="00CD7F2E"/>
    <w:rsid w:val="00CE5085"/>
    <w:rsid w:val="00CF7722"/>
    <w:rsid w:val="00D20B2B"/>
    <w:rsid w:val="00D765B1"/>
    <w:rsid w:val="00D9299E"/>
    <w:rsid w:val="00DC2B85"/>
    <w:rsid w:val="00DD415A"/>
    <w:rsid w:val="00DE456E"/>
    <w:rsid w:val="00DE72BC"/>
    <w:rsid w:val="00DF59DA"/>
    <w:rsid w:val="00E26995"/>
    <w:rsid w:val="00E50DF4"/>
    <w:rsid w:val="00E86922"/>
    <w:rsid w:val="00E903C4"/>
    <w:rsid w:val="00EB20EC"/>
    <w:rsid w:val="00EC1D18"/>
    <w:rsid w:val="00EF6535"/>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E456E"/>
    <w:rPr>
      <w:color w:val="808080"/>
      <w:bdr w:space="0" w:sz="0" w:color="auto" w:val="none"/>
      <w:shd w:fill="auto" w:color="auto" w:val="clear"/>
    </w:rPr>
  </w:style>
  <w:style w:customStyle="true" w:styleId="eSPISCCParagraphDefaultFont" w:type="character">
    <w:name w:val="eSPIS_CC_Paragraph Default Font"/>
    <w:basedOn w:val="Zadanifontodlomka"/>
    <w:rsid w:val="00DE45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56E"/>
    <w:rPr>
      <w:bdr w:space="0" w:sz="0" w:color="auto" w:val="none"/>
      <w:shd w:fill="FFFFCC" w:color="auto" w:val="clear"/>
      <w:lang w:val="hr-HR"/>
    </w:rPr>
  </w:style>
  <w:style w:customStyle="true" w:styleId="PozadinaSvijetloCrvena" w:type="character">
    <w:name w:val="Pozadina_SvijetloCrvena"/>
    <w:basedOn w:val="eSPISCCParagraphDefaultFont"/>
    <w:rsid w:val="00DE45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5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E456E"/>
    <w:rPr>
      <w:color w:val="808080"/>
      <w:bdr w:color="auto" w:space="0" w:sz="0" w:val="none"/>
      <w:shd w:color="auto" w:fill="auto" w:val="clear"/>
    </w:rPr>
  </w:style>
  <w:style w:customStyle="1" w:styleId="eSPISCCParagraphDefaultFont" w:type="character">
    <w:name w:val="eSPIS_CC_Paragraph Default Font"/>
    <w:basedOn w:val="Zadanifontodlomka"/>
    <w:rsid w:val="00DE45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56E"/>
    <w:rPr>
      <w:bdr w:color="auto" w:space="0" w:sz="0" w:val="none"/>
      <w:shd w:color="auto" w:fill="FFFFCC" w:val="clear"/>
      <w:lang w:val="hr-HR"/>
    </w:rPr>
  </w:style>
  <w:style w:customStyle="1" w:styleId="PozadinaSvijetloCrvena" w:type="character">
    <w:name w:val="Pozadina_SvijetloCrvena"/>
    <w:basedOn w:val="eSPISCCParagraphDefaultFont"/>
    <w:rsid w:val="00DE45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5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FRULA j.d.o.o.</izvorni_sadrzaj>
    <derivirana_varijabla naziv="DomainObject.Predmet.ProtustrankaFormated_1">  FRULA j.d.o.o.</derivirana_varijabla>
  </DomainObject.Predmet.ProtustrankaFormated>
  <DomainObject.Predmet.ProtustrankaFormatedOIB>
    <izvorni_sadrzaj>  FRULA j.d.o.o., OIB 33830843220</izvorni_sadrzaj>
    <derivirana_varijabla naziv="DomainObject.Predmet.ProtustrankaFormatedOIB_1">  FRULA j.d.o.o., OIB 33830843220</derivirana_varijabla>
  </DomainObject.Predmet.ProtustrankaFormatedOIB>
  <DomainObject.Predmet.ProtustrankaFormatedWithAdress>
    <izvorni_sadrzaj> FRULA j.d.o.o., Osječka 62, 51000 Rijeka</izvorni_sadrzaj>
    <derivirana_varijabla naziv="DomainObject.Predmet.ProtustrankaFormatedWithAdress_1"> FRULA j.d.o.o., Osječka 62, 51000 Rijeka</derivirana_varijabla>
  </DomainObject.Predmet.ProtustrankaFormatedWithAdress>
  <DomainObject.Predmet.ProtustrankaFormatedWithAdressOIB>
    <izvorni_sadrzaj> FRULA j.d.o.o., OIB 33830843220, Osječka 62, 51000 Rijeka</izvorni_sadrzaj>
    <derivirana_varijabla naziv="DomainObject.Predmet.ProtustrankaFormatedWithAdressOIB_1"> FRULA j.d.o.o., OIB 33830843220, Osječka 62, 51000 Rijeka</derivirana_varijabla>
  </DomainObject.Predmet.ProtustrankaFormatedWithAdressOIB>
  <DomainObject.Predmet.ProtustrankaWithAdress>
    <izvorni_sadrzaj>FRULA j.d.o.o. Osječka 62, 51000 Rijeka</izvorni_sadrzaj>
    <derivirana_varijabla naziv="DomainObject.Predmet.ProtustrankaWithAdress_1">FRULA j.d.o.o. Osječka 62, 51000 Rijeka</derivirana_varijabla>
  </DomainObject.Predmet.ProtustrankaWithAdress>
  <DomainObject.Predmet.ProtustrankaWithAdressOIB>
    <izvorni_sadrzaj>FRULA j.d.o.o., OIB 33830843220, Osječka 62, 51000 Rijeka</izvorni_sadrzaj>
    <derivirana_varijabla naziv="DomainObject.Predmet.ProtustrankaWithAdressOIB_1">FRULA j.d.o.o., OIB 33830843220, Osječka 62, 51000 Rijeka</derivirana_varijabla>
  </DomainObject.Predmet.ProtustrankaWithAdressOIB>
  <DomainObject.Predmet.ProtustrankaNazivFormated>
    <izvorni_sadrzaj>FRULA j.d.o.o.</izvorni_sadrzaj>
    <derivirana_varijabla naziv="DomainObject.Predmet.ProtustrankaNazivFormated_1">FRULA j.d.o.o.</derivirana_varijabla>
  </DomainObject.Predmet.ProtustrankaNazivFormated>
  <DomainObject.Predmet.ProtustrankaNazivFormatedOIB>
    <izvorni_sadrzaj>FRULA j.d.o.o., OIB 33830843220</izvorni_sadrzaj>
    <derivirana_varijabla naziv="DomainObject.Predmet.ProtustrankaNazivFormatedOIB_1">FRULA j.d.o.o., OIB 33830843220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FRULA j.d.o.o.</item>
    </izvorni_sadrzaj>
    <derivirana_varijabla naziv="DomainObject.Predmet.ProtuStrankaListFormated_1">
      <item>FRULA j.d.o.o.</item>
    </derivirana_varijabla>
  </DomainObject.Predmet.ProtuStrankaListFormated>
  <DomainObject.Predmet.ProtuStrankaListFormatedOIB>
    <izvorni_sadrzaj>
      <item>FRULA j.d.o.o., OIB 33830843220</item>
    </izvorni_sadrzaj>
    <derivirana_varijabla naziv="DomainObject.Predmet.ProtuStrankaListFormatedOIB_1">
      <item>FRULA j.d.o.o., OIB 33830843220</item>
    </derivirana_varijabla>
  </DomainObject.Predmet.ProtuStrankaListFormatedOIB>
  <DomainObject.Predmet.ProtuStrankaListFormatedWithAdress>
    <izvorni_sadrzaj>
      <item>FRULA j.d.o.o., Osječka 62, 51000 Rijeka</item>
    </izvorni_sadrzaj>
    <derivirana_varijabla naziv="DomainObject.Predmet.ProtuStrankaListFormatedWithAdress_1">
      <item>FRULA j.d.o.o., Osječka 62, 51000 Rijeka</item>
    </derivirana_varijabla>
  </DomainObject.Predmet.ProtuStrankaListFormatedWithAdress>
  <DomainObject.Predmet.ProtuStrankaListFormatedWithAdressOIB>
    <izvorni_sadrzaj>
      <item>FRULA j.d.o.o., OIB 33830843220, Osječka 62, 51000 Rijeka</item>
    </izvorni_sadrzaj>
    <derivirana_varijabla naziv="DomainObject.Predmet.ProtuStrankaListFormatedWithAdressOIB_1">
      <item>FRULA j.d.o.o., OIB 33830843220, Osječka 62, 51000 Rijeka</item>
    </derivirana_varijabla>
  </DomainObject.Predmet.ProtuStrankaListFormatedWithAdressOIB>
  <DomainObject.Predmet.ProtuStrankaListNazivFormated>
    <izvorni_sadrzaj>
      <item>FRULA j.d.o.o.</item>
    </izvorni_sadrzaj>
    <derivirana_varijabla naziv="DomainObject.Predmet.ProtuStrankaListNazivFormated_1">
      <item>FRULA j.d.o.o.</item>
    </derivirana_varijabla>
  </DomainObject.Predmet.ProtuStrankaListNazivFormated>
  <DomainObject.Predmet.ProtuStrankaListNazivFormatedOIB>
    <izvorni_sadrzaj>
      <item>FRULA j.d.o.o., OIB 33830843220</item>
    </izvorni_sadrzaj>
    <derivirana_varijabla naziv="DomainObject.Predmet.ProtuStrankaListNazivFormatedOIB_1">
      <item>FRULA j.d.o.o., OIB 33830843220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FRULA j.d.o.o.</izvorni_sadrzaj>
    <derivirana_varijabla naziv="DomainObject.Predmet.ProtustrankaIDrugi_1">FRULA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FRULA j.d.o.o., OIB 33830843220, Osječka 62, 51000 Rijeka</izvorni_sadrzaj>
    <derivirana_varijabla naziv="DomainObject.Predmet.ProtustrankaIDrugiAdressOIB_1">FRULA j.d.o.o., OIB 33830843220, Osječka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FRULA j.d.o.o.</item>
    </izvorni_sadrzaj>
    <derivirana_varijabla naziv="DomainObject.Predmet.SudioniciListNaziv_1">
      <item>FINA  Rijeka</item>
      <item>FRULA j.d.o.o.</item>
    </derivirana_varijabla>
  </DomainObject.Predmet.SudioniciListNaziv>
  <DomainObject.Predmet.SudioniciListAdressOIB>
    <izvorni_sadrzaj>
      <item>FINA  Rijeka, OIB 85821130368, Frana Kurelca 8,51000 Rijeka</item>
      <item>FRULA j.d.o.o., OIB 33830843220, Osječka 62,51000 Rijeka</item>
    </izvorni_sadrzaj>
    <derivirana_varijabla naziv="DomainObject.Predmet.SudioniciListAdressOIB_1">
      <item>FINA  Rijeka, OIB 85821130368, Frana Kurelca 8,51000 Rijeka</item>
      <item>FRULA j.d.o.o., OIB 33830843220, Osječka 62,51000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33830843220</item>
    </izvorni_sadrzaj>
    <derivirana_varijabla naziv="DomainObject.Predmet.SudioniciListNazivOIB_1">
      <item>, OIB 85821130368</item>
      <item>, OIB 33830843220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3975</properties:Characters>
  <properties:Lines>150</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2018-03-26T09:05:00Z</dcterms:created>
  <dc:creator>Jasna Radulović</dc:creator>
  <cp:lastModifiedBy>Jasna Radulović</cp:lastModifiedBy>
  <cp:lastPrinted>2018-03-19T13:24:00Z</cp:lastPrinted>
  <dcterms:modified xmlns:xsi="http://www.w3.org/2001/XMLSchema-instance" xsi:type="dcterms:W3CDTF">2018-03-26T09:11:00Z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(637-17_preth._bez_privr._bez_privr)</vt:lpwstr>
  </prop:property>
  <prop:property name="CC_coloring" pid="4" fmtid="{D5CDD505-2E9C-101B-9397-08002B2CF9AE}">
    <vt:bool>false</vt:bool>
  </prop:property>
  <prop:property name="BrojStranica" pid="5" fmtid="{D5CDD505-2E9C-101B-9397-08002B2CF9AE}">
    <vt:i4>3</vt:i4>
  </prop:property>
</prop:Properties>
</file>