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cdf8" w14:paraId="282cdf8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1D78D8">
        <w:t>12/2016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D78D8">
        <w:t>12/2016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1D78D8">
        <w:t>VESELA HIŽA j.d.o.o. za trgovinu i usluge, turistička agencija, OIB 82216627199, Zagreb, Rogoznička 3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D78D8">
        <w:t>193.523,87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1D78D8"/>
    <w:rsid w:val="00215918"/>
    <w:rsid w:val="002E06D3"/>
    <w:rsid w:val="00347DCD"/>
    <w:rsid w:val="0044280E"/>
    <w:rsid w:val="004B4B7E"/>
    <w:rsid w:val="00504A4A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7D3B"/>
    <w:rsid w:val="0098192A"/>
    <w:rsid w:val="009A248B"/>
    <w:rsid w:val="00AB00C6"/>
    <w:rsid w:val="00AF31FC"/>
    <w:rsid w:val="00B00AAF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HIŽA j.d.o.o. zastupanog po punomoćniku DOBRIVOJ POSAVEC</izvorni_sadrzaj>
    <derivirana_varijabla naziv="DomainObject.Predmet.ProtustrankaFormated_1">  VESELA HIŽA j.d.o.o. zastupanog po punomoćniku DOBRIVOJ POSAVEC</derivirana_varijabla>
  </DomainObject.Predmet.ProtustrankaFormated>
  <DomainObject.Predmet.ProtustrankaFormatedOIB>
    <izvorni_sadrzaj>  VESELA HIŽA j.d.o.o., OIB 82216627199 zastupanog po punomoćniku DOBRIVOJ POSAVEC</izvorni_sadrzaj>
    <derivirana_varijabla naziv="DomainObject.Predmet.ProtustrankaFormatedOIB_1">  VESELA HIŽA j.d.o.o., OIB 82216627199 zastupanog po punomoćniku DOBRIVOJ POSAVEC</derivirana_varijabla>
  </DomainObject.Predmet.ProtustrankaFormatedOIB>
  <DomainObject.Predmet.ProtustrankaFormatedWithAdress>
    <izvorni_sadrzaj> VESELA HIŽA j.d.o.o., Rogoznička 3, 10000 Zagreb zastupanog po punomoćniku DOBRIVOJ POSAVEC</izvorni_sadrzaj>
    <derivirana_varijabla naziv="DomainObject.Predmet.ProtustrankaFormatedWithAdress_1"> VESELA HIŽA j.d.o.o., Rogoznička 3, 10000 Zagreb zastupanog po punomoćniku DOBRIVOJ POSAVEC</derivirana_varijabla>
  </DomainObject.Predmet.ProtustrankaFormatedWithAdress>
  <DomainObject.Predmet.ProtustrankaFormatedWithAdressOIB>
    <izvorni_sadrzaj> VESELA HIŽA j.d.o.o., OIB 82216627199, Rogoznička 3, 10000 Zagreb zastupanog po punomoćniku DOBRIVOJ POSAVEC</izvorni_sadrzaj>
    <derivirana_varijabla naziv="DomainObject.Predmet.ProtustrankaFormatedWithAdressOIB_1"> VESELA HIŽA j.d.o.o., OIB 82216627199, Rogoznička 3, 10000 Zagreb zastupanog po punomoćniku DOBRIVOJ POSAVEC</derivirana_varijabla>
  </DomainObject.Predmet.ProtustrankaFormatedWithAdressOIB>
  <DomainObject.Predmet.ProtustrankaWithAdress>
    <izvorni_sadrzaj>VESELA HIŽA j.d.o.o. Rogoznička 3, 10000 Zagreb</izvorni_sadrzaj>
    <derivirana_varijabla naziv="DomainObject.Predmet.ProtustrankaWithAdress_1">VESELA HIŽA j.d.o.o. Rogoznička 3, 10000 Zagreb</derivirana_varijabla>
  </DomainObject.Predmet.ProtustrankaWithAdress>
  <DomainObject.Predmet.ProtustrankaWithAdressOIB>
    <izvorni_sadrzaj>VESELA HIŽA j.d.o.o., OIB 82216627199, Rogoznička 3, 10000 Zagreb</izvorni_sadrzaj>
    <derivirana_varijabla naziv="DomainObject.Predmet.ProtustrankaWithAdressOIB_1">VESELA HIŽA j.d.o.o., OIB 82216627199, Rogoznička 3, 10000 Zagreb</derivirana_varijabla>
  </DomainObject.Predmet.ProtustrankaWithAdressOIB>
  <DomainObject.Predmet.ProtustrankaNazivFormated>
    <izvorni_sadrzaj>VESELA HIŽA j.d.o.o.</izvorni_sadrzaj>
    <derivirana_varijabla naziv="DomainObject.Predmet.ProtustrankaNazivFormated_1">VESELA HIŽA j.d.o.o.</derivirana_varijabla>
  </DomainObject.Predmet.ProtustrankaNazivFormated>
  <DomainObject.Predmet.ProtustrankaNazivFormatedOIB>
    <izvorni_sadrzaj>VESELA HIŽA j.d.o.o., OIB 82216627199</izvorni_sadrzaj>
    <derivirana_varijabla naziv="DomainObject.Predmet.ProtustrankaNazivFormatedOIB_1">VESELA HIŽA j.d.o.o., OIB 82216627199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HIŽA j.d.o.o. zastupanog po punomoćniku DOBRIVOJ POSAVEC</item>
    </izvorni_sadrzaj>
    <derivirana_varijabla naziv="DomainObject.Predmet.ProtuStrankaListFormated_1">
      <item>VESELA HIŽA j.d.o.o. zastupanog po punomoćniku DOBRIVOJ POSAVEC</item>
    </derivirana_varijabla>
  </DomainObject.Predmet.ProtuStrankaListFormated>
  <DomainObject.Predmet.ProtuStrankaListFormatedOIB>
    <izvorni_sadrzaj>
      <item>VESELA HIŽA j.d.o.o., OIB 82216627199 zastupanog po punomoćniku DOBRIVOJ POSAVEC</item>
    </izvorni_sadrzaj>
    <derivirana_varijabla naziv="DomainObject.Predmet.ProtuStrankaListFormatedOIB_1">
      <item>VESELA HIŽA j.d.o.o., OIB 82216627199 zastupanog po punomoćniku DOBRIVOJ POSAVEC</item>
    </derivirana_varijabla>
  </DomainObject.Predmet.ProtuStrankaListFormatedOIB>
  <DomainObject.Predmet.ProtuStrankaListFormatedWithAdress>
    <izvorni_sadrzaj>
      <item>VESELA HIŽA j.d.o.o., Rogoznička 3, 10000 Zagreb zastupanog po punomoćniku DOBRIVOJ POSAVEC</item>
    </izvorni_sadrzaj>
    <derivirana_varijabla naziv="DomainObject.Predmet.ProtuStrankaListFormatedWithAdress_1">
      <item>VESELA HIŽA j.d.o.o., Rogoznička 3, 10000 Zagreb zastupanog po punomoćniku DOBRIVOJ POSAVEC</item>
    </derivirana_varijabla>
  </DomainObject.Predmet.ProtuStrankaListFormatedWithAdress>
  <DomainObject.Predmet.ProtuStrankaListFormatedWithAdressOIB>
    <izvorni_sadrzaj>
      <item>VESELA HIŽA j.d.o.o., OIB 82216627199, Rogoznička 3, 10000 Zagreb zastupanog po punomoćniku DOBRIVOJ POSAVEC</item>
    </izvorni_sadrzaj>
    <derivirana_varijabla naziv="DomainObject.Predmet.ProtuStrankaListFormatedWithAdressOIB_1">
      <item>VESELA HIŽA j.d.o.o., OIB 82216627199, Rogoznička 3, 10000 Zagreb zastupanog po punomoćniku DOBRIVOJ POSAVEC</item>
    </derivirana_varijabla>
  </DomainObject.Predmet.ProtuStrankaListFormatedWithAdressOIB>
  <DomainObject.Predmet.ProtuStrankaListNazivFormated>
    <izvorni_sadrzaj>
      <item>VESELA HIŽA j.d.o.o.</item>
    </izvorni_sadrzaj>
    <derivirana_varijabla naziv="DomainObject.Predmet.ProtuStrankaListNazivFormated_1">
      <item>VESELA HIŽA j.d.o.o.</item>
    </derivirana_varijabla>
  </DomainObject.Predmet.ProtuStrankaListNazivFormated>
  <DomainObject.Predmet.ProtuStrankaListNazivFormatedOIB>
    <izvorni_sadrzaj>
      <item>VESELA HIŽA j.d.o.o., OIB 82216627199</item>
    </izvorni_sadrzaj>
    <derivirana_varijabla naziv="DomainObject.Predmet.ProtuStrankaListNazivFormatedOIB_1">
      <item>VESELA HIŽA j.d.o.o., OIB 82216627199</item>
    </derivirana_varijabla>
  </DomainObject.Predmet.ProtuStrankaListNazivFormatedOIB>
  <DomainObject.Predmet.OstaliListFormated>
    <izvorni_sadrzaj>
      <item>DOBRIVOJ POSAVEC punomoćnik sudionika u postupku VESELA HIŽA j.d.o.o.</item>
    </izvorni_sadrzaj>
    <derivirana_varijabla naziv="DomainObject.Predmet.OstaliListFormated_1">
      <item>DOBRIVOJ POSAVEC punomoćnik sudionika u postupku VESELA HIŽA j.d.o.o.</item>
    </derivirana_varijabla>
  </DomainObject.Predmet.OstaliListFormated>
  <DomainObject.Predmet.OstaliListFormatedOIB>
    <izvorni_sadrzaj>
      <item>DOBRIVOJ POSAVEC, OIB 46510193405 punomoćnik sudionika u postupku VESELA HIŽA j.d.o.o.</item>
    </izvorni_sadrzaj>
    <derivirana_varijabla naziv="DomainObject.Predmet.OstaliListFormatedOIB_1">
      <item>DOBRIVOJ POSAVEC, OIB 46510193405 punomoćnik sudionika u postupku VESELA HIŽA j.d.o.o.</item>
    </derivirana_varijabla>
  </DomainObject.Predmet.OstaliListFormatedOIB>
  <DomainObject.Predmet.OstaliListFormatedWithAdress>
    <izvorni_sadrzaj>
      <item>DOBRIVOJ POSAVEC, Hrvatskog Sokola 81, 10000 Zagreb punomoćnik sudionika u postupku VESELA HIŽA j.d.o.o.</item>
    </izvorni_sadrzaj>
    <derivirana_varijabla naziv="DomainObject.Predmet.OstaliListFormatedWithAdress_1">
      <item>DOBRIVOJ POSAVEC, Hrvatskog Sokola 81, 10000 Zagreb punomoćnik sudionika u postupku VESELA HIŽA j.d.o.o.</item>
    </derivirana_varijabla>
  </DomainObject.Predmet.OstaliListFormatedWithAdress>
  <DomainObject.Predmet.OstaliListFormatedWithAdressOIB>
    <izvorni_sadrzaj>
      <item>DOBRIVOJ POSAVEC, OIB 46510193405, Hrvatskog Sokola 81, 10000 Zagreb punomoćnik sudionika u postupku VESELA HIŽA j.d.o.o.</item>
    </izvorni_sadrzaj>
    <derivirana_varijabla naziv="DomainObject.Predmet.OstaliListFormatedWithAdressOIB_1">
      <item>DOBRIVOJ POSAVEC, OIB 46510193405, Hrvatskog Sokola 81, 10000 Zagreb punomoćnik sudionika u postupku VESELA HIŽA j.d.o.o.</item>
    </derivirana_varijabla>
  </DomainObject.Predmet.OstaliListFormatedWithAdressOIB>
  <DomainObject.Predmet.OstaliListNazivFormated>
    <izvorni_sadrzaj>
      <item>DOBRIVOJ POSAVEC</item>
    </izvorni_sadrzaj>
    <derivirana_varijabla naziv="DomainObject.Predmet.OstaliListNazivFormated_1">
      <item>DOBRIVOJ POSAVEC</item>
    </derivirana_varijabla>
  </DomainObject.Predmet.OstaliListNazivFormated>
  <DomainObject.Predmet.OstaliListNazivFormatedOIB>
    <izvorni_sadrzaj>
      <item>DOBRIVOJ POSAVEC, OIB 46510193405</item>
    </izvorni_sadrzaj>
    <derivirana_varijabla naziv="DomainObject.Predmet.OstaliListNazivFormatedOIB_1">
      <item>DOBRIVOJ POSAVEC, OIB 46510193405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HIŽA j.d.o.o.</izvorni_sadrzaj>
    <derivirana_varijabla naziv="DomainObject.Predmet.ProtustrankaIDrugi_1">VESELA HIŽA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HIŽA j.d.o.o., OIB 82216627199, Rogoznička 3, 10000 Zagreb</izvorni_sadrzaj>
    <derivirana_varijabla naziv="DomainObject.Predmet.ProtustrankaIDrugiAdressOIB_1">VESELA HIŽA j.d.o.o., OIB 82216627199, Rogoznička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HIŽA j.d.o.o.</item>
      <item>DOBRIVOJ POSAVEC</item>
    </izvorni_sadrzaj>
    <derivirana_varijabla naziv="DomainObject.Predmet.SudioniciListNaziv_1">
      <item>FINA Regionalni centar Zagreb</item>
      <item>VESELA HIŽA j.d.o.o.</item>
      <item>DOBRIVOJ 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HIŽA j.d.o.o., OIB 82216627199, Rogoznička 3,10000 Zagreb</item>
      <item>DOBRIVOJ POSAVEC, OIB 46510193405, Hrvatskog Sokola 81,10000 Zagreb</item>
    </izvorni_sadrzaj>
    <derivirana_varijabla naziv="DomainObject.Predmet.SudioniciListAdressOIB_1">
      <item>FINA Regionalni centar Zagreb, OIB 85821130368, Trg svibanjskih žrtava 1995. 1,10000 Zagreb</item>
      <item>VESELA HIŽA j.d.o.o., OIB 82216627199, Rogoznička 3,10000 Zagreb</item>
      <item>DOBRIVOJ POSAVEC, OIB 46510193405, Hrvatskog Sokola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82216627199</item>
      <item>, OIB 46510193405</item>
    </izvorni_sadrzaj>
    <derivirana_varijabla naziv="DomainObject.Predmet.SudioniciListNazivOIB_1">
      <item>, OIB 85821130368</item>
      <item>, OIB 82216627199</item>
      <item>, OIB 46510193405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3F340-4470-45A6-B0E9-894A6C4C3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1357</properties:Characters>
  <properties:Lines>49</properties:Lines>
  <properties:Paragraphs>18</properties:Paragraphs>
  <properties:TotalTime>8</properties:TotalTime>
  <properties:ScaleCrop>false</properties:ScaleCrop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2016-01-20T13:42:00Z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