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c338" w14:paraId="20ec338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r w:rsidRPr="00101478">
        <w:rPr>
          <w:b/>
        </w:rPr>
        <w:t xml:space="preserve">Posl.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911AC9">
        <w:rPr>
          <w:b/>
        </w:rPr>
        <w:t>15/2018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</w:t>
      </w:r>
      <w:r w:rsidR="0039121A">
        <w:t xml:space="preserve"> </w:t>
      </w:r>
      <w:r w:rsidRPr="00101478">
        <w:t xml:space="preserve"> </w:t>
      </w:r>
      <w:r w:rsidR="00911AC9" w:rsidRPr="00911AC9">
        <w:t>Stečajna masa iza KAZAMATA d.o.o. za turizam, ugostiteljstvo i usluge, Split, Drniška 8</w:t>
      </w:r>
      <w:r w:rsidR="00FB7A02">
        <w:t>,</w:t>
      </w:r>
      <w:r w:rsidRPr="00101478">
        <w:t xml:space="preserve"> dana </w:t>
      </w:r>
      <w:r w:rsidR="00911AC9">
        <w:t>29</w:t>
      </w:r>
      <w:r w:rsidR="004B4DAE" w:rsidRPr="00101478">
        <w:t>.</w:t>
      </w:r>
      <w:r w:rsidRPr="00101478">
        <w:t xml:space="preserve"> </w:t>
      </w:r>
      <w:r w:rsidR="00911AC9">
        <w:t>ožujk</w:t>
      </w:r>
      <w:r w:rsidR="00874A5C">
        <w:t>a</w:t>
      </w:r>
      <w:r w:rsidR="00911AC9">
        <w:t xml:space="preserve"> 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11AC9" w:rsidP="00FA7049" w:rsidR="002500C5" w:rsidRPr="00101478">
      <w:pPr>
        <w:ind w:firstLine="696" w:left="12"/>
        <w:jc w:val="both"/>
      </w:pPr>
      <w:r w:rsidRPr="00911AC9">
        <w:t xml:space="preserve">Ročište za ispitivanje prijavljenih potraživanja vjerovnika </w:t>
      </w:r>
      <w:r>
        <w:t>zakazano</w:t>
      </w:r>
      <w:r w:rsidRPr="00911AC9">
        <w:t xml:space="preserve"> za dan 03. travnja 2018. godine u 10,00 sati</w:t>
      </w:r>
      <w:r w:rsidR="00FB7A02">
        <w:t xml:space="preserve"> </w:t>
      </w:r>
      <w:r w:rsidR="0039121A">
        <w:t>se odgađa</w:t>
      </w:r>
      <w:r w:rsidR="00FA7049"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>
        <w:rPr>
          <w:b/>
          <w:u w:val="single"/>
        </w:rPr>
        <w:t>05</w:t>
      </w:r>
      <w:r w:rsidR="00FB7A02">
        <w:rPr>
          <w:b/>
          <w:u w:val="single"/>
        </w:rPr>
        <w:t xml:space="preserve">. </w:t>
      </w:r>
      <w:r>
        <w:rPr>
          <w:b/>
          <w:u w:val="single"/>
        </w:rPr>
        <w:t>travnja 2018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>
        <w:rPr>
          <w:b/>
          <w:u w:val="single"/>
        </w:rPr>
        <w:t>09</w:t>
      </w:r>
      <w:r w:rsidR="002500C5" w:rsidRPr="00101478">
        <w:rPr>
          <w:b/>
          <w:u w:val="single"/>
        </w:rPr>
        <w:t>,</w:t>
      </w:r>
      <w:r>
        <w:rPr>
          <w:b/>
          <w:u w:val="single"/>
        </w:rPr>
        <w:t>40</w:t>
      </w:r>
      <w:r w:rsidR="002500C5" w:rsidRPr="00101478">
        <w:rPr>
          <w:b/>
          <w:u w:val="single"/>
        </w:rPr>
        <w:t xml:space="preserve"> sati</w:t>
      </w:r>
      <w:r w:rsidR="00FA7049">
        <w:t xml:space="preserve"> </w:t>
      </w:r>
      <w:r w:rsidR="007B2C2E" w:rsidRPr="00101478">
        <w:t xml:space="preserve">sve u zgradi </w:t>
      </w:r>
      <w:r w:rsidR="0039121A" w:rsidRPr="0039121A">
        <w:t>sve u zgradi ovog suda u Splitu, Sukoišanska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911AC9">
        <w:rPr>
          <w:b/>
        </w:rPr>
        <w:t>29</w:t>
      </w:r>
      <w:r w:rsidR="004B4DAE" w:rsidRPr="00101478">
        <w:rPr>
          <w:b/>
        </w:rPr>
        <w:t xml:space="preserve">. </w:t>
      </w:r>
      <w:r w:rsidR="00911AC9">
        <w:rPr>
          <w:b/>
        </w:rPr>
        <w:t>ožujk</w:t>
      </w:r>
      <w:r w:rsidR="00874A5C">
        <w:rPr>
          <w:b/>
        </w:rPr>
        <w:t>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3567E"/>
    <w:rsid w:val="007976D6"/>
    <w:rsid w:val="007B2C2E"/>
    <w:rsid w:val="007F6235"/>
    <w:rsid w:val="00815113"/>
    <w:rsid w:val="008438FB"/>
    <w:rsid w:val="00874A5C"/>
    <w:rsid w:val="00880EE2"/>
    <w:rsid w:val="008A3A88"/>
    <w:rsid w:val="00911AC9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E4F56"/>
    <w:rsid w:val="00AF61F0"/>
    <w:rsid w:val="00B056F1"/>
    <w:rsid w:val="00B70565"/>
    <w:rsid w:val="00B91E4D"/>
    <w:rsid w:val="00C1628D"/>
    <w:rsid w:val="00C44BBB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F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F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F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F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4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F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F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F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F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KAZAMATA d.o.o. za turizam, ugostiteljstvo i usluge</izvorni_sadrzaj>
    <derivirana_varijabla naziv="DomainObject.Predmet.ProtustrankaFormated_1">  KAZAMATA d.o.o. za turizam, ugostiteljstvo i usluge</derivirana_varijabla>
  </DomainObject.Predmet.ProtustrankaFormated>
  <DomainObject.Predmet.ProtustrankaFormatedOIB>
    <izvorni_sadrzaj>  KAZAMATA d.o.o. za turizam, ugostiteljstvo i usluge, OIB 17840622153</izvorni_sadrzaj>
    <derivirana_varijabla naziv="DomainObject.Predmet.ProtustrankaFormatedOIB_1">  KAZAMATA d.o.o. za turizam, ugostiteljstvo i usluge, OIB 17840622153</derivirana_varijabla>
  </DomainObject.Predmet.ProtustrankaFormatedOIB>
  <DomainObject.Predmet.ProtustrankaFormatedWithAdress>
    <izvorni_sadrzaj> KAZAMATA d.o.o. za turizam, ugostiteljstvo i usluge, Drniška 8, 21000 Split</izvorni_sadrzaj>
    <derivirana_varijabla naziv="DomainObject.Predmet.ProtustrankaFormatedWithAdress_1"> KAZAMATA d.o.o. za turizam, ugostiteljstvo i usluge, Drniška 8, 21000 Split</derivirana_varijabla>
  </DomainObject.Predmet.ProtustrankaFormatedWithAdress>
  <DomainObject.Predmet.ProtustrankaFormatedWithAdressOIB>
    <izvorni_sadrzaj> KAZAMATA d.o.o. za turizam, ugostiteljstvo i usluge, OIB 17840622153, Drniška 8, 21000 Split</izvorni_sadrzaj>
    <derivirana_varijabla naziv="DomainObject.Predmet.ProtustrankaFormatedWithAdressOIB_1"> KAZAMATA d.o.o. za turizam, ugostiteljstvo i usluge, OIB 17840622153, Drniška 8, 21000 Split</derivirana_varijabla>
  </DomainObject.Predmet.ProtustrankaFormatedWithAdressOIB>
  <DomainObject.Predmet.ProtustrankaWithAdress>
    <izvorni_sadrzaj>KAZAMATA d.o.o. za turizam, ugostiteljstvo i usluge Drniška 8, 21000 Split</izvorni_sadrzaj>
    <derivirana_varijabla naziv="DomainObject.Predmet.ProtustrankaWithAdress_1">KAZAMATA d.o.o. za turizam, ugostiteljstvo i usluge Drniška 8, 21000 Split</derivirana_varijabla>
  </DomainObject.Predmet.ProtustrankaWithAdress>
  <DomainObject.Predmet.ProtustrankaWithAdressOIB>
    <izvorni_sadrzaj>KAZAMATA d.o.o. za turizam, ugostiteljstvo i usluge, OIB 17840622153, Drniška 8, 21000 Split</izvorni_sadrzaj>
    <derivirana_varijabla naziv="DomainObject.Predmet.ProtustrankaWithAdressOIB_1">KAZAMATA d.o.o. za turizam, ugostiteljstvo i usluge, OIB 17840622153, Drniška 8, 21000 Split</derivirana_varijabla>
  </DomainObject.Predmet.ProtustrankaWithAdressOIB>
  <DomainObject.Predmet.ProtustrankaNazivFormated>
    <izvorni_sadrzaj>KAZAMATA d.o.o. za turizam, ugostiteljstvo i usluge</izvorni_sadrzaj>
    <derivirana_varijabla naziv="DomainObject.Predmet.ProtustrankaNazivFormated_1">KAZAMATA d.o.o. za turizam, ugostiteljstvo i usluge</derivirana_varijabla>
  </DomainObject.Predmet.ProtustrankaNazivFormated>
  <DomainObject.Predmet.ProtustrankaNazivFormatedOIB>
    <izvorni_sadrzaj>KAZAMATA d.o.o. za turizam, ugostiteljstvo i usluge, OIB 17840622153</izvorni_sadrzaj>
    <derivirana_varijabla naziv="DomainObject.Predmet.ProtustrankaNazivFormatedOIB_1">KAZAMATA d.o.o. za turizam, ugostiteljstvo i usluge, OIB 17840622153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KAZAMATA d.o.o. za turizam, ugostiteljstvo i usluge</item>
    </izvorni_sadrzaj>
    <derivirana_varijabla naziv="DomainObject.Predmet.ProtuStrankaListFormated_1">
      <item>KAZAMATA d.o.o. za turizam, ugostiteljstvo i usluge</item>
    </derivirana_varijabla>
  </DomainObject.Predmet.ProtuStrankaListFormated>
  <DomainObject.Predmet.ProtuStrankaListFormatedOIB>
    <izvorni_sadrzaj>
      <item>KAZAMATA d.o.o. za turizam, ugostiteljstvo i usluge, OIB 17840622153</item>
    </izvorni_sadrzaj>
    <derivirana_varijabla naziv="DomainObject.Predmet.ProtuStrankaListFormatedOIB_1">
      <item>KAZAMATA d.o.o. za turizam, ugostiteljstvo i usluge, OIB 17840622153</item>
    </derivirana_varijabla>
  </DomainObject.Predmet.ProtuStrankaListFormatedOIB>
  <DomainObject.Predmet.ProtuStrankaListFormatedWithAdress>
    <izvorni_sadrzaj>
      <item>KAZAMATA d.o.o. za turizam, ugostiteljstvo i usluge, Drniška 8, 21000 Split</item>
    </izvorni_sadrzaj>
    <derivirana_varijabla naziv="DomainObject.Predmet.ProtuStrankaListFormatedWithAdress_1">
      <item>KAZAMATA d.o.o. za turizam, ugostiteljstvo i usluge, Drniška 8, 21000 Split</item>
    </derivirana_varijabla>
  </DomainObject.Predmet.ProtuStrankaListFormatedWithAdress>
  <DomainObject.Predmet.ProtuStrankaListFormatedWithAdressOIB>
    <izvorni_sadrzaj>
      <item>KAZAMATA d.o.o. za turizam, ugostiteljstvo i usluge, OIB 17840622153, Drniška 8, 21000 Split</item>
    </izvorni_sadrzaj>
    <derivirana_varijabla naziv="DomainObject.Predmet.ProtuStrankaListFormatedWithAdressOIB_1">
      <item>KAZAMATA d.o.o. za turizam, ugostiteljstvo i usluge, OIB 17840622153, Drniška 8, 21000 Split</item>
    </derivirana_varijabla>
  </DomainObject.Predmet.ProtuStrankaListFormatedWithAdressOIB>
  <DomainObject.Predmet.ProtuStrankaListNazivFormated>
    <izvorni_sadrzaj>
      <item>KAZAMATA d.o.o. za turizam, ugostiteljstvo i usluge</item>
    </izvorni_sadrzaj>
    <derivirana_varijabla naziv="DomainObject.Predmet.ProtuStrankaListNazivFormated_1">
      <item>KAZAMATA d.o.o. za turizam, ugostiteljstvo i usluge</item>
    </derivirana_varijabla>
  </DomainObject.Predmet.ProtuStrankaListNazivFormated>
  <DomainObject.Predmet.ProtuStrankaListNazivFormatedOIB>
    <izvorni_sadrzaj>
      <item>KAZAMATA d.o.o. za turizam, ugostiteljstvo i usluge, OIB 17840622153</item>
    </izvorni_sadrzaj>
    <derivirana_varijabla naziv="DomainObject.Predmet.ProtuStrankaListNazivFormatedOIB_1">
      <item>KAZAMATA d.o.o. za turizam, ugostiteljstvo i usluge, OIB 17840622153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KAZAMATA d.o.o. za turizam, ugostiteljstvo i usluge</izvorni_sadrzaj>
    <derivirana_varijabla naziv="DomainObject.Predmet.ProtustrankaIDrugi_1">KAZAMATA d.o.o. za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KAZAMATA d.o.o. za turizam, ugostiteljstvo i usluge, OIB 17840622153, Drniška 8, 21000 Split</izvorni_sadrzaj>
    <derivirana_varijabla naziv="DomainObject.Predmet.ProtustrankaIDrugiAdressOIB_1">KAZAMATA d.o.o. za turizam, ugostiteljstvo i usluge, OIB 17840622153, Drniška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KAZAMATA d.o.o. za turizam, ugostiteljstvo i usluge</item>
      <item>FINANCIJSKA AGENCIJA, RC SPLIT</item>
      <item>Danko Šinka</item>
    </izvorni_sadrzaj>
    <derivirana_varijabla naziv="DomainObject.Predmet.SudioniciListNaziv_1">
      <item>KAZAMATA d.o.o. za turizam, ugostiteljstvo i usluge</item>
      <item>FINANCIJSKA AGENCIJA, RC SPLIT</item>
      <item>Danko Šinka</item>
    </derivirana_varijabla>
  </DomainObject.Predmet.SudioniciListNaziv>
  <DomainObject.Predmet.SudioniciListAdressOIB>
    <izvorni_sadrzaj>
      <item>KAZAMATA d.o.o. za turizam, ugostiteljstvo i usluge, OIB 17840622153, Drniška 8,21000 Split</item>
      <item>FINANCIJSKA AGENCIJA, RC SPLIT, OIB 85821130368, Mažuranićevo šetalište 24 b,21000 Split</item>
      <item>Danko Šinka, OIB 43572319915, Trg Slobode 8,31000 Osijek</item>
    </izvorni_sadrzaj>
    <derivirana_varijabla naziv="DomainObject.Predmet.SudioniciListAdressOIB_1">
      <item>KAZAMATA d.o.o. za turizam, ugostiteljstvo i usluge, OIB 17840622153, Drniška 8,21000 Split</item>
      <item>FINANCIJSKA AGENCIJA, RC SPLIT, OIB 85821130368, Mažuranićevo šetalište 24 b,21000 Split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17840622153</item>
      <item>, OIB 85821130368</item>
      <item>, OIB 43572319915</item>
    </izvorni_sadrzaj>
    <derivirana_varijabla naziv="DomainObject.Predmet.SudioniciListNazivOIB_1">
      <item>, OIB 17840622153</item>
      <item>, OIB 85821130368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717</properties:Characters>
  <properties:Lines>41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2018-03-29T12:32:00Z</dcterms:created>
  <dc:creator>kfrankovic</dc:creator>
  <cp:lastModifiedBy>Katarina Franković</cp:lastModifiedBy>
  <cp:lastPrinted>2017-10-30T13:18:00Z</cp:lastPrinted>
  <dcterms:modified xmlns:xsi="http://www.w3.org/2001/XMLSchema-instance" xsi:type="dcterms:W3CDTF">2018-03-29T12:47:00Z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15-18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