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5e1c" w14:paraId="8be5e1c" w:rsidRDefault="00B125BF" w:rsidP="002E5574" w:rsidR="00B125BF">
      <w:pPr>
        <w:jc w:val="right"/>
        <w15:collapsed w:val="false"/>
      </w:pPr>
    </w:p>
    <w:p w:rsidRDefault="00492404" w:rsidP="00E77B23" w:rsidR="002E5574">
      <w:pPr>
        <w:jc w:val="right"/>
      </w:pPr>
      <w:r>
        <w:t xml:space="preserve">  6 St</w:t>
      </w:r>
      <w:r w:rsidR="003F289E">
        <w:t>-</w:t>
      </w:r>
      <w:r w:rsidR="001C7169">
        <w:t>1/18-12</w:t>
      </w:r>
    </w:p>
    <w:p w:rsidRDefault="00E77B23" w:rsidP="00FD1E83" w:rsidR="00E77B23">
      <w:pPr>
        <w:tabs>
          <w:tab w:pos="7620" w:val="left"/>
        </w:tabs>
      </w:pPr>
      <w:r>
        <w:rPr>
          <w:rStyle w:val="Naglaeno"/>
        </w:rPr>
        <w:t xml:space="preserve">             </w:t>
      </w:r>
      <w:r w:rsidR="00821FA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FD1E83">
        <w:rPr>
          <w:rStyle w:val="Naglaeno"/>
        </w:rPr>
        <w:tab/>
      </w:r>
    </w:p>
    <w:p w:rsidRDefault="00E77B23" w:rsidP="00E77B23" w:rsidR="00E77B23" w:rsidRPr="00D21A2C"/>
    <w:p w:rsidRDefault="00E77B23" w:rsidP="00E77B23" w:rsidR="00E77B23" w:rsidRPr="00B82754">
      <w:pPr>
        <w:ind w:hanging="720" w:left="360"/>
        <w:rPr>
          <w:b/>
        </w:rPr>
      </w:pPr>
      <w:r w:rsidRPr="00B82754">
        <w:rPr>
          <w:b/>
        </w:rPr>
        <w:t xml:space="preserve">     REPUBLIKA HRVATSKA</w:t>
      </w:r>
    </w:p>
    <w:p w:rsidRDefault="00E77B23" w:rsidP="00E77B23" w:rsidR="00E77B2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C7169" w:rsidP="002E5574" w:rsidR="001C7169" w:rsidRPr="001C7169">
      <w:pPr>
        <w:jc w:val="both"/>
      </w:pPr>
    </w:p>
    <w:p w:rsidRDefault="002E5574" w:rsidP="002E5574" w:rsidR="002E5574" w:rsidRPr="001C7169">
      <w:pPr>
        <w:jc w:val="center"/>
      </w:pPr>
      <w:r w:rsidRPr="001C7169">
        <w:t>R J E Š E N J E</w:t>
      </w:r>
    </w:p>
    <w:p w:rsidRDefault="002E5574" w:rsidP="002E5574" w:rsidR="002E5574">
      <w:pPr>
        <w:jc w:val="both"/>
      </w:pPr>
    </w:p>
    <w:p w:rsidRDefault="001C7169" w:rsidP="002E5574" w:rsidR="001C7169">
      <w:pPr>
        <w:jc w:val="both"/>
      </w:pPr>
    </w:p>
    <w:p w:rsidRDefault="003F289E" w:rsidP="003F289E" w:rsidR="003F289E">
      <w:pPr>
        <w:ind w:firstLine="708"/>
        <w:jc w:val="both"/>
      </w:pPr>
      <w:r>
        <w:t xml:space="preserve">Trgovački sud u Osijeku, po </w:t>
      </w:r>
      <w:r w:rsidR="00D94D49">
        <w:t>stečajnoj sutkinji</w:t>
      </w:r>
      <w:r>
        <w:t xml:space="preserve"> Nadi Roso, u</w:t>
      </w:r>
      <w:r w:rsidR="001C7169">
        <w:t xml:space="preserve"> stečajnom</w:t>
      </w:r>
      <w:r>
        <w:t xml:space="preserve"> predmetu </w:t>
      </w:r>
      <w:r w:rsidRPr="00CB0EEF">
        <w:t xml:space="preserve">nad dužnikom </w:t>
      </w:r>
      <w:r w:rsidR="001C7169">
        <w:rPr>
          <w:b/>
        </w:rPr>
        <w:t>TARTE d.o.o. za ugostiteljstvo i trgovinu, Osijek, Ulica Stjepana Radića 30, MBS: 030171755 OIB: 81218431659</w:t>
      </w:r>
      <w:r>
        <w:t xml:space="preserve">, dana </w:t>
      </w:r>
      <w:r w:rsidR="001C7169">
        <w:t>3. travnja 2018. g.,</w:t>
      </w:r>
      <w:r>
        <w:t xml:space="preserve">           </w:t>
      </w:r>
    </w:p>
    <w:p w:rsidRDefault="00B125BF" w:rsidP="002E5574" w:rsidR="00B125BF">
      <w:pPr>
        <w:jc w:val="both"/>
      </w:pPr>
    </w:p>
    <w:p w:rsidRDefault="00492404" w:rsidP="002E5574" w:rsidR="00492404">
      <w:pPr>
        <w:jc w:val="both"/>
      </w:pPr>
    </w:p>
    <w:p w:rsidRDefault="002E5574" w:rsidP="002E5574" w:rsidR="002E5574" w:rsidRPr="001C7169">
      <w:pPr>
        <w:jc w:val="center"/>
      </w:pPr>
      <w:r w:rsidRPr="001C7169">
        <w:t>r i j e š i o  j e :</w:t>
      </w:r>
    </w:p>
    <w:p w:rsidRDefault="002E5574" w:rsidP="002E5574" w:rsidR="002E5574">
      <w:pPr>
        <w:jc w:val="both"/>
      </w:pPr>
    </w:p>
    <w:p w:rsidRDefault="002E5574" w:rsidP="002E5574" w:rsidR="002E5574">
      <w:pPr>
        <w:jc w:val="both"/>
      </w:pPr>
    </w:p>
    <w:p w:rsidRDefault="00492404" w:rsidP="00A04D86" w:rsidR="001C7169">
      <w:pPr>
        <w:ind w:firstLine="709"/>
        <w:jc w:val="both"/>
      </w:pPr>
      <w:r>
        <w:t>I</w:t>
      </w:r>
      <w:r>
        <w:tab/>
      </w:r>
      <w:r w:rsidR="000C37A7">
        <w:t xml:space="preserve">Odgađa se </w:t>
      </w:r>
      <w:r w:rsidR="00FD1E83">
        <w:t>ročište radi utvrđivanja uvjeta za otvaranje stečajnog postupka</w:t>
      </w:r>
      <w:r w:rsidR="00A04D86">
        <w:t xml:space="preserve"> </w:t>
      </w:r>
      <w:r w:rsidR="00FD1E83">
        <w:t xml:space="preserve">nad dužnikom </w:t>
      </w:r>
      <w:r w:rsidR="00A04D86">
        <w:t xml:space="preserve">zakazano za </w:t>
      </w:r>
      <w:r w:rsidR="001C7169">
        <w:t>18. travanj 2018. g. u 10,20</w:t>
      </w:r>
      <w:r w:rsidR="00A04D86">
        <w:t xml:space="preserve"> </w:t>
      </w:r>
      <w:r w:rsidR="00FD1E83">
        <w:t>sati</w:t>
      </w:r>
      <w:r w:rsidR="001C7169">
        <w:t>.</w:t>
      </w:r>
    </w:p>
    <w:p w:rsidRDefault="001C7169" w:rsidP="00A04D86" w:rsidR="001C7169">
      <w:pPr>
        <w:ind w:firstLine="709"/>
        <w:jc w:val="both"/>
      </w:pPr>
    </w:p>
    <w:p w:rsidRDefault="001C7169" w:rsidP="00A04D86" w:rsidR="001C7169">
      <w:pPr>
        <w:ind w:firstLine="709"/>
        <w:jc w:val="both"/>
      </w:pPr>
    </w:p>
    <w:p w:rsidRDefault="001C7169" w:rsidP="001C7169" w:rsidR="00A04D86">
      <w:pPr>
        <w:ind w:firstLine="709"/>
        <w:jc w:val="center"/>
      </w:pPr>
      <w:r>
        <w:t>Obrazloženje</w:t>
      </w:r>
    </w:p>
    <w:p w:rsidRDefault="001C7169" w:rsidP="001C7169" w:rsidR="001C7169">
      <w:pPr>
        <w:ind w:firstLine="709"/>
        <w:jc w:val="center"/>
      </w:pPr>
    </w:p>
    <w:p w:rsidRDefault="001C7169" w:rsidP="001C7169" w:rsidR="001C7169">
      <w:pPr>
        <w:ind w:firstLine="709"/>
        <w:jc w:val="center"/>
      </w:pPr>
    </w:p>
    <w:p w:rsidRDefault="001C7169" w:rsidP="001C7169" w:rsidR="00A04D86">
      <w:pPr>
        <w:ind w:firstLine="708"/>
        <w:jc w:val="both"/>
      </w:pPr>
      <w:r>
        <w:t xml:space="preserve">Podneskom od 29. ožujka 2018. g. </w:t>
      </w:r>
      <w:proofErr w:type="spellStart"/>
      <w:r>
        <w:t>z.z</w:t>
      </w:r>
      <w:proofErr w:type="spellEnd"/>
      <w:r>
        <w:t xml:space="preserve">. dužnika Ivica </w:t>
      </w:r>
      <w:proofErr w:type="spellStart"/>
      <w:r>
        <w:t>Lukenda</w:t>
      </w:r>
      <w:proofErr w:type="spellEnd"/>
      <w:r>
        <w:t xml:space="preserve"> iz Osijeka dostavio je u spis Izvješće o financijsko-gospodarskom poslovanju dužnika te materijalnu dokumentaciju – uvjerenje Stanice za tehnički pregled vozila </w:t>
      </w:r>
      <w:proofErr w:type="spellStart"/>
      <w:r>
        <w:t>Euroosijek</w:t>
      </w:r>
      <w:proofErr w:type="spellEnd"/>
      <w:r>
        <w:t xml:space="preserve"> od 29.3.2018. g. s računom, Potvrdu </w:t>
      </w:r>
      <w:proofErr w:type="spellStart"/>
      <w:r>
        <w:t>zk</w:t>
      </w:r>
      <w:proofErr w:type="spellEnd"/>
      <w:r>
        <w:t xml:space="preserve">. odjela Osijek od 22.3.2018. g., bruto bilancu za 2016. g., bilancu na dan 31.12.2017. g., Ugovore o cesiji, stanje računa dužnika na dan 22.3.2018. g. Porezne uprave Osijek, kompenzacije, izvadak iz računa dužnika PBZ d.d. i </w:t>
      </w:r>
      <w:proofErr w:type="spellStart"/>
      <w:r>
        <w:t>prokazni</w:t>
      </w:r>
      <w:proofErr w:type="spellEnd"/>
      <w:r>
        <w:t xml:space="preserve"> popis imovine dužnika ovjerovljen kod javnog bilježnika Biserka Arambašić iz Osijeka OV-2912/18 od 29.3.2018. g. iz koje dokumentacije proizlazi položaj stečajnog dužnika slijedom čega nije potrebito održati ročište za utvrđivanje uvjeta za otvaranje stečajnog postupka zakazano za dan 18. travanj 2018. g. te je valjalo odlučiti kao u izreci a sukladno čl. 116 Zakona o parničnom postupku („Narodne novine“ broj 53/91, 91/92, 112/99, 88/01, 117/03, 84/08, 123/08 , 57/11, 148/11, 25/13 i 89/14 u daljnjem tekstu ZPP) u vezi s čl. 10 Stečajnog zakona (NN br. 71/15 i 104/17).</w:t>
      </w:r>
    </w:p>
    <w:p w:rsidRDefault="002E5574" w:rsidP="001C7169" w:rsidR="002E5574" w:rsidRPr="001C7169">
      <w:pPr>
        <w:ind w:firstLine="709"/>
        <w:jc w:val="both"/>
      </w:pPr>
    </w:p>
    <w:p w:rsidRDefault="001C7169" w:rsidP="001C7169" w:rsidR="002E5574" w:rsidRPr="001C7169">
      <w:pPr>
        <w:tabs>
          <w:tab w:pos="4536" w:val="center"/>
          <w:tab w:pos="6405" w:val="left"/>
        </w:tabs>
      </w:pPr>
      <w:r>
        <w:tab/>
      </w:r>
      <w:r w:rsidR="002E5574" w:rsidRPr="001C7169">
        <w:t xml:space="preserve">U Osijeku </w:t>
      </w:r>
      <w:r>
        <w:t>3. travnja 2018. g.</w:t>
      </w:r>
    </w:p>
    <w:p w:rsidRDefault="002E5574" w:rsidP="002E5574" w:rsidR="002E5574">
      <w:pPr>
        <w:jc w:val="both"/>
      </w:pPr>
    </w:p>
    <w:p w:rsidRDefault="00E77B23" w:rsidP="00E77B23" w:rsidR="00E77B23">
      <w:pPr>
        <w:ind w:hanging="720" w:left="720"/>
        <w:jc w:val="both"/>
      </w:pPr>
      <w:r>
        <w:t>Zapisničar</w:t>
      </w:r>
    </w:p>
    <w:p w:rsidRDefault="00E77B23" w:rsidP="00E77B23" w:rsidR="00E77B23">
      <w:pPr>
        <w:ind w:hanging="720" w:left="720"/>
        <w:jc w:val="both"/>
      </w:pPr>
      <w:r>
        <w:t>Danijela Sekulić</w:t>
      </w:r>
    </w:p>
    <w:p w:rsidRDefault="00D94D49" w:rsidP="00E77B23" w:rsidR="00E77B23">
      <w:pPr>
        <w:ind w:left="6480"/>
        <w:jc w:val="both"/>
      </w:pPr>
      <w:r>
        <w:t xml:space="preserve"> </w:t>
      </w:r>
      <w:r w:rsidR="00676E86">
        <w:t xml:space="preserve">  </w:t>
      </w:r>
      <w:r w:rsidR="00E77B23">
        <w:t>STEČAJN</w:t>
      </w:r>
      <w:r>
        <w:t>A SUTKINJA</w:t>
      </w:r>
    </w:p>
    <w:p w:rsidRDefault="00E77B23" w:rsidP="001C7169" w:rsidR="00E77B23">
      <w:pPr>
        <w:ind w:hanging="720" w:left="720"/>
        <w:jc w:val="both"/>
      </w:pPr>
      <w:r>
        <w:t xml:space="preserve">                  </w:t>
      </w:r>
      <w:r>
        <w:tab/>
      </w:r>
      <w:r>
        <w:tab/>
      </w:r>
      <w:r>
        <w:tab/>
      </w:r>
      <w:r>
        <w:tab/>
      </w:r>
      <w:r>
        <w:tab/>
      </w:r>
      <w:r>
        <w:tab/>
      </w:r>
      <w:r>
        <w:tab/>
      </w:r>
      <w:r>
        <w:tab/>
        <w:t xml:space="preserve">                 Nada Roso   </w:t>
      </w:r>
    </w:p>
    <w:p w:rsidRDefault="00D94D49" w:rsidP="00D94D49" w:rsidR="00D94D49">
      <w:pPr>
        <w:jc w:val="both"/>
      </w:pPr>
      <w:r>
        <w:t>POUKA O PRAVNOM LIJEKU:</w:t>
      </w:r>
    </w:p>
    <w:p w:rsidRDefault="00D94D49" w:rsidP="00D94D49" w:rsidR="00D94D49">
      <w:pPr>
        <w:jc w:val="both"/>
      </w:pPr>
      <w:r>
        <w:t>Protiv ovog rješenja nije dopuštena žalba čl. (278 st. 2 ZPP-a).</w:t>
      </w:r>
    </w:p>
    <w:p w:rsidRDefault="00E77B23" w:rsidP="00E77B23" w:rsidR="00E77B23">
      <w:pPr>
        <w:ind w:hanging="720" w:left="720"/>
        <w:jc w:val="both"/>
      </w:pPr>
    </w:p>
    <w:p w:rsidRDefault="00E77B23" w:rsidP="00E77B23" w:rsidR="00E77B23">
      <w:pPr>
        <w:ind w:hanging="720" w:left="720"/>
        <w:jc w:val="both"/>
      </w:pPr>
    </w:p>
    <w:p w:rsidRDefault="00942231" w:rsidP="00942231" w:rsidR="00942231">
      <w:pPr>
        <w:jc w:val="both"/>
      </w:pPr>
      <w:r>
        <w:t>D N A :</w:t>
      </w:r>
    </w:p>
    <w:p w:rsidRDefault="00942231" w:rsidP="00942231" w:rsidR="00942231">
      <w:pPr>
        <w:jc w:val="both"/>
      </w:pPr>
      <w:r>
        <w:t xml:space="preserve">1. </w:t>
      </w:r>
      <w:proofErr w:type="spellStart"/>
      <w:r>
        <w:t>priv</w:t>
      </w:r>
      <w:proofErr w:type="spellEnd"/>
      <w:r>
        <w:t xml:space="preserve">. st. </w:t>
      </w:r>
      <w:proofErr w:type="spellStart"/>
      <w:r>
        <w:t>urpav</w:t>
      </w:r>
      <w:proofErr w:type="spellEnd"/>
      <w:r>
        <w:t xml:space="preserve">. </w:t>
      </w:r>
      <w:r w:rsidR="001C7169">
        <w:t xml:space="preserve">Živka </w:t>
      </w:r>
      <w:proofErr w:type="spellStart"/>
      <w:r w:rsidR="001C7169">
        <w:t>Posavac</w:t>
      </w:r>
      <w:proofErr w:type="spellEnd"/>
      <w:r>
        <w:t xml:space="preserve"> </w:t>
      </w:r>
    </w:p>
    <w:p w:rsidRDefault="001C7169" w:rsidP="00942231" w:rsidR="00942231">
      <w:pPr>
        <w:jc w:val="both"/>
      </w:pPr>
      <w:r>
        <w:t>2</w:t>
      </w:r>
      <w:r w:rsidR="00942231">
        <w:t>. e-oglasna ploča suda</w:t>
      </w:r>
    </w:p>
    <w:p w:rsidRDefault="001C7169" w:rsidP="00942231" w:rsidR="00676E86">
      <w:pPr>
        <w:jc w:val="both"/>
      </w:pPr>
      <w:r>
        <w:t>3</w:t>
      </w:r>
      <w:r w:rsidR="00942231">
        <w:t xml:space="preserve">. ŽDO </w:t>
      </w:r>
      <w:r>
        <w:t>Osijek</w:t>
      </w:r>
    </w:p>
    <w:p w:rsidRDefault="001C7169" w:rsidP="00942231" w:rsidR="00942231">
      <w:pPr>
        <w:jc w:val="both"/>
      </w:pPr>
      <w:r>
        <w:t>4</w:t>
      </w:r>
      <w:r w:rsidR="00942231">
        <w:t>. k-</w:t>
      </w:r>
      <w:r>
        <w:t>20.4.</w:t>
      </w:r>
    </w:p>
    <w:p w:rsidRDefault="001C7169" w:rsidP="00942231" w:rsidR="001C7169">
      <w:pPr>
        <w:jc w:val="both"/>
      </w:pPr>
    </w:p>
    <w:p w:rsidRDefault="00676E86" w:rsidP="00B125BF" w:rsidR="00676E86">
      <w:pPr>
        <w:jc w:val="both"/>
      </w:pPr>
    </w:p>
    <w:p w:rsidRDefault="00676E86" w:rsidP="00B125BF" w:rsidR="00676E86">
      <w:pPr>
        <w:jc w:val="both"/>
      </w:pPr>
    </w:p>
    <w:p w:rsidRDefault="00D94D49" w:rsidP="00B125BF" w:rsidR="00D94D49">
      <w:pPr>
        <w:jc w:val="both"/>
      </w:pPr>
    </w:p>
    <w:p w:rsidRDefault="00942231" w:rsidP="00B125BF" w:rsidR="00942231">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7169" w:rsidP="00B125BF" w:rsidR="001C7169">
      <w:pPr>
        <w:jc w:val="both"/>
      </w:pPr>
    </w:p>
    <w:p w:rsidRDefault="001C46D9" w:rsidP="001C46D9" w:rsidR="001C46D9">
      <w:pPr>
        <w:jc w:val="both"/>
      </w:pPr>
    </w:p>
    <w:p w:rsidRDefault="001C46D9" w:rsidP="001C46D9" w:rsidR="001C46D9" w:rsidRPr="00EF33B5">
      <w:bookmarkStart w:name="_GoBack" w:id="0"/>
      <w:bookmarkEnd w:id="0"/>
    </w:p>
    <w:p w:rsidRDefault="001C46D9" w:rsidP="001C46D9" w:rsidR="001C46D9">
      <w:pPr>
        <w:jc w:val="both"/>
      </w:pPr>
    </w:p>
    <w:p w:rsidRDefault="001C46D9" w:rsidP="001C46D9" w:rsidR="001C46D9">
      <w:pPr>
        <w:jc w:val="both"/>
      </w:pPr>
    </w:p>
    <w:p w:rsidRDefault="001C46D9" w:rsidP="001C46D9" w:rsidR="001C46D9" w:rsidRPr="005D3AE7">
      <w:pPr>
        <w:jc w:val="both"/>
      </w:pPr>
      <w:r>
        <w:t xml:space="preserve">                                                      </w:t>
      </w:r>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2B7CAA"/>
    <w:multiLevelType w:val="hybridMultilevel"/>
    <w:tmpl w:val="207C8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7"/>
  </w:num>
  <w:num w:numId="6">
    <w:abstractNumId w:val="15"/>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18"/>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32FA"/>
    <w:rsid w:val="000251F5"/>
    <w:rsid w:val="00027261"/>
    <w:rsid w:val="00041237"/>
    <w:rsid w:val="0004157A"/>
    <w:rsid w:val="00047098"/>
    <w:rsid w:val="00047BA7"/>
    <w:rsid w:val="0005344C"/>
    <w:rsid w:val="00057B00"/>
    <w:rsid w:val="00062D6A"/>
    <w:rsid w:val="00063F84"/>
    <w:rsid w:val="000752FC"/>
    <w:rsid w:val="000822A9"/>
    <w:rsid w:val="00084E53"/>
    <w:rsid w:val="00094EEC"/>
    <w:rsid w:val="000A0BB2"/>
    <w:rsid w:val="000A38AE"/>
    <w:rsid w:val="000B19CA"/>
    <w:rsid w:val="000C0245"/>
    <w:rsid w:val="000C2646"/>
    <w:rsid w:val="000C37A7"/>
    <w:rsid w:val="000C41A7"/>
    <w:rsid w:val="000C6554"/>
    <w:rsid w:val="000C7E69"/>
    <w:rsid w:val="000D0CA0"/>
    <w:rsid w:val="000E4A3A"/>
    <w:rsid w:val="000E734C"/>
    <w:rsid w:val="00104464"/>
    <w:rsid w:val="001053B2"/>
    <w:rsid w:val="00120CF4"/>
    <w:rsid w:val="0012749D"/>
    <w:rsid w:val="001308CB"/>
    <w:rsid w:val="001363DB"/>
    <w:rsid w:val="00145156"/>
    <w:rsid w:val="001511A6"/>
    <w:rsid w:val="001544F3"/>
    <w:rsid w:val="00154AE3"/>
    <w:rsid w:val="00155CF6"/>
    <w:rsid w:val="00163825"/>
    <w:rsid w:val="0016604F"/>
    <w:rsid w:val="0017162D"/>
    <w:rsid w:val="001814FD"/>
    <w:rsid w:val="00181CC4"/>
    <w:rsid w:val="0019102E"/>
    <w:rsid w:val="00193982"/>
    <w:rsid w:val="00194B62"/>
    <w:rsid w:val="001973D1"/>
    <w:rsid w:val="001A16A8"/>
    <w:rsid w:val="001A1A7B"/>
    <w:rsid w:val="001B6675"/>
    <w:rsid w:val="001C084B"/>
    <w:rsid w:val="001C2BE2"/>
    <w:rsid w:val="001C3FA8"/>
    <w:rsid w:val="001C46D9"/>
    <w:rsid w:val="001C7169"/>
    <w:rsid w:val="001D0D7C"/>
    <w:rsid w:val="001D356E"/>
    <w:rsid w:val="001D59C7"/>
    <w:rsid w:val="001E218C"/>
    <w:rsid w:val="00204FA3"/>
    <w:rsid w:val="00206783"/>
    <w:rsid w:val="00227D05"/>
    <w:rsid w:val="002311CC"/>
    <w:rsid w:val="002451A6"/>
    <w:rsid w:val="002465F4"/>
    <w:rsid w:val="00251289"/>
    <w:rsid w:val="0025253D"/>
    <w:rsid w:val="00254159"/>
    <w:rsid w:val="002811BB"/>
    <w:rsid w:val="00281D3D"/>
    <w:rsid w:val="00285C43"/>
    <w:rsid w:val="002875DA"/>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6AAF"/>
    <w:rsid w:val="003E7E61"/>
    <w:rsid w:val="003F003E"/>
    <w:rsid w:val="003F289E"/>
    <w:rsid w:val="003F62F4"/>
    <w:rsid w:val="0040465F"/>
    <w:rsid w:val="00411220"/>
    <w:rsid w:val="00416261"/>
    <w:rsid w:val="00417732"/>
    <w:rsid w:val="004177E7"/>
    <w:rsid w:val="0042173F"/>
    <w:rsid w:val="004238D1"/>
    <w:rsid w:val="00425667"/>
    <w:rsid w:val="004259B7"/>
    <w:rsid w:val="0043751D"/>
    <w:rsid w:val="004401F9"/>
    <w:rsid w:val="004466DE"/>
    <w:rsid w:val="0045628C"/>
    <w:rsid w:val="004731DF"/>
    <w:rsid w:val="00487EC6"/>
    <w:rsid w:val="004915F2"/>
    <w:rsid w:val="00492404"/>
    <w:rsid w:val="00495365"/>
    <w:rsid w:val="004A6514"/>
    <w:rsid w:val="004B7672"/>
    <w:rsid w:val="004C756C"/>
    <w:rsid w:val="004D3E34"/>
    <w:rsid w:val="004D7B94"/>
    <w:rsid w:val="004E0CE9"/>
    <w:rsid w:val="004E35FD"/>
    <w:rsid w:val="004E3ECC"/>
    <w:rsid w:val="004F6E0B"/>
    <w:rsid w:val="004F75E9"/>
    <w:rsid w:val="005048D5"/>
    <w:rsid w:val="00515054"/>
    <w:rsid w:val="00515CA6"/>
    <w:rsid w:val="00524C4F"/>
    <w:rsid w:val="00526965"/>
    <w:rsid w:val="0052748B"/>
    <w:rsid w:val="00531735"/>
    <w:rsid w:val="00534613"/>
    <w:rsid w:val="005379BB"/>
    <w:rsid w:val="00540198"/>
    <w:rsid w:val="005411F8"/>
    <w:rsid w:val="00563FE4"/>
    <w:rsid w:val="00565F86"/>
    <w:rsid w:val="00566085"/>
    <w:rsid w:val="00582A2A"/>
    <w:rsid w:val="00582B08"/>
    <w:rsid w:val="00587084"/>
    <w:rsid w:val="00590473"/>
    <w:rsid w:val="00591406"/>
    <w:rsid w:val="005A3394"/>
    <w:rsid w:val="005A3A4E"/>
    <w:rsid w:val="005D3AE7"/>
    <w:rsid w:val="005D6A69"/>
    <w:rsid w:val="005F0322"/>
    <w:rsid w:val="005F1E53"/>
    <w:rsid w:val="005F214B"/>
    <w:rsid w:val="00604658"/>
    <w:rsid w:val="00607D60"/>
    <w:rsid w:val="00636EC6"/>
    <w:rsid w:val="00642CCD"/>
    <w:rsid w:val="00676456"/>
    <w:rsid w:val="00676E86"/>
    <w:rsid w:val="00677F83"/>
    <w:rsid w:val="0068131F"/>
    <w:rsid w:val="0069711C"/>
    <w:rsid w:val="006B01AA"/>
    <w:rsid w:val="006C00B1"/>
    <w:rsid w:val="006C1FB7"/>
    <w:rsid w:val="006C3270"/>
    <w:rsid w:val="006C3846"/>
    <w:rsid w:val="006C5775"/>
    <w:rsid w:val="006E3CBF"/>
    <w:rsid w:val="006E56E0"/>
    <w:rsid w:val="00705230"/>
    <w:rsid w:val="0070644C"/>
    <w:rsid w:val="00714953"/>
    <w:rsid w:val="00716DAF"/>
    <w:rsid w:val="00717C0C"/>
    <w:rsid w:val="00734B64"/>
    <w:rsid w:val="00736849"/>
    <w:rsid w:val="0074511D"/>
    <w:rsid w:val="007512DB"/>
    <w:rsid w:val="00763D43"/>
    <w:rsid w:val="007704C6"/>
    <w:rsid w:val="00773134"/>
    <w:rsid w:val="00773FCD"/>
    <w:rsid w:val="00792CB9"/>
    <w:rsid w:val="00794C63"/>
    <w:rsid w:val="00795E2D"/>
    <w:rsid w:val="007A3212"/>
    <w:rsid w:val="007A6544"/>
    <w:rsid w:val="007A6BEB"/>
    <w:rsid w:val="007B04FF"/>
    <w:rsid w:val="007C5B76"/>
    <w:rsid w:val="007C5E2F"/>
    <w:rsid w:val="007D38D3"/>
    <w:rsid w:val="007D5F2F"/>
    <w:rsid w:val="0080746D"/>
    <w:rsid w:val="00813F33"/>
    <w:rsid w:val="0081640D"/>
    <w:rsid w:val="00821FAF"/>
    <w:rsid w:val="0083334F"/>
    <w:rsid w:val="008422BB"/>
    <w:rsid w:val="00846F2A"/>
    <w:rsid w:val="00857101"/>
    <w:rsid w:val="00862FEF"/>
    <w:rsid w:val="00864543"/>
    <w:rsid w:val="00865BCC"/>
    <w:rsid w:val="008673BD"/>
    <w:rsid w:val="008948ED"/>
    <w:rsid w:val="008949C5"/>
    <w:rsid w:val="008A53CC"/>
    <w:rsid w:val="008A7B7A"/>
    <w:rsid w:val="008B0F55"/>
    <w:rsid w:val="008B128F"/>
    <w:rsid w:val="008C3C79"/>
    <w:rsid w:val="008D0AB9"/>
    <w:rsid w:val="008D3131"/>
    <w:rsid w:val="008E0DA4"/>
    <w:rsid w:val="008E330E"/>
    <w:rsid w:val="00906D98"/>
    <w:rsid w:val="00916F7B"/>
    <w:rsid w:val="00917CF7"/>
    <w:rsid w:val="00942231"/>
    <w:rsid w:val="00942239"/>
    <w:rsid w:val="0094284D"/>
    <w:rsid w:val="0094571D"/>
    <w:rsid w:val="00975C81"/>
    <w:rsid w:val="00986255"/>
    <w:rsid w:val="009938B6"/>
    <w:rsid w:val="00993B2F"/>
    <w:rsid w:val="009A3A34"/>
    <w:rsid w:val="009A3B20"/>
    <w:rsid w:val="009C16CC"/>
    <w:rsid w:val="009C3232"/>
    <w:rsid w:val="009C51C1"/>
    <w:rsid w:val="009D5CC7"/>
    <w:rsid w:val="009D7D9C"/>
    <w:rsid w:val="009E5B95"/>
    <w:rsid w:val="009F2BDB"/>
    <w:rsid w:val="009F3AFA"/>
    <w:rsid w:val="009F58D4"/>
    <w:rsid w:val="00A00007"/>
    <w:rsid w:val="00A02C44"/>
    <w:rsid w:val="00A04C3F"/>
    <w:rsid w:val="00A04D86"/>
    <w:rsid w:val="00A10DC2"/>
    <w:rsid w:val="00A15C1E"/>
    <w:rsid w:val="00A22F8E"/>
    <w:rsid w:val="00A32D1B"/>
    <w:rsid w:val="00A33222"/>
    <w:rsid w:val="00A36566"/>
    <w:rsid w:val="00A36A2D"/>
    <w:rsid w:val="00A402F4"/>
    <w:rsid w:val="00A44065"/>
    <w:rsid w:val="00A44CE5"/>
    <w:rsid w:val="00A46287"/>
    <w:rsid w:val="00A57D11"/>
    <w:rsid w:val="00A650C6"/>
    <w:rsid w:val="00A65DE8"/>
    <w:rsid w:val="00A66A2C"/>
    <w:rsid w:val="00A71A3C"/>
    <w:rsid w:val="00A74886"/>
    <w:rsid w:val="00A82A6D"/>
    <w:rsid w:val="00A83FDE"/>
    <w:rsid w:val="00AB62E4"/>
    <w:rsid w:val="00AB7468"/>
    <w:rsid w:val="00AD07BE"/>
    <w:rsid w:val="00AD59BD"/>
    <w:rsid w:val="00AE3CDB"/>
    <w:rsid w:val="00AE42DB"/>
    <w:rsid w:val="00AE72A0"/>
    <w:rsid w:val="00AF30E5"/>
    <w:rsid w:val="00AF7780"/>
    <w:rsid w:val="00B125BF"/>
    <w:rsid w:val="00B26ED3"/>
    <w:rsid w:val="00B273CD"/>
    <w:rsid w:val="00B36C5B"/>
    <w:rsid w:val="00B52282"/>
    <w:rsid w:val="00B53372"/>
    <w:rsid w:val="00B673F4"/>
    <w:rsid w:val="00B73631"/>
    <w:rsid w:val="00B75ED9"/>
    <w:rsid w:val="00B80D5C"/>
    <w:rsid w:val="00B850BB"/>
    <w:rsid w:val="00B85827"/>
    <w:rsid w:val="00B9272F"/>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12A5"/>
    <w:rsid w:val="00C43934"/>
    <w:rsid w:val="00C50D99"/>
    <w:rsid w:val="00C51469"/>
    <w:rsid w:val="00C51F4F"/>
    <w:rsid w:val="00C5387C"/>
    <w:rsid w:val="00C6294D"/>
    <w:rsid w:val="00C64DF1"/>
    <w:rsid w:val="00C70BD0"/>
    <w:rsid w:val="00C76166"/>
    <w:rsid w:val="00C77516"/>
    <w:rsid w:val="00C84B05"/>
    <w:rsid w:val="00C875AB"/>
    <w:rsid w:val="00C90E66"/>
    <w:rsid w:val="00CA5611"/>
    <w:rsid w:val="00CD6FFB"/>
    <w:rsid w:val="00CF6D90"/>
    <w:rsid w:val="00D10319"/>
    <w:rsid w:val="00D113C2"/>
    <w:rsid w:val="00D11933"/>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4D49"/>
    <w:rsid w:val="00D9614C"/>
    <w:rsid w:val="00DA1428"/>
    <w:rsid w:val="00DB0F00"/>
    <w:rsid w:val="00DD2037"/>
    <w:rsid w:val="00DF2C2C"/>
    <w:rsid w:val="00DF72C3"/>
    <w:rsid w:val="00E20B81"/>
    <w:rsid w:val="00E2363D"/>
    <w:rsid w:val="00E30316"/>
    <w:rsid w:val="00E33829"/>
    <w:rsid w:val="00E51FA5"/>
    <w:rsid w:val="00E52B8A"/>
    <w:rsid w:val="00E553C9"/>
    <w:rsid w:val="00E61688"/>
    <w:rsid w:val="00E63EE9"/>
    <w:rsid w:val="00E7013F"/>
    <w:rsid w:val="00E77B23"/>
    <w:rsid w:val="00E80A3A"/>
    <w:rsid w:val="00E85D70"/>
    <w:rsid w:val="00E906DD"/>
    <w:rsid w:val="00E96643"/>
    <w:rsid w:val="00E96EA8"/>
    <w:rsid w:val="00EA5843"/>
    <w:rsid w:val="00ED6E4D"/>
    <w:rsid w:val="00F02609"/>
    <w:rsid w:val="00F032D5"/>
    <w:rsid w:val="00F12743"/>
    <w:rsid w:val="00F2384B"/>
    <w:rsid w:val="00F263B9"/>
    <w:rsid w:val="00F34E42"/>
    <w:rsid w:val="00F34FBD"/>
    <w:rsid w:val="00F35AB1"/>
    <w:rsid w:val="00F37663"/>
    <w:rsid w:val="00F45749"/>
    <w:rsid w:val="00F50EB2"/>
    <w:rsid w:val="00F54907"/>
    <w:rsid w:val="00F56424"/>
    <w:rsid w:val="00F61D2D"/>
    <w:rsid w:val="00F646E1"/>
    <w:rsid w:val="00F66026"/>
    <w:rsid w:val="00F71760"/>
    <w:rsid w:val="00F7466C"/>
    <w:rsid w:val="00F75878"/>
    <w:rsid w:val="00FA6870"/>
    <w:rsid w:val="00FB0A30"/>
    <w:rsid w:val="00FB4872"/>
    <w:rsid w:val="00FC02EF"/>
    <w:rsid w:val="00FC2202"/>
    <w:rsid w:val="00FC6B7B"/>
    <w:rsid w:val="00FD1E83"/>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true" w:styleId="TijelotekstaChar" w:type="character">
    <w:name w:val="Tijelo teksta Char"/>
    <w:link w:val="Tijeloteksta"/>
    <w:rsid w:val="00A04D86"/>
    <w:rPr>
      <w:sz w:val="24"/>
      <w:szCs w:val="24"/>
    </w:rPr>
  </w:style>
  <w:style w:styleId="Tekstrezerviranogmjesta" w:type="character">
    <w:name w:val="Placeholder Text"/>
    <w:basedOn w:val="Zadanifontodlomka"/>
    <w:uiPriority w:val="99"/>
    <w:semiHidden/>
    <w:rsid w:val="006C5775"/>
    <w:rPr>
      <w:color w:val="808080"/>
      <w:bdr w:space="0" w:sz="0" w:color="auto" w:val="none"/>
      <w:shd w:fill="CCFFFF" w:color="auto" w:val="clear"/>
    </w:rPr>
  </w:style>
  <w:style w:customStyle="true" w:styleId="eSPISCCParagraphDefaultFont" w:type="character">
    <w:name w:val="eSPIS_CC_Paragraph Default Font"/>
    <w:basedOn w:val="Zadanifontodlomka"/>
    <w:rsid w:val="006C5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775"/>
    <w:rPr>
      <w:bdr w:space="0" w:sz="0" w:color="auto" w:val="none"/>
      <w:shd w:fill="FFFFCC" w:color="auto" w:val="clear"/>
      <w:lang w:val="hr-HR"/>
    </w:rPr>
  </w:style>
  <w:style w:customStyle="true" w:styleId="PozadinaSvijetloCrvena" w:type="character">
    <w:name w:val="Pozadina_SvijetloCrvena"/>
    <w:basedOn w:val="eSPISCCParagraphDefaultFont"/>
    <w:rsid w:val="006C5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7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1" w:styleId="TijelotekstaChar" w:type="character">
    <w:name w:val="Tijelo teksta Char"/>
    <w:link w:val="Tijeloteksta"/>
    <w:rsid w:val="00A04D86"/>
    <w:rPr>
      <w:sz w:val="24"/>
      <w:szCs w:val="24"/>
    </w:rPr>
  </w:style>
  <w:style w:styleId="Tekstrezerviranogmjesta" w:type="character">
    <w:name w:val="Placeholder Text"/>
    <w:basedOn w:val="Zadanifontodlomka"/>
    <w:uiPriority w:val="99"/>
    <w:semiHidden/>
    <w:rsid w:val="006C5775"/>
    <w:rPr>
      <w:color w:val="808080"/>
      <w:bdr w:color="auto" w:space="0" w:sz="0" w:val="none"/>
      <w:shd w:color="auto" w:fill="CCFFFF" w:val="clear"/>
    </w:rPr>
  </w:style>
  <w:style w:customStyle="1" w:styleId="eSPISCCParagraphDefaultFont" w:type="character">
    <w:name w:val="eSPIS_CC_Paragraph Default Font"/>
    <w:basedOn w:val="Zadanifontodlomka"/>
    <w:rsid w:val="006C5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775"/>
    <w:rPr>
      <w:bdr w:color="auto" w:space="0" w:sz="0" w:val="none"/>
      <w:shd w:color="auto" w:fill="FFFFCC" w:val="clear"/>
      <w:lang w:val="hr-HR"/>
    </w:rPr>
  </w:style>
  <w:style w:customStyle="1" w:styleId="PozadinaSvijetloCrvena" w:type="character">
    <w:name w:val="Pozadina_SvijetloCrvena"/>
    <w:basedOn w:val="eSPISCCParagraphDefaultFont"/>
    <w:rsid w:val="006C5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7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135029">
      <w:bodyDiv w:val="true"/>
      <w:marLeft w:val="0"/>
      <w:marRight w:val="0"/>
      <w:marTop w:val="0"/>
      <w:marBottom w:val="0"/>
      <w:divBdr>
        <w:top w:space="0" w:sz="0" w:color="auto" w:val="none"/>
        <w:left w:space="0" w:sz="0" w:color="auto" w:val="none"/>
        <w:bottom w:space="0" w:sz="0" w:color="auto" w:val="none"/>
        <w:right w:space="0" w:sz="0" w:color="auto" w:val="none"/>
      </w:divBdr>
    </w:div>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2018.</izvorni_sadrzaj>
    <derivirana_varijabla naziv="DomainObject.Predmet.DatumOsnivanja_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St-1/2018</izvorni_sadrzaj>
    <derivirana_varijabla naziv="DomainObject.Predmet.OznakaBroj_1">St-1/2018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TARTE d.o.o. za ugostiteljstvo i trgovinu</izvorni_sadrzaj>
    <derivirana_varijabla naziv="DomainObject.Predmet.ProtustrankaFormated_1">  TARTE d.o.o. za ugostiteljstvo i trgovinu</derivirana_varijabla>
  </DomainObject.Predmet.ProtustrankaFormated>
  <DomainObject.Predmet.ProtustrankaFormatedOIB>
    <izvorni_sadrzaj>  TARTE d.o.o. za ugostiteljstvo i trgovinu, OIB 81218431659</izvorni_sadrzaj>
    <derivirana_varijabla naziv="DomainObject.Predmet.ProtustrankaFormatedOIB_1">  TARTE d.o.o. za ugostiteljstvo i trgovinu, OIB 81218431659</derivirana_varijabla>
  </DomainObject.Predmet.ProtustrankaFormatedOIB>
  <DomainObject.Predmet.ProtustrankaFormatedWithAdress>
    <izvorni_sadrzaj> TARTE d.o.o. za ugostiteljstvo i trgovinu, Ulica Stjepana Radića 30, 31000 Osijek</izvorni_sadrzaj>
    <derivirana_varijabla naziv="DomainObject.Predmet.ProtustrankaFormatedWithAdress_1"> TARTE d.o.o. za ugostiteljstvo i trgovinu, Ulica Stjepana Radića 30, 31000 Osijek</derivirana_varijabla>
  </DomainObject.Predmet.ProtustrankaFormatedWithAdress>
  <DomainObject.Predmet.ProtustrankaFormatedWithAdressOIB>
    <izvorni_sadrzaj> TARTE d.o.o. za ugostiteljstvo i trgovinu, OIB 81218431659, Ulica Stjepana Radića 30, 31000 Osijek</izvorni_sadrzaj>
    <derivirana_varijabla naziv="DomainObject.Predmet.ProtustrankaFormatedWithAdressOIB_1"> TARTE d.o.o. za ugostiteljstvo i trgovinu, OIB 81218431659, Ulica Stjepana Radića 30, 31000 Osijek</derivirana_varijabla>
  </DomainObject.Predmet.ProtustrankaFormatedWithAdressOIB>
  <DomainObject.Predmet.ProtustrankaWithAdress>
    <izvorni_sadrzaj>TARTE d.o.o. za ugostiteljstvo i trgovinu Ulica Stjepana Radića 30, 31000 Osijek</izvorni_sadrzaj>
    <derivirana_varijabla naziv="DomainObject.Predmet.ProtustrankaWithAdress_1">TARTE d.o.o. za ugostiteljstvo i trgovinu Ulica Stjepana Radića 30, 31000 Osijek</derivirana_varijabla>
  </DomainObject.Predmet.ProtustrankaWithAdress>
  <DomainObject.Predmet.ProtustrankaWithAdressOIB>
    <izvorni_sadrzaj>TARTE d.o.o. za ugostiteljstvo i trgovinu, OIB 81218431659, Ulica Stjepana Radića 30, 31000 Osijek</izvorni_sadrzaj>
    <derivirana_varijabla naziv="DomainObject.Predmet.ProtustrankaWithAdressOIB_1">TARTE d.o.o. za ugostiteljstvo i trgovinu, OIB 81218431659, Ulica Stjepana Radića 30, 31000 Osijek</derivirana_varijabla>
  </DomainObject.Predmet.ProtustrankaWithAdressOIB>
  <DomainObject.Predmet.ProtustrankaNazivFormated>
    <izvorni_sadrzaj>TARTE d.o.o. za ugostiteljstvo i trgovinu</izvorni_sadrzaj>
    <derivirana_varijabla naziv="DomainObject.Predmet.ProtustrankaNazivFormated_1">TARTE d.o.o. za ugostiteljstvo i trgovinu</derivirana_varijabla>
  </DomainObject.Predmet.ProtustrankaNazivFormated>
  <DomainObject.Predmet.ProtustrankaNazivFormatedOIB>
    <izvorni_sadrzaj>TARTE d.o.o. za ugostiteljstvo i trgovinu, OIB 81218431659</izvorni_sadrzaj>
    <derivirana_varijabla naziv="DomainObject.Predmet.ProtustrankaNazivFormatedOIB_1">TARTE d.o.o. za ugostiteljstvo i trgovinu, OIB 81218431659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TARTE d.o.o. za ugostiteljstvo i trgovinu</item>
    </izvorni_sadrzaj>
    <derivirana_varijabla naziv="DomainObject.Predmet.ProtuStrankaListFormated_1">
      <item>TARTE d.o.o. za ugostiteljstvo i trgovinu</item>
    </derivirana_varijabla>
  </DomainObject.Predmet.ProtuStrankaListFormated>
  <DomainObject.Predmet.ProtuStrankaListFormatedOIB>
    <izvorni_sadrzaj>
      <item>TARTE d.o.o. za ugostiteljstvo i trgovinu, OIB 81218431659</item>
    </izvorni_sadrzaj>
    <derivirana_varijabla naziv="DomainObject.Predmet.ProtuStrankaListFormatedOIB_1">
      <item>TARTE d.o.o. za ugostiteljstvo i trgovinu, OIB 81218431659</item>
    </derivirana_varijabla>
  </DomainObject.Predmet.ProtuStrankaListFormatedOIB>
  <DomainObject.Predmet.ProtuStrankaListFormatedWithAdress>
    <izvorni_sadrzaj>
      <item>TARTE d.o.o. za ugostiteljstvo i trgovinu, Ulica Stjepana Radića 30, 31000 Osijek</item>
    </izvorni_sadrzaj>
    <derivirana_varijabla naziv="DomainObject.Predmet.ProtuStrankaListFormatedWithAdress_1">
      <item>TARTE d.o.o. za ugostiteljstvo i trgovinu, Ulica Stjepana Radića 30, 31000 Osijek</item>
    </derivirana_varijabla>
  </DomainObject.Predmet.ProtuStrankaListFormatedWithAdress>
  <DomainObject.Predmet.ProtuStrankaListFormatedWithAdressOIB>
    <izvorni_sadrzaj>
      <item>TARTE d.o.o. za ugostiteljstvo i trgovinu, OIB 81218431659, Ulica Stjepana Radića 30, 31000 Osijek</item>
    </izvorni_sadrzaj>
    <derivirana_varijabla naziv="DomainObject.Predmet.ProtuStrankaListFormatedWithAdressOIB_1">
      <item>TARTE d.o.o. za ugostiteljstvo i trgovinu, OIB 81218431659, Ulica Stjepana Radića 30, 31000 Osijek</item>
    </derivirana_varijabla>
  </DomainObject.Predmet.ProtuStrankaListFormatedWithAdressOIB>
  <DomainObject.Predmet.ProtuStrankaListNazivFormated>
    <izvorni_sadrzaj>
      <item>TARTE d.o.o. za ugostiteljstvo i trgovinu</item>
    </izvorni_sadrzaj>
    <derivirana_varijabla naziv="DomainObject.Predmet.ProtuStrankaListNazivFormated_1">
      <item>TARTE d.o.o. za ugostiteljstvo i trgovinu</item>
    </derivirana_varijabla>
  </DomainObject.Predmet.ProtuStrankaListNazivFormated>
  <DomainObject.Predmet.ProtuStrankaListNazivFormatedOIB>
    <izvorni_sadrzaj>
      <item>TARTE d.o.o. za ugostiteljstvo i trgovinu, OIB 81218431659</item>
    </izvorni_sadrzaj>
    <derivirana_varijabla naziv="DomainObject.Predmet.ProtuStrankaListNazivFormatedOIB_1">
      <item>TARTE d.o.o. za ugostiteljstvo i trgovinu, OIB 81218431659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TARTE d.o.o. za ugostiteljstvo i trgovinu</izvorni_sadrzaj>
    <derivirana_varijabla naziv="DomainObject.Predmet.ProtustrankaIDrugi_1">TARTE d.o.o. za ugostiteljstvo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TARTE d.o.o. za ugostiteljstvo i trgovinu, OIB 81218431659, Ulica Stjepana Radića 30, 31000 Osijek</izvorni_sadrzaj>
    <derivirana_varijabla naziv="DomainObject.Predmet.ProtustrankaIDrugiAdressOIB_1">TARTE d.o.o. za ugostiteljstvo i trgovinu, OIB 81218431659, Ulica Stjepana Radića 30,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TARTE d.o.o. za ugostiteljstvo i trgovinu</item>
      <item>RH MF PU Područni ured Osijek</item>
    </izvorni_sadrzaj>
    <derivirana_varijabla naziv="DomainObject.Predmet.SudioniciListNaziv_1">
      <item>TARTE d.o.o. za ugostiteljstvo i trgovinu</item>
      <item>RH MF PU Područni ured Osijek</item>
    </derivirana_varijabla>
  </DomainObject.Predmet.SudioniciListNaziv>
  <DomainObject.Predmet.SudioniciListAdressOIB>
    <izvorni_sadrzaj>
      <item>TARTE d.o.o. za ugostiteljstvo i trgovinu, OIB 81218431659, Ulica Stjepana Radića 30,31000 Osijek</item>
      <item>RH MF PU Područni ured Osijek, OIB 18683136487</item>
    </izvorni_sadrzaj>
    <derivirana_varijabla naziv="DomainObject.Predmet.SudioniciListAdressOIB_1">
      <item>TARTE d.o.o. za ugostiteljstvo i trgovinu, OIB 81218431659, Ulica Stjepana Radića 30,31000 Osijek</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81218431659</item>
      <item>, OIB 18683136487</item>
    </izvorni_sadrzaj>
    <derivirana_varijabla naziv="DomainObject.Predmet.SudioniciListNazivOIB_1">
      <item>, OIB 81218431659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23119B-EB6A-43A1-8A69-513186668F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294</properties:Words>
  <properties:Characters>1522</properties:Characters>
  <properties:Lines>106</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1993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2018-04-03T07:02:00Z</dcterms:created>
  <dc:creator>roson</dc:creator>
  <cp:lastModifiedBy>Danijela Sekulić</cp:lastModifiedBy>
  <cp:lastPrinted>2018-04-03T07:01:00Z</cp:lastPrinted>
  <dcterms:modified xmlns:xsi="http://www.w3.org/2001/XMLSchema-instance" xsi:type="dcterms:W3CDTF">2018-04-03T07:03:00Z</dcterms:modified>
  <cp:revision>3</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(ODGODA ROČIŠTA UVJETI II.docx)</vt:lpwstr>
  </prop:property>
  <prop:property name="CC_coloring" pid="4" fmtid="{D5CDD505-2E9C-101B-9397-08002B2CF9AE}">
    <vt:bool>true</vt:bool>
  </prop:property>
  <prop:property name="BrojStranica" pid="5" fmtid="{D5CDD505-2E9C-101B-9397-08002B2CF9AE}">
    <vt:i4>3</vt:i4>
  </prop:property>
</prop:Properties>
</file>