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2ea9" w14:paraId="a552ea9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7B778C" w:rsidP="001B4ACB" w:rsidR="007B778C">
      <w:pPr>
        <w:ind w:left="5040"/>
        <w:jc w:val="right"/>
      </w:pPr>
      <w:r>
        <w:t>ZDRAVKO GALIĆ</w:t>
      </w:r>
    </w:p>
    <w:p w:rsidRDefault="007B778C" w:rsidP="001B4ACB" w:rsidR="00964D8E">
      <w:pPr>
        <w:ind w:left="5040"/>
        <w:jc w:val="right"/>
      </w:pPr>
      <w:r>
        <w:t>Nadbiskupa Vicka Zmajevića 14</w:t>
      </w:r>
    </w:p>
    <w:p w:rsidRDefault="007B778C" w:rsidP="001B4ACB" w:rsidR="007B778C">
      <w:pPr>
        <w:ind w:left="5040"/>
        <w:jc w:val="right"/>
      </w:pPr>
      <w:r>
        <w:t>Zadar</w:t>
      </w:r>
    </w:p>
    <w:p w:rsidRDefault="00964D8E" w:rsidP="001B4ACB" w:rsidR="00964D8E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7B778C">
        <w:t>794</w:t>
      </w:r>
      <w:r>
        <w:t>/16-</w:t>
      </w:r>
      <w:r w:rsidR="002B71C4">
        <w:t>4</w:t>
      </w:r>
      <w:r>
        <w:t xml:space="preserve"> od </w:t>
      </w:r>
      <w:r w:rsidR="00FC4E0B">
        <w:t>30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7B778C">
        <w:t>GORTAN-ZADAR d.o.o., Zadar, Andrije Hebranga 3, OIB: 72185476666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C4E0B">
        <w:t>10</w:t>
      </w:r>
      <w:r w:rsidR="008C71F3">
        <w:t>,</w:t>
      </w:r>
      <w:r w:rsidR="007B778C">
        <w:t>20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C4E0B">
        <w:t>10</w:t>
      </w:r>
      <w:r w:rsidR="008C71F3">
        <w:t>,</w:t>
      </w:r>
      <w:r w:rsidR="007B778C">
        <w:t>22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FC4E0B">
        <w:t>30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188933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7B778C">
      <w:rPr>
        <w:b/>
        <w:bCs/>
        <w:sz w:val="28"/>
      </w:rPr>
      <w:t>794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1530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B778C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64D8E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1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5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53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53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53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1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5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53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53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53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GORTAN-ZADAR društvo s ograničenom odgovornošću za poslove u građevinarstvu</izvorni_sadrzaj>
    <derivirana_varijabla naziv="DomainObject.Predmet.ProtustrankaFormated_1">  GORTAN-ZADAR društvo s ograničenom odgovornošću za poslove u građevinarstvu</derivirana_varijabla>
  </DomainObject.Predmet.ProtustrankaFormated>
  <DomainObject.Predmet.ProtustrankaFormatedOIB>
    <izvorni_sadrzaj>  GORTAN-ZADAR društvo s ograničenom odgovornošću za poslove u građevinarstvu, OIB 72185476666</izvorni_sadrzaj>
    <derivirana_varijabla naziv="DomainObject.Predmet.ProtustrankaFormatedOIB_1">  GORTAN-ZADAR društvo s ograničenom odgovornošću za poslove u građevinarstvu, OIB 72185476666</derivirana_varijabla>
  </DomainObject.Predmet.ProtustrankaFormatedOIB>
  <DomainObject.Predmet.ProtustrankaFormatedWithAdress>
    <izvorni_sadrzaj> GORTAN-ZADAR društvo s ograničenom odgovornošću za poslove u građevinarstvu, Andrije Hebranga 3, 23000 Zadar</izvorni_sadrzaj>
    <derivirana_varijabla naziv="DomainObject.Predmet.ProtustrankaFormatedWithAdress_1"> GORTAN-ZADAR društvo s ograničenom odgovornošću za poslove u građevinarstvu, Andrije Hebranga 3, 23000 Zadar</derivirana_varijabla>
  </DomainObject.Predmet.ProtustrankaFormatedWithAdress>
  <DomainObject.Predmet.ProtustrankaFormatedWithAdressOIB>
    <izvorni_sadrzaj> GORTAN-ZADAR društvo s ograničenom odgovornošću za poslove u građevinarstvu, OIB 72185476666, Andrije Hebranga 3, 23000 Zadar</izvorni_sadrzaj>
    <derivirana_varijabla naziv="DomainObject.Predmet.ProtustrankaFormatedWithAdressOIB_1"> GORTAN-ZADAR društvo s ograničenom odgovornošću za poslove u građevinarstvu, OIB 72185476666, Andrije Hebranga 3, 23000 Zadar</derivirana_varijabla>
  </DomainObject.Predmet.ProtustrankaFormatedWithAdressOIB>
  <DomainObject.Predmet.ProtustrankaWithAdress>
    <izvorni_sadrzaj>GORTAN-ZADAR društvo s ograničenom odgovornošću za poslove u građevinarstvu Andrije Hebranga 3, 23000 Zadar</izvorni_sadrzaj>
    <derivirana_varijabla naziv="DomainObject.Predmet.ProtustrankaWithAdress_1">GORTAN-ZADAR društvo s ograničenom odgovornošću za poslove u građevinarstvu Andrije Hebranga 3, 23000 Zadar</derivirana_varijabla>
  </DomainObject.Predmet.ProtustrankaWithAdress>
  <DomainObject.Predmet.ProtustrankaWithAdressOIB>
    <izvorni_sadrzaj>GORTAN-ZADAR društvo s ograničenom odgovornošću za poslove u građevinarstvu, OIB 72185476666, Andrije Hebranga 3, 23000 Zadar</izvorni_sadrzaj>
    <derivirana_varijabla naziv="DomainObject.Predmet.ProtustrankaWithAdressOIB_1">GORTAN-ZADAR društvo s ograničenom odgovornošću za poslove u građevinarstvu, OIB 72185476666, Andrije Hebranga 3, 23000 Zadar</derivirana_varijabla>
  </DomainObject.Predmet.ProtustrankaWithAdressOIB>
  <DomainObject.Predmet.ProtustrankaNazivFormated>
    <izvorni_sadrzaj>GORTAN-ZADAR društvo s ograničenom odgovornošću za poslove u građevinarstvu</izvorni_sadrzaj>
    <derivirana_varijabla naziv="DomainObject.Predmet.ProtustrankaNazivFormated_1">GORTAN-ZADAR društvo s ograničenom odgovornošću za poslove u građevinarstvu</derivirana_varijabla>
  </DomainObject.Predmet.ProtustrankaNazivFormated>
  <DomainObject.Predmet.ProtustrankaNazivFormatedOIB>
    <izvorni_sadrzaj>GORTAN-ZADAR društvo s ograničenom odgovornošću za poslove u građevinarstvu, OIB 72185476666</izvorni_sadrzaj>
    <derivirana_varijabla naziv="DomainObject.Predmet.ProtustrankaNazivFormatedOIB_1">GORTAN-ZADAR društvo s ograničenom odgovornošću za poslove u građevinarstvu, OIB 72185476666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GORTAN-ZADAR društvo s ograničenom odgovornošću za poslove u građevinarstvu</item>
    </izvorni_sadrzaj>
    <derivirana_varijabla naziv="DomainObject.Predmet.ProtuStrankaListFormated_1">
      <item>GORTAN-ZADAR društvo s ograničenom odgovornošću za poslove u građevinarstvu</item>
    </derivirana_varijabla>
  </DomainObject.Predmet.ProtuStrankaListFormated>
  <DomainObject.Predmet.ProtuStrankaListFormatedOIB>
    <izvorni_sadrzaj>
      <item>GORTAN-ZADAR društvo s ograničenom odgovornošću za poslove u građevinarstvu, OIB 72185476666</item>
    </izvorni_sadrzaj>
    <derivirana_varijabla naziv="DomainObject.Predmet.ProtuStrankaListFormatedOIB_1">
      <item>GORTAN-ZADAR društvo s ograničenom odgovornošću za poslove u građevinarstvu, OIB 72185476666</item>
    </derivirana_varijabla>
  </DomainObject.Predmet.ProtuStrankaListFormatedOIB>
  <DomainObject.Predmet.ProtuStrankaListFormatedWithAdress>
    <izvorni_sadrzaj>
      <item>GORTAN-ZADAR društvo s ograničenom odgovornošću za poslove u građevinarstvu, Andrije Hebranga 3, 23000 Zadar</item>
    </izvorni_sadrzaj>
    <derivirana_varijabla naziv="DomainObject.Predmet.ProtuStrankaListFormatedWithAdress_1">
      <item>GORTAN-ZADAR društvo s ograničenom odgovornošću za poslove u građevinarstvu, Andrije Hebranga 3, 23000 Zadar</item>
    </derivirana_varijabla>
  </DomainObject.Predmet.ProtuStrankaListFormatedWithAdress>
  <DomainObject.Predmet.ProtuStrankaListFormatedWithAdressOIB>
    <izvorni_sadrzaj>
      <item>GORTAN-ZADAR društvo s ograničenom odgovornošću za poslove u građevinarstvu, OIB 72185476666, Andrije Hebranga 3, 23000 Zadar</item>
    </izvorni_sadrzaj>
    <derivirana_varijabla naziv="DomainObject.Predmet.ProtuStrankaListFormatedWithAdressOIB_1">
      <item>GORTAN-ZADAR društvo s ograničenom odgovornošću za poslove u građevinarstvu, OIB 72185476666, Andrije Hebranga 3, 23000 Zadar</item>
    </derivirana_varijabla>
  </DomainObject.Predmet.ProtuStrankaListFormatedWithAdressOIB>
  <DomainObject.Predmet.ProtuStrankaListNazivFormated>
    <izvorni_sadrzaj>
      <item>GORTAN-ZADAR društvo s ograničenom odgovornošću za poslove u građevinarstvu</item>
    </izvorni_sadrzaj>
    <derivirana_varijabla naziv="DomainObject.Predmet.ProtuStrankaListNazivFormated_1">
      <item>GORTAN-ZADAR društvo s ograničenom odgovornošću za poslove u građevinarstvu</item>
    </derivirana_varijabla>
  </DomainObject.Predmet.ProtuStrankaListNazivFormated>
  <DomainObject.Predmet.ProtuStrankaListNazivFormatedOIB>
    <izvorni_sadrzaj>
      <item>GORTAN-ZADAR društvo s ograničenom odgovornošću za poslove u građevinarstvu, OIB 72185476666</item>
    </izvorni_sadrzaj>
    <derivirana_varijabla naziv="DomainObject.Predmet.ProtuStrankaListNazivFormatedOIB_1">
      <item>GORTAN-ZADAR društvo s ograničenom odgovornošću za poslove u građevinarstvu, OIB 72185476666</item>
    </derivirana_varijabla>
  </DomainObject.Predmet.ProtuStrankaListNazivFormatedOIB>
  <DomainObject.Predmet.OstaliListFormated>
    <izvorni_sadrzaj>
      <item>Zdravko Galić</item>
    </izvorni_sadrzaj>
    <derivirana_varijabla naziv="DomainObject.Predmet.OstaliListFormated_1">
      <item>Zdravko Galić</item>
    </derivirana_varijabla>
  </DomainObject.Predmet.OstaliListFormated>
  <DomainObject.Predmet.OstaliListFormatedOIB>
    <izvorni_sadrzaj>
      <item>Zdravko Galić, OIB 45120216119</item>
    </izvorni_sadrzaj>
    <derivirana_varijabla naziv="DomainObject.Predmet.OstaliListFormatedOIB_1">
      <item>Zdravko Galić, OIB 45120216119</item>
    </derivirana_varijabla>
  </DomainObject.Predmet.OstaliListFormatedOIB>
  <DomainObject.Predmet.OstaliListFormatedWithAdress>
    <izvorni_sadrzaj>
      <item>Zdravko Galić, Nadbiskupa Vicka Zmajevića 14, 23000 Zadar</item>
    </izvorni_sadrzaj>
    <derivirana_varijabla naziv="DomainObject.Predmet.OstaliListFormatedWithAdress_1">
      <item>Zdravko Galić, Nadbiskupa Vicka Zmajevića 14, 23000 Zadar</item>
    </derivirana_varijabla>
  </DomainObject.Predmet.OstaliListFormatedWithAdress>
  <DomainObject.Predmet.OstaliListFormatedWithAdressOIB>
    <izvorni_sadrzaj>
      <item>Zdravko Galić, OIB 45120216119, Nadbiskupa Vicka Zmajevića 14, 23000 Zadar</item>
    </izvorni_sadrzaj>
    <derivirana_varijabla naziv="DomainObject.Predmet.OstaliListFormatedWithAdressOIB_1">
      <item>Zdravko Galić, OIB 45120216119, Nadbiskupa Vicka Zmajevića 14, 23000 Zadar</item>
    </derivirana_varijabla>
  </DomainObject.Predmet.OstaliListFormatedWithAdressOIB>
  <DomainObject.Predmet.OstaliListNazivFormated>
    <izvorni_sadrzaj>
      <item>Zdravko Galić</item>
    </izvorni_sadrzaj>
    <derivirana_varijabla naziv="DomainObject.Predmet.OstaliListNazivFormated_1">
      <item>Zdravko Galić</item>
    </derivirana_varijabla>
  </DomainObject.Predmet.OstaliListNazivFormated>
  <DomainObject.Predmet.OstaliListNazivFormatedOIB>
    <izvorni_sadrzaj>
      <item>Zdravko Galić, OIB 45120216119</item>
    </izvorni_sadrzaj>
    <derivirana_varijabla naziv="DomainObject.Predmet.OstaliListNazivFormatedOIB_1">
      <item>Zdravko Galić, OIB 45120216119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GORTAN-ZADAR društvo s ograničenom odgovornošću za poslove u građevinarstvu</izvorni_sadrzaj>
    <derivirana_varijabla naziv="DomainObject.Predmet.ProtustrankaIDrugi_1">GORTAN-ZADAR društvo s ograničenom odgovornošću za poslove u građevinarstvu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GORTAN-ZADAR društvo s ograničenom odgovornošću za poslove u građevinarstvu, OIB 72185476666, Andrije Hebranga 3, 23000 Zadar</izvorni_sadrzaj>
    <derivirana_varijabla naziv="DomainObject.Predmet.ProtustrankaIDrugiAdressOIB_1">GORTAN-ZADAR društvo s ograničenom odgovornošću za poslove u građevinarstvu, OIB 72185476666, Andrije Hebranga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GORTAN-ZADAR društvo s ograničenom odgovornošću za poslove u građevinarstvu</item>
      <item>Zdravko Galić</item>
    </izvorni_sadrzaj>
    <derivirana_varijabla naziv="DomainObject.Predmet.SudioniciListNaziv_1">
      <item>FINA</item>
      <item>GORTAN-ZADAR društvo s ograničenom odgovornošću za poslove u građevinarstvu</item>
      <item>Zdravko Galić</item>
    </derivirana_varijabla>
  </DomainObject.Predmet.SudioniciListNaziv>
  <DomainObject.Predmet.SudioniciListAdressOIB>
    <izvorni_sadrzaj>
      <item>FINA, OIB 85821130368</item>
      <item>GORTAN-ZADAR društvo s ograničenom odgovornošću za poslove u građevinarstvu, OIB 72185476666, Andrije Hebranga 3,23000 Zadar</item>
      <item>Zdravko Galić, OIB 45120216119, Nadbiskupa Vicka Zmajevića 14,23000 Zadar</item>
    </izvorni_sadrzaj>
    <derivirana_varijabla naziv="DomainObject.Predmet.SudioniciListAdressOIB_1">
      <item>FINA, OIB 85821130368</item>
      <item>GORTAN-ZADAR društvo s ograničenom odgovornošću za poslove u građevinarstvu, OIB 72185476666, Andrije Hebranga 3,23000 Zadar</item>
      <item>Zdravko Galić, OIB 45120216119, Nadbiskupa Vicka Zmajevića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72185476666</item>
      <item>, OIB 45120216119</item>
    </izvorni_sadrzaj>
    <derivirana_varijabla naziv="DomainObject.Predmet.SudioniciListNazivOIB_1">
      <item>, OIB 85821130368</item>
      <item>, OIB 72185476666</item>
      <item>, OIB 45120216119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EB933-8AB7-4DD3-99F0-B2B946369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876</properties:Characters>
  <properties:Lines>32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2016-05-27T06:57:00Z</dcterms:created>
  <dc:creator>Ardena Bajlo</dc:creator>
  <cp:lastModifiedBy>wsadmin</cp:lastModifiedBy>
  <cp:lastPrinted>2016-05-27T06:44:00Z</cp:lastPrinted>
  <dcterms:modified xmlns:xsi="http://www.w3.org/2001/XMLSchema-instance" xsi:type="dcterms:W3CDTF">2016-05-31T06:36:00Z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