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bf7d" w14:paraId="613bf7d" w:rsidRDefault="00535112" w:rsidP="00EB68B4" w:rsidR="00311E8F" w:rsidRPr="003B302C">
      <w:pPr>
        <w:jc w:val="right"/>
        <w15:collapsed w:val="false"/>
        <w:rPr>
          <w:b/>
        </w:rPr>
      </w:pPr>
      <w:bookmarkStart w:name="_GoBack" w:id="0"/>
      <w:bookmarkEnd w:id="0"/>
      <w:r w:rsidRPr="003B302C">
        <w:rPr>
          <w:b/>
        </w:rPr>
        <w:t>Posl.</w:t>
      </w:r>
      <w:r w:rsidR="00EB68B4" w:rsidRPr="003B302C">
        <w:rPr>
          <w:b/>
        </w:rPr>
        <w:t xml:space="preserve"> </w:t>
      </w:r>
      <w:r w:rsidRPr="003B302C">
        <w:rPr>
          <w:b/>
        </w:rPr>
        <w:t>br</w:t>
      </w:r>
      <w:r w:rsidR="00D222D7" w:rsidRPr="003B302C">
        <w:rPr>
          <w:b/>
        </w:rPr>
        <w:t>.</w:t>
      </w:r>
      <w:r w:rsidR="004E7B10">
        <w:rPr>
          <w:b/>
        </w:rPr>
        <w:t>7. St-933</w:t>
      </w:r>
      <w:r w:rsidR="002D368D">
        <w:rPr>
          <w:b/>
        </w:rPr>
        <w:t>/16</w:t>
      </w:r>
    </w:p>
    <w:p w:rsidRDefault="002D368D" w:rsidP="005218AE" w:rsidR="002D368D" w:rsidRPr="005218AE">
      <w:pPr>
        <w:ind w:firstLine="708" w:left="708"/>
        <w:rPr>
          <w:color w:val="000000"/>
        </w:rPr>
      </w:pPr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68D" w:rsidP="005218AE" w:rsidR="002D368D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2D368D" w:rsidP="005218AE" w:rsidR="002D368D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2D368D" w:rsidP="005218AE" w:rsidR="002D368D" w:rsidRPr="005218AE">
      <w:pPr>
        <w:rPr>
          <w:b/>
        </w:rPr>
      </w:pPr>
      <w:r w:rsidRPr="005218AE">
        <w:rPr>
          <w:b/>
        </w:rPr>
        <w:t xml:space="preserve">    </w:t>
      </w:r>
      <w:r>
        <w:rPr>
          <w:b/>
        </w:rPr>
        <w:t xml:space="preserve">         Sukoišanska 6, SPLIT</w:t>
      </w:r>
    </w:p>
    <w:p w:rsidRDefault="002D368D" w:rsidP="00511EF3" w:rsidR="00027D8D" w:rsidRPr="003B302C">
      <w:r>
        <w:rPr>
          <w:b/>
        </w:rPr>
        <w:t xml:space="preserve"> </w:t>
      </w:r>
    </w:p>
    <w:p w:rsidRDefault="00027D8D" w:rsidP="00511EF3" w:rsidR="00027D8D"/>
    <w:p w:rsidRDefault="004E7B10" w:rsidP="00511EF3" w:rsidR="004E7B10" w:rsidRPr="003B302C"/>
    <w:p w:rsidRDefault="009E0F77" w:rsidP="00511EF3" w:rsidR="009E0F77" w:rsidRPr="003B302C"/>
    <w:p w:rsidRDefault="00584AD8" w:rsidP="00511EF3" w:rsidR="00584AD8" w:rsidRPr="003B302C"/>
    <w:p w:rsidRDefault="000B53D0" w:rsidP="000B53D0" w:rsidR="000B53D0" w:rsidRPr="003B302C">
      <w:pPr>
        <w:jc w:val="center"/>
        <w:rPr>
          <w:b/>
        </w:rPr>
      </w:pPr>
      <w:r w:rsidRPr="003B302C">
        <w:rPr>
          <w:b/>
        </w:rPr>
        <w:t>R J E Š E N J E</w:t>
      </w:r>
    </w:p>
    <w:p w:rsidRDefault="000B53D0" w:rsidP="000B53D0" w:rsidR="000B53D0" w:rsidRPr="003B302C">
      <w:pPr>
        <w:jc w:val="both"/>
      </w:pPr>
    </w:p>
    <w:p w:rsidRDefault="00A75951" w:rsidP="00A75951" w:rsidR="00A75951" w:rsidRPr="003B302C">
      <w:pPr>
        <w:jc w:val="both"/>
      </w:pPr>
    </w:p>
    <w:p w:rsidRDefault="002D368D" w:rsidP="002D368D" w:rsidR="002D368D" w:rsidRPr="002D368D">
      <w:pPr>
        <w:jc w:val="both"/>
        <w:rPr>
          <w:sz w:val="22"/>
          <w:szCs w:val="22"/>
        </w:rPr>
      </w:pPr>
    </w:p>
    <w:p w:rsidRDefault="002D368D" w:rsidP="002D368D" w:rsidR="002D368D" w:rsidRPr="002D368D">
      <w:pPr>
        <w:jc w:val="both"/>
        <w:rPr>
          <w:sz w:val="22"/>
          <w:szCs w:val="22"/>
        </w:rPr>
      </w:pPr>
      <w:r w:rsidRPr="002D368D">
        <w:rPr>
          <w:sz w:val="22"/>
          <w:szCs w:val="22"/>
        </w:rPr>
        <w:t xml:space="preserve"> </w:t>
      </w:r>
      <w:r w:rsidRPr="002D368D">
        <w:rPr>
          <w:sz w:val="22"/>
          <w:szCs w:val="22"/>
        </w:rPr>
        <w:tab/>
      </w:r>
      <w:r w:rsidR="004E7B10" w:rsidRPr="00D562A6">
        <w:rPr>
          <w:sz w:val="22"/>
          <w:szCs w:val="22"/>
        </w:rPr>
        <w:t>Trgovački sud u Splitu, Stalna služba u Dubrovniku, u ime Republike Hrvatske, po stečajnom sucu tog suda</w:t>
      </w:r>
      <w:r w:rsidR="004E7B10">
        <w:rPr>
          <w:sz w:val="22"/>
          <w:szCs w:val="22"/>
        </w:rPr>
        <w:t xml:space="preserve"> Diani Butigan Granić</w:t>
      </w:r>
      <w:r w:rsidR="004E7B10" w:rsidRPr="00D562A6">
        <w:rPr>
          <w:sz w:val="22"/>
          <w:szCs w:val="22"/>
        </w:rPr>
        <w:t>, kao sucu pojedincu, u stečajnom postupku nad stečajnim dužnikom</w:t>
      </w:r>
      <w:r w:rsidR="004E7B10" w:rsidRPr="005D7D56">
        <w:rPr>
          <w:sz w:val="22"/>
          <w:szCs w:val="22"/>
        </w:rPr>
        <w:t xml:space="preserve"> </w:t>
      </w:r>
      <w:r w:rsidR="004E7B10">
        <w:rPr>
          <w:sz w:val="22"/>
          <w:szCs w:val="22"/>
        </w:rPr>
        <w:t>LUXUS d.o.o. Dubrovnik, Komajska 9, OIB: 56023495809, dana 6. rujna  2016.g.</w:t>
      </w:r>
    </w:p>
    <w:p w:rsidRDefault="002D368D" w:rsidP="002D368D" w:rsidR="002D368D" w:rsidRPr="002D368D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both"/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083239" w:rsidP="004E7B10" w:rsidR="004E7B10">
      <w:pPr>
        <w:ind w:firstLine="708"/>
        <w:jc w:val="both"/>
      </w:pPr>
      <w:r w:rsidRPr="003B302C">
        <w:t>R</w:t>
      </w:r>
      <w:r w:rsidR="002A1850" w:rsidRPr="003B302C">
        <w:t xml:space="preserve">očište </w:t>
      </w:r>
      <w:r w:rsidR="003D5672">
        <w:t xml:space="preserve">radi </w:t>
      </w:r>
      <w:r w:rsidR="004E7B10">
        <w:t xml:space="preserve">ispitivanja prijavljenih tražbina </w:t>
      </w:r>
      <w:r w:rsidR="002A1850" w:rsidRPr="003B302C">
        <w:t xml:space="preserve">određeno za dan </w:t>
      </w:r>
      <w:r w:rsidR="002D368D">
        <w:t xml:space="preserve">14. </w:t>
      </w:r>
      <w:r w:rsidR="004E7B10">
        <w:t xml:space="preserve">rujna 2016.g. </w:t>
      </w:r>
      <w:r w:rsidR="000D1E3E">
        <w:t xml:space="preserve">se odgađa a novo zakazuje za dan </w:t>
      </w:r>
      <w:r w:rsidR="004E7B10">
        <w:t>7. listopada 2016.g. u 10,30 sati.</w:t>
      </w:r>
    </w:p>
    <w:p w:rsidRDefault="00304319" w:rsidP="0058692D" w:rsidR="00304319" w:rsidRPr="003B302C"/>
    <w:p w:rsidRDefault="008C61B4" w:rsidP="002D368D" w:rsidR="008C61B4" w:rsidRPr="003B302C">
      <w:pPr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</w:t>
      </w:r>
      <w:r w:rsidR="004E7B10">
        <w:rPr>
          <w:b/>
        </w:rPr>
        <w:t>Dubrovniku,  6. rujna</w:t>
      </w:r>
      <w:r w:rsidR="002D368D">
        <w:rPr>
          <w:b/>
        </w:rPr>
        <w:t xml:space="preserve"> </w:t>
      </w:r>
      <w:r w:rsidR="00274348" w:rsidRPr="003B302C">
        <w:rPr>
          <w:b/>
        </w:rPr>
        <w:t xml:space="preserve"> </w:t>
      </w:r>
      <w:r w:rsidR="00C34BF8" w:rsidRPr="003B302C">
        <w:rPr>
          <w:b/>
        </w:rPr>
        <w:t>201</w:t>
      </w:r>
      <w:r w:rsidR="004B3DA1" w:rsidRPr="003B302C">
        <w:rPr>
          <w:b/>
        </w:rPr>
        <w:t>6</w:t>
      </w:r>
      <w:r w:rsidR="00CB73AF" w:rsidRPr="003B302C">
        <w:rPr>
          <w:b/>
        </w:rPr>
        <w:t>.</w:t>
      </w:r>
      <w:r w:rsidR="0044174A" w:rsidRPr="003B302C">
        <w:rPr>
          <w:b/>
        </w:rPr>
        <w:t xml:space="preserve"> godine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D368D" w:rsidP="0044174A" w:rsidR="002D368D">
      <w:pPr>
        <w:numPr>
          <w:ilvl w:val="0"/>
          <w:numId w:val="7"/>
        </w:numPr>
        <w:jc w:val="both"/>
      </w:pPr>
      <w:r>
        <w:t>predlagatelju</w:t>
      </w:r>
    </w:p>
    <w:p w:rsidRDefault="002D368D" w:rsidP="0044174A" w:rsidR="002D368D" w:rsidRPr="003B302C">
      <w:pPr>
        <w:numPr>
          <w:ilvl w:val="0"/>
          <w:numId w:val="7"/>
        </w:numPr>
        <w:jc w:val="both"/>
      </w:pPr>
      <w:r>
        <w:t>dužniku</w:t>
      </w:r>
    </w:p>
    <w:p w:rsidRDefault="00A64A7D" w:rsidP="004630B2" w:rsidR="00A64A7D" w:rsidRPr="003B302C">
      <w:pPr>
        <w:ind w:left="360"/>
        <w:jc w:val="both"/>
      </w:pP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B53D0"/>
    <w:rsid w:val="000C0CE8"/>
    <w:rsid w:val="000D0096"/>
    <w:rsid w:val="000D1E3E"/>
    <w:rsid w:val="000E140A"/>
    <w:rsid w:val="000E2B37"/>
    <w:rsid w:val="000F176D"/>
    <w:rsid w:val="000F609A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A14A6B"/>
    <w:rsid w:val="00A45409"/>
    <w:rsid w:val="00A64A7D"/>
    <w:rsid w:val="00A75951"/>
    <w:rsid w:val="00A90E16"/>
    <w:rsid w:val="00AA2544"/>
    <w:rsid w:val="00AA3F63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0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0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0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0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6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0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0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0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0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  <item>St.up. Srđana Morpurgo</item>
    </izvorni_sadrzaj>
    <derivirana_varijabla naziv="DomainObject.Predmet.OstaliListFormated_1">
      <item>odv. Peća Mihailovski</item>
      <item>St.up. Srđana Morpurgo</item>
    </derivirana_varijabla>
  </DomainObject.Predmet.OstaliListFormated>
  <DomainObject.Predmet.OstaliListFormatedOIB>
    <izvorni_sadrzaj>
      <item>odv. Peća Mihailovski</item>
      <item>St.up. Srđana Morpurgo</item>
    </izvorni_sadrzaj>
    <derivirana_varijabla naziv="DomainObject.Predmet.OstaliListFormatedOIB_1">
      <item>odv. Peća Mihailovski</item>
      <item>St.up. Srđana Morpurgo</item>
    </derivirana_varijabla>
  </DomainObject.Predmet.OstaliListFormatedOIB>
  <DomainObject.Predmet.OstaliListFormatedWithAdress>
    <izvorni_sadrzaj>
      <item>odv. Peća Mihailovski</item>
      <item>St.up. Srđana Morpurgo</item>
    </izvorni_sadrzaj>
    <derivirana_varijabla naziv="DomainObject.Predmet.OstaliListFormatedWithAdress_1">
      <item>odv. Peća Mihailovski</item>
      <item>St.up. Srđana Morpurgo</item>
    </derivirana_varijabla>
  </DomainObject.Predmet.OstaliListFormatedWithAdress>
  <DomainObject.Predmet.OstaliListFormatedWithAdressOIB>
    <izvorni_sadrzaj>
      <item>odv. Peća Mihailovski</item>
      <item>St.up. Srđana Morpurgo</item>
    </izvorni_sadrzaj>
    <derivirana_varijabla naziv="DomainObject.Predmet.OstaliListFormatedWithAdressOIB_1">
      <item>odv. Peća Mihailovski</item>
      <item>St.up. Srđana Morpurgo</item>
    </derivirana_varijabla>
  </DomainObject.Predmet.OstaliListFormatedWithAdressOIB>
  <DomainObject.Predmet.OstaliListNazivFormated>
    <izvorni_sadrzaj>
      <item>odv. Peća Mihailovski</item>
      <item>St.up. Srđana Morpurgo</item>
    </izvorni_sadrzaj>
    <derivirana_varijabla naziv="DomainObject.Predmet.OstaliListNazivFormated_1">
      <item>odv. Peća Mihailovski</item>
      <item>St.up. Srđana Morpurgo</item>
    </derivirana_varijabla>
  </DomainObject.Predmet.OstaliListNazivFormated>
  <DomainObject.Predmet.OstaliListNazivFormatedOIB>
    <izvorni_sadrzaj>
      <item>odv. Peća Mihailovski</item>
      <item>St.up. Srđana Morpurgo</item>
    </izvorni_sadrzaj>
    <derivirana_varijabla naziv="DomainObject.Predmet.OstaliListNazivFormatedOIB_1">
      <item>odv. Peća Mihailovski</item>
      <item>St.up. Srđana Morpurgo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  <item>St.up. Srđana Morpurgo</item>
    </izvorni_sadrzaj>
    <derivirana_varijabla naziv="DomainObject.Predmet.SudioniciListNaziv_1">
      <item>FINA, RC Split, Podružnica Dubrovnik</item>
      <item>LUXUS d.o.o. za trgovinu i usluge</item>
      <item>odv. Peća Mihailovski</item>
      <item>St.up. Srđana Morpurgo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  <item>St.up. Srđana Morpurgo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  <item>, OIB null</item>
    </izvorni_sadrzaj>
    <derivirana_varijabla naziv="DomainObject.Predmet.SudioniciListNazivOIB_1">
      <item>, OIB 85821130368</item>
      <item>, OIB 56023495809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112</properties:Words>
  <properties:Characters>542</properties:Characters>
  <properties:Lines>40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2016-09-06T09:03:00Z</dcterms:created>
  <dc:creator>RH-TDU</dc:creator>
  <cp:lastModifiedBy>Mara Marčinko</cp:lastModifiedBy>
  <cp:lastPrinted>2016-05-20T06:38:00Z</cp:lastPrinted>
  <dcterms:modified xmlns:xsi="http://www.w3.org/2001/XMLSchema-instance" xsi:type="dcterms:W3CDTF">2016-09-06T09:12:00Z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