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38df" w14:paraId="edc38df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    </w:t>
      </w:r>
      <w:r w:rsidR="00FC5FC0">
        <w:t xml:space="preserve"> </w:t>
      </w:r>
      <w:r w:rsidRPr="00F1439C">
        <w:t xml:space="preserve">  </w:t>
      </w:r>
      <w:r w:rsidR="00E41A4E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FC5FC0" w:rsidP="002B6635" w:rsidR="002B6635" w:rsidRPr="00F1439C">
      <w:pPr>
        <w:tabs>
          <w:tab w:pos="231" w:val="left"/>
        </w:tabs>
      </w:pPr>
      <w:r>
        <w:t xml:space="preserve">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FC5FC0" w:rsidR="002B6635" w:rsidRPr="00F1439C">
      <w:pPr>
        <w:ind w:firstLine="708"/>
      </w:pPr>
      <w:r>
        <w:t>Pazin, Dršćevka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Temeljem čl. 1</w:t>
      </w:r>
      <w:r w:rsidR="002B6635" w:rsidRPr="00F1439C">
        <w:t>24</w:t>
      </w:r>
      <w:r w:rsidRPr="00F1439C">
        <w:t xml:space="preserve">. st. 1. i 2. </w:t>
      </w:r>
      <w:smartTag w:element="zakoni" w:uri="http://www.java.hr/xml/smarttags/zakoni">
        <w:r w:rsidRPr="00F1439C">
          <w:t>Ovršnog zakona</w:t>
        </w:r>
      </w:smartTag>
      <w:r w:rsidRPr="00F1439C">
        <w:t xml:space="preserve">, pozivate se na ročište za diobu kupovnine u stečajnom postupku nad </w:t>
      </w:r>
      <w:r w:rsidR="000A7837" w:rsidRPr="000A7837">
        <w:t>UVALA SCOTT d.o.o. u stečaju Umag, Murinska 11 B, OIB: 89848026475</w:t>
      </w:r>
      <w:r w:rsidR="002B6635" w:rsidRPr="00F1439C">
        <w:t xml:space="preserve">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0A7837" w:rsidP="00343E78" w:rsidR="00343E78" w:rsidRPr="00F1439C">
      <w:pPr>
        <w:jc w:val="center"/>
      </w:pPr>
      <w:r>
        <w:t>05</w:t>
      </w:r>
      <w:r w:rsidR="005B44F0" w:rsidRPr="00F1439C">
        <w:t xml:space="preserve">. </w:t>
      </w:r>
      <w:r>
        <w:t>prosinca</w:t>
      </w:r>
      <w:r w:rsidR="005B44F0" w:rsidRPr="00F1439C">
        <w:t xml:space="preserve"> 201</w:t>
      </w:r>
      <w:r w:rsidR="003D135C">
        <w:t>7</w:t>
      </w:r>
      <w:r w:rsidR="005B44F0" w:rsidRPr="00F1439C">
        <w:t>.</w:t>
      </w:r>
      <w:r w:rsidR="00343E78" w:rsidRPr="00F1439C">
        <w:t xml:space="preserve"> u </w:t>
      </w:r>
      <w:r w:rsidR="0070590F">
        <w:t>12:</w:t>
      </w:r>
      <w:r>
        <w:t>3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Dršćevka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0A7837">
        <w:t>17</w:t>
      </w:r>
      <w:r w:rsidR="005B44F0" w:rsidRPr="00F1439C">
        <w:t xml:space="preserve">. </w:t>
      </w:r>
      <w:r w:rsidR="000A7837">
        <w:t>listopada</w:t>
      </w:r>
      <w:r w:rsidR="00F1439C" w:rsidRPr="00F1439C">
        <w:t xml:space="preserve"> </w:t>
      </w:r>
      <w:r w:rsidR="005B44F0" w:rsidRPr="00F1439C">
        <w:t>201</w:t>
      </w:r>
      <w:r w:rsidR="0070590F">
        <w:t>7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E41A4E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A7837" w:rsidP="000A7837" w:rsidR="000A7837">
      <w:pPr>
        <w:jc w:val="both"/>
      </w:pPr>
      <w:r>
        <w:t>DNA:</w:t>
      </w:r>
    </w:p>
    <w:p w:rsidRDefault="000A7837" w:rsidP="000A7837" w:rsidR="000A7837">
      <w:pPr>
        <w:jc w:val="both"/>
      </w:pPr>
      <w:r>
        <w:t>- e-oglasna ploča suda 8 dana (čl. 12. SZ-a)</w:t>
      </w:r>
    </w:p>
    <w:p w:rsidRDefault="000A7837" w:rsidP="000A7837" w:rsidR="000A7837">
      <w:pPr>
        <w:jc w:val="both"/>
      </w:pPr>
      <w:r>
        <w:t>- stečajni upravitelj Bogdan Veselinović iz Rijeke,  Marijana Stepčića 34</w:t>
      </w:r>
    </w:p>
    <w:p w:rsidRDefault="000A7837" w:rsidP="000A7837" w:rsidR="00F1439C" w:rsidRPr="00F1439C">
      <w:pPr>
        <w:jc w:val="both"/>
      </w:pPr>
      <w:r>
        <w:t>- Republika Hrvatska po ŽDO Pula</w:t>
      </w:r>
    </w:p>
    <w:sectPr w:rsidSect="00FC5FC0" w:rsidR="00F1439C" w:rsidRPr="00F1439C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752" w:rsidP="00C60648" w:rsidR="00455752">
      <w:r>
        <w:separator/>
      </w:r>
    </w:p>
  </w:endnote>
  <w:endnote w:id="0" w:type="continuationSeparator">
    <w:p w:rsidRDefault="00455752" w:rsidP="00C60648" w:rsidR="00455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752" w:rsidP="00C60648" w:rsidR="00455752">
      <w:r>
        <w:separator/>
      </w:r>
    </w:p>
  </w:footnote>
  <w:footnote w:id="0" w:type="continuationSeparator">
    <w:p w:rsidRDefault="00455752" w:rsidP="00C60648" w:rsidR="00455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  <w:t>10 St-363/2016-60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0A7837"/>
    <w:rsid w:val="0018524D"/>
    <w:rsid w:val="00202458"/>
    <w:rsid w:val="002640FE"/>
    <w:rsid w:val="0029744C"/>
    <w:rsid w:val="002B6635"/>
    <w:rsid w:val="002D5F7A"/>
    <w:rsid w:val="00343E78"/>
    <w:rsid w:val="00355F8C"/>
    <w:rsid w:val="003D135C"/>
    <w:rsid w:val="003E7671"/>
    <w:rsid w:val="00455752"/>
    <w:rsid w:val="005B44F0"/>
    <w:rsid w:val="005C144C"/>
    <w:rsid w:val="005D274A"/>
    <w:rsid w:val="00670253"/>
    <w:rsid w:val="00673420"/>
    <w:rsid w:val="006A5E5B"/>
    <w:rsid w:val="0070590F"/>
    <w:rsid w:val="00792D5F"/>
    <w:rsid w:val="0085204F"/>
    <w:rsid w:val="008B0B74"/>
    <w:rsid w:val="008E602F"/>
    <w:rsid w:val="00BD6347"/>
    <w:rsid w:val="00C11B58"/>
    <w:rsid w:val="00C23C39"/>
    <w:rsid w:val="00C60648"/>
    <w:rsid w:val="00C60A39"/>
    <w:rsid w:val="00DE51E6"/>
    <w:rsid w:val="00E37E55"/>
    <w:rsid w:val="00E41A4E"/>
    <w:rsid w:val="00EF1BB0"/>
    <w:rsid w:val="00F1439C"/>
    <w:rsid w:val="00F71ABD"/>
    <w:rsid w:val="00FC5FC0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1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A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A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A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A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za diobu kupovnine</izvorni_sadrzaj>
    <derivirana_varijabla naziv="DomainObject.Primjedba_1">Poziv za ročište za diobu kupovnine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Scott d.o.o. UMAG</izvorni_sadrzaj>
    <derivirana_varijabla naziv="DomainObject.Predmet.ProtustrankaFormated_1">  Uvala Scott d.o.o. UMAG</derivirana_varijabla>
  </DomainObject.Predmet.ProtustrankaFormated>
  <DomainObject.Predmet.ProtustrankaFormatedOIB>
    <izvorni_sadrzaj>  Uvala Scott d.o.o. UMAG, OIB 89848026475</izvorni_sadrzaj>
    <derivirana_varijabla naziv="DomainObject.Predmet.ProtustrankaFormatedOIB_1">  Uvala Scott d.o.o. UMAG, OIB 89848026475</derivirana_varijabla>
  </DomainObject.Predmet.ProtustrankaFormatedOIB>
  <DomainObject.Predmet.ProtustrankaFormatedWithAdress>
    <izvorni_sadrzaj> Uvala Scott d.o.o. UMAG, Murinska 11 B, 52470 Umag</izvorni_sadrzaj>
    <derivirana_varijabla naziv="DomainObject.Predmet.ProtustrankaFormatedWithAdress_1"> Uvala Scott d.o.o. UMAG, Murinska 11 B, 52470 Umag</derivirana_varijabla>
  </DomainObject.Predmet.ProtustrankaFormatedWithAdress>
  <DomainObject.Predmet.ProtustrankaFormatedWithAdressOIB>
    <izvorni_sadrzaj> Uvala Scott d.o.o. UMAG, OIB 89848026475, Murinska 11 B, 52470 Umag</izvorni_sadrzaj>
    <derivirana_varijabla naziv="DomainObject.Predmet.ProtustrankaFormatedWithAdressOIB_1"> Uvala Scott d.o.o. UMAG, OIB 89848026475, Murinska 11 B, 52470 Umag</derivirana_varijabla>
  </DomainObject.Predmet.ProtustrankaFormatedWithAdressOIB>
  <DomainObject.Predmet.ProtustrankaWithAdress>
    <izvorni_sadrzaj>Uvala Scott d.o.o. UMAG Murinska 11 B, 52470 Umag</izvorni_sadrzaj>
    <derivirana_varijabla naziv="DomainObject.Predmet.ProtustrankaWithAdress_1">Uvala Scott d.o.o. UMAG Murinska 11 B, 52470 Umag</derivirana_varijabla>
  </DomainObject.Predmet.ProtustrankaWithAdress>
  <DomainObject.Predmet.ProtustrankaWithAdressOIB>
    <izvorni_sadrzaj>Uvala Scott d.o.o. UMAG, OIB 89848026475, Murinska 11 B, 52470 Umag</izvorni_sadrzaj>
    <derivirana_varijabla naziv="DomainObject.Predmet.ProtustrankaWithAdressOIB_1">Uvala Scott d.o.o. UMAG, OIB 89848026475, Murinska 11 B, 52470 Umag</derivirana_varijabla>
  </DomainObject.Predmet.ProtustrankaWithAdressOIB>
  <DomainObject.Predmet.ProtustrankaNazivFormated>
    <izvorni_sadrzaj>Uvala Scott d.o.o. UMAG</izvorni_sadrzaj>
    <derivirana_varijabla naziv="DomainObject.Predmet.ProtustrankaNazivFormated_1">Uvala Scott d.o.o. UMAG</derivirana_varijabla>
  </DomainObject.Predmet.ProtustrankaNazivFormated>
  <DomainObject.Predmet.ProtustrankaNazivFormatedOIB>
    <izvorni_sadrzaj>Uvala Scott d.o.o. UMAG, OIB 89848026475</izvorni_sadrzaj>
    <derivirana_varijabla naziv="DomainObject.Predmet.ProtustrankaNazivFormatedOIB_1">Uvala Scott d.o.o. UMAG, OIB 89848026475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89568.80</izvorni_sadrzaj>
    <derivirana_varijabla naziv="DomainObject.Predmet.TrenutnaVrijednost_1">89568.80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Uvala Scott d.o.o. UMAG</item>
    </izvorni_sadrzaj>
    <derivirana_varijabla naziv="DomainObject.Predmet.ProtuStrankaListFormated_1">
      <item>Uvala Scott d.o.o. UMAG</item>
    </derivirana_varijabla>
  </DomainObject.Predmet.ProtuStrankaListFormated>
  <DomainObject.Predmet.ProtuStrankaListFormatedOIB>
    <izvorni_sadrzaj>
      <item>Uvala Scott d.o.o. UMAG, OIB 89848026475</item>
    </izvorni_sadrzaj>
    <derivirana_varijabla naziv="DomainObject.Predmet.ProtuStrankaListFormatedOIB_1">
      <item>Uvala Scott d.o.o. UMAG, OIB 89848026475</item>
    </derivirana_varijabla>
  </DomainObject.Predmet.ProtuStrankaListFormatedOIB>
  <DomainObject.Predmet.ProtuStrankaListFormatedWithAdress>
    <izvorni_sadrzaj>
      <item>Uvala Scott d.o.o. UMAG, Murinska 11 B, 52470 Umag</item>
    </izvorni_sadrzaj>
    <derivirana_varijabla naziv="DomainObject.Predmet.ProtuStrankaListFormatedWithAdress_1">
      <item>Uvala Scott d.o.o. UMAG, Murinska 11 B, 52470 Umag</item>
    </derivirana_varijabla>
  </DomainObject.Predmet.ProtuStrankaListFormatedWithAdress>
  <DomainObject.Predmet.ProtuStrankaListFormatedWithAdressOIB>
    <izvorni_sadrzaj>
      <item>Uvala Scott d.o.o. UMAG, OIB 89848026475, Murinska 11 B, 52470 Umag</item>
    </izvorni_sadrzaj>
    <derivirana_varijabla naziv="DomainObject.Predmet.ProtuStrankaListFormatedWithAdressOIB_1">
      <item>Uvala Scott d.o.o. UMAG, OIB 89848026475, Murinska 11 B, 52470 Umag</item>
    </derivirana_varijabla>
  </DomainObject.Predmet.ProtuStrankaListFormatedWithAdressOIB>
  <DomainObject.Predmet.ProtuStrankaListNazivFormated>
    <izvorni_sadrzaj>
      <item>Uvala Scott d.o.o. UMAG</item>
    </izvorni_sadrzaj>
    <derivirana_varijabla naziv="DomainObject.Predmet.ProtuStrankaListNazivFormated_1">
      <item>Uvala Scott d.o.o. UMAG</item>
    </derivirana_varijabla>
  </DomainObject.Predmet.ProtuStrankaListNazivFormated>
  <DomainObject.Predmet.ProtuStrankaListNazivFormatedOIB>
    <izvorni_sadrzaj>
      <item>Uvala Scott d.o.o. UMAG, OIB 89848026475</item>
    </izvorni_sadrzaj>
    <derivirana_varijabla naziv="DomainObject.Predmet.ProtuStrankaListNazivFormatedOIB_1">
      <item>Uvala Scott d.o.o. UMAG, OIB 89848026475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Uvala Scott d.o.o. UMAG</izvorni_sadrzaj>
    <derivirana_varijabla naziv="DomainObject.Predmet.ProtustrankaIDrugi_1">Uvala Scott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Uvala Scott d.o.o. UMAG, OIB 89848026475, Murinska 11 B, 52470 Umag</izvorni_sadrzaj>
    <derivirana_varijabla naziv="DomainObject.Predmet.ProtustrankaIDrugiAdressOIB_1">Uvala Scott d.o.o. UMAG, OIB 89848026475, Murinska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Scott d.o.o.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Uvala Scott d.o.o.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Uvala Scott d.o.o. UMAG, OIB 89848026475, Murinska 11 B,52470 Umag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Uvala Scott d.o.o. UMAG, OIB 89848026475, Murinska 11 B,52470 Umag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89848026475</item>
      <item>, OIB 52634238587</item>
      <item>, OIB null</item>
    </izvorni_sadrzaj>
    <derivirana_varijabla naziv="DomainObject.Predmet.SudioniciListNazivOIB_1">
      <item>, OIB 89848026475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183</properties:Words>
  <properties:Characters>924</properties:Characters>
  <properties:Lines>37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2017-10-17T11:54:00Z</dcterms:created>
  <dc:creator>drabar</dc:creator>
  <cp:lastModifiedBy>Sanja Lakošeljac</cp:lastModifiedBy>
  <cp:lastPrinted>2010-09-17T06:20:00Z</cp:lastPrinted>
  <dcterms:modified xmlns:xsi="http://www.w3.org/2001/XMLSchema-instance" xsi:type="dcterms:W3CDTF">2017-10-17T11:55:00Z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