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8947" w14:paraId="6f48947" w:rsidRDefault="008F5C79" w:rsidP="008F5C79" w:rsidR="008F5C79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8F5C79" w:rsidP="008F5C79" w:rsidR="008F5C79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8F5C79" w:rsidP="008F5C79" w:rsidR="008F5C79" w:rsidRPr="003B548F">
      <w:r w:rsidRPr="003B548F">
        <w:t xml:space="preserve"> TRGOVAČKI SUD U PAZINU</w:t>
      </w:r>
    </w:p>
    <w:p w:rsidRDefault="008F5C79" w:rsidP="008F5C79" w:rsidR="008F5C79" w:rsidRPr="003B548F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St-401</w:t>
      </w:r>
      <w:r w:rsidRPr="003B548F">
        <w:t>/</w:t>
      </w:r>
      <w:r w:rsidRPr="00EC6588">
        <w:t>17-3</w:t>
      </w:r>
    </w:p>
    <w:p w:rsidRDefault="008F5C79" w:rsidP="008F5C79" w:rsidR="008F5C79" w:rsidRPr="003B548F">
      <w:pPr>
        <w:jc w:val="both"/>
      </w:pPr>
      <w:r w:rsidRPr="003B548F">
        <w:tab/>
      </w:r>
    </w:p>
    <w:p w:rsidRDefault="008F5C79" w:rsidP="008F5C79" w:rsidR="008F5C79" w:rsidRPr="003B548F">
      <w:pPr>
        <w:jc w:val="center"/>
      </w:pPr>
      <w:r w:rsidRPr="003B548F">
        <w:t>R E P U B L I K A  H R V A T S K A</w:t>
      </w:r>
    </w:p>
    <w:p w:rsidRDefault="008F5C79" w:rsidP="008F5C79" w:rsidR="008F5C79" w:rsidRPr="003B548F"/>
    <w:p w:rsidRDefault="008F5C79" w:rsidP="008F5C79" w:rsidR="008F5C79" w:rsidRPr="003B548F">
      <w:pPr>
        <w:jc w:val="center"/>
      </w:pPr>
      <w:r w:rsidRPr="003B548F">
        <w:t>R J E Š E NJ E</w:t>
      </w:r>
    </w:p>
    <w:p w:rsidRDefault="008F5C79" w:rsidP="008F5C79" w:rsidR="008F5C79" w:rsidRPr="003B548F"/>
    <w:p w:rsidRDefault="008F5C79" w:rsidP="008F5C79" w:rsidR="008F5C79" w:rsidRPr="00EC6588">
      <w:pPr>
        <w:jc w:val="both"/>
      </w:pPr>
      <w:r w:rsidRPr="003B548F">
        <w:tab/>
        <w:t>Trgovački sud u Pazinu, po sucu Adrijani Labinjan Skok, po</w:t>
      </w:r>
      <w:r w:rsidR="00806441">
        <w:t>vodom prijedloga</w:t>
      </w:r>
      <w:r w:rsidRPr="003B548F">
        <w:t xml:space="preserve"> </w:t>
      </w:r>
      <w:r w:rsidR="00806441">
        <w:t>za</w:t>
      </w:r>
      <w:r w:rsidRPr="003B548F">
        <w:t xml:space="preserve"> otvaranj</w:t>
      </w:r>
      <w:r w:rsidR="00806441">
        <w:t>e</w:t>
      </w:r>
      <w:r w:rsidRPr="00EC6588">
        <w:t xml:space="preserve"> stečajnog postupka nad dužnikom </w:t>
      </w:r>
      <w:r>
        <w:t xml:space="preserve">MOTORS – VRSAR j.d.o.o., Poreč, </w:t>
      </w:r>
      <w:proofErr w:type="spellStart"/>
      <w:r>
        <w:t>Ročka</w:t>
      </w:r>
      <w:proofErr w:type="spellEnd"/>
      <w:r>
        <w:t xml:space="preserve"> 17, OIB: 94182365794</w:t>
      </w:r>
      <w:r w:rsidRPr="00EC6588">
        <w:t xml:space="preserve">, dana </w:t>
      </w:r>
      <w:r>
        <w:t>17. srpnja</w:t>
      </w:r>
      <w:r w:rsidRPr="00EC6588">
        <w:t xml:space="preserve"> 2017. </w:t>
      </w:r>
    </w:p>
    <w:p w:rsidRDefault="008F5C79" w:rsidP="008F5C79" w:rsidR="008F5C79" w:rsidRPr="003B548F">
      <w:pPr>
        <w:jc w:val="both"/>
      </w:pPr>
    </w:p>
    <w:p w:rsidRDefault="008F5C79" w:rsidP="008F5C79" w:rsidR="008F5C79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8F5C79" w:rsidP="008F5C79" w:rsidR="008F5C79" w:rsidRPr="003B548F">
      <w:pPr>
        <w:jc w:val="both"/>
      </w:pPr>
    </w:p>
    <w:p w:rsidRDefault="008F5C79" w:rsidP="008F5C79" w:rsidR="008F5C79" w:rsidRPr="008146A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</w:t>
      </w:r>
      <w:r w:rsidR="00806441">
        <w:rPr>
          <w:lang w:val="pl-PL"/>
        </w:rPr>
        <w:t xml:space="preserve">rasprave o prijedlogu i </w:t>
      </w:r>
      <w:r w:rsidRPr="003B548F">
        <w:rPr>
          <w:lang w:val="pl-PL"/>
        </w:rPr>
        <w:t xml:space="preserve">utvrđivanja pretpostavki za otvaranje stečajnog postupka nad dužnikom </w:t>
      </w:r>
      <w:r>
        <w:t xml:space="preserve">MOTORS – VRSAR j.d.o.o., Poreč, </w:t>
      </w:r>
      <w:proofErr w:type="spellStart"/>
      <w:r>
        <w:t>Ročka</w:t>
      </w:r>
      <w:proofErr w:type="spellEnd"/>
      <w:r>
        <w:t xml:space="preserve"> 17, OIB: 94182365794</w:t>
      </w:r>
      <w:r w:rsidRPr="003B548F">
        <w:rPr>
          <w:lang w:val="pl-PL"/>
        </w:rPr>
        <w:t xml:space="preserve">, pa se </w:t>
      </w:r>
      <w:r w:rsidRPr="003B548F">
        <w:rPr>
          <w:b/>
          <w:lang w:val="pl-PL"/>
        </w:rPr>
        <w:t>ročište zakazuje za</w:t>
      </w:r>
      <w:r w:rsidRPr="00773396">
        <w:rPr>
          <w:b/>
          <w:lang w:val="pl-PL"/>
        </w:rPr>
        <w:t xml:space="preserve"> d</w:t>
      </w:r>
      <w:r w:rsidRPr="008146AB">
        <w:rPr>
          <w:b/>
          <w:lang w:val="pl-PL"/>
        </w:rPr>
        <w:t xml:space="preserve">an </w:t>
      </w:r>
      <w:r w:rsidR="008146AB" w:rsidRPr="008146AB">
        <w:rPr>
          <w:b/>
          <w:lang w:val="pl-PL"/>
        </w:rPr>
        <w:t>6</w:t>
      </w:r>
      <w:r w:rsidRPr="008146AB">
        <w:rPr>
          <w:b/>
          <w:lang w:val="pl-PL"/>
        </w:rPr>
        <w:t>. rujna 2017. u 10:</w:t>
      </w:r>
      <w:r w:rsidR="008146AB" w:rsidRPr="008146AB">
        <w:rPr>
          <w:b/>
          <w:lang w:val="pl-PL"/>
        </w:rPr>
        <w:t>40</w:t>
      </w:r>
      <w:r w:rsidRPr="008146AB">
        <w:rPr>
          <w:b/>
          <w:lang w:val="pl-PL"/>
        </w:rPr>
        <w:t xml:space="preserve"> sati, u</w:t>
      </w:r>
      <w:r w:rsidRPr="008146AB">
        <w:rPr>
          <w:b/>
        </w:rPr>
        <w:t xml:space="preserve"> Trgovačkom sudu u Pazinu, </w:t>
      </w:r>
      <w:proofErr w:type="spellStart"/>
      <w:r w:rsidRPr="008146AB">
        <w:rPr>
          <w:b/>
        </w:rPr>
        <w:t>Dršćevka</w:t>
      </w:r>
      <w:proofErr w:type="spellEnd"/>
      <w:r w:rsidRPr="008146AB">
        <w:rPr>
          <w:b/>
        </w:rPr>
        <w:t xml:space="preserve"> 1, sudnica 5</w:t>
      </w:r>
      <w:r w:rsidRPr="008146AB">
        <w:t>,</w:t>
      </w:r>
      <w:r w:rsidRPr="008146AB">
        <w:rPr>
          <w:lang w:val="pl-PL"/>
        </w:rPr>
        <w:t xml:space="preserve"> na koje se pozivaju: </w:t>
      </w:r>
    </w:p>
    <w:p w:rsidRDefault="008F5C79" w:rsidP="008F5C79" w:rsidR="00806441" w:rsidRPr="008146AB">
      <w:pPr>
        <w:jc w:val="both"/>
      </w:pPr>
      <w:r w:rsidRPr="008146AB">
        <w:rPr>
          <w:lang w:val="pl-PL"/>
        </w:rPr>
        <w:tab/>
      </w:r>
      <w:r w:rsidRPr="008146AB">
        <w:rPr>
          <w:lang w:val="pl-PL"/>
        </w:rPr>
        <w:tab/>
      </w:r>
      <w:r w:rsidR="00806441">
        <w:t>- Fond za zaštitu okoliša i energetsku učinkovitost, Zagreb, Radnička cesta 80,</w:t>
      </w:r>
    </w:p>
    <w:p w:rsidRDefault="008F5C79" w:rsidP="008F5C79" w:rsidR="008F5C79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MOTORS – VRSAR j.d.o.o., Poreč, </w:t>
      </w:r>
      <w:proofErr w:type="spellStart"/>
      <w:r>
        <w:t>Ročka</w:t>
      </w:r>
      <w:proofErr w:type="spellEnd"/>
      <w:r>
        <w:t xml:space="preserve"> 17, OIB: 94182365794</w:t>
      </w:r>
      <w:r w:rsidRPr="003B548F">
        <w:t xml:space="preserve">, </w:t>
      </w:r>
    </w:p>
    <w:p w:rsidRDefault="008F5C79" w:rsidP="008F5C79" w:rsidR="008F5C79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 dužnika</w:t>
      </w:r>
      <w:r>
        <w:rPr>
          <w:lang w:val="sv-SE"/>
        </w:rPr>
        <w:t xml:space="preserve"> Elisabetta Brescia, Italija, Torino, Via Cassini Gian Domenico 74</w:t>
      </w:r>
      <w:r w:rsidRPr="003B548F">
        <w:rPr>
          <w:lang w:val="sv-SE"/>
        </w:rPr>
        <w:t>,</w:t>
      </w:r>
    </w:p>
    <w:p w:rsidRDefault="008F5C79" w:rsidP="008F5C79" w:rsidR="008F5C79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8F5C79" w:rsidP="008F5C79" w:rsidR="008F5C79" w:rsidRPr="003B548F">
      <w:pPr>
        <w:jc w:val="both"/>
        <w:rPr>
          <w:lang w:val="sv-SE"/>
        </w:rPr>
      </w:pPr>
    </w:p>
    <w:p w:rsidRDefault="008F5C79" w:rsidP="008F5C79" w:rsidR="008F5C79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MOTORS – VRSAR j.d.o.o., Poreč, </w:t>
      </w:r>
      <w:proofErr w:type="spellStart"/>
      <w:r>
        <w:t>Ročka</w:t>
      </w:r>
      <w:proofErr w:type="spellEnd"/>
      <w:r>
        <w:t xml:space="preserve"> 17, OIB: 94182365794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8F5C79" w:rsidP="008F5C79" w:rsidR="008F5C79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F5C79" w:rsidP="008F5C79" w:rsidR="008F5C79" w:rsidRPr="003B548F">
      <w:pPr>
        <w:jc w:val="both"/>
      </w:pPr>
    </w:p>
    <w:p w:rsidRDefault="008F5C79" w:rsidP="008F5C79" w:rsidR="008F5C79" w:rsidRPr="003B548F">
      <w:pPr>
        <w:jc w:val="center"/>
      </w:pPr>
      <w:r w:rsidRPr="003B548F">
        <w:t>U Pazin</w:t>
      </w:r>
      <w:r>
        <w:t>u 17. srpnja</w:t>
      </w:r>
      <w:r w:rsidRPr="00EC6588">
        <w:t xml:space="preserve"> 201</w:t>
      </w:r>
      <w:r w:rsidRPr="003B548F">
        <w:t>7.</w:t>
      </w:r>
    </w:p>
    <w:p w:rsidRDefault="008F5C79" w:rsidP="008F5C79" w:rsidR="008F5C79" w:rsidRPr="003B548F">
      <w:pPr>
        <w:jc w:val="center"/>
      </w:pPr>
    </w:p>
    <w:p w:rsidRDefault="008F5C79" w:rsidP="008F5C79" w:rsidR="008F5C79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8F5C79" w:rsidP="008F5C79" w:rsidR="008F5C79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8F5C79" w:rsidP="008F5C79" w:rsidR="008F5C79" w:rsidRPr="003B548F">
      <w:pPr>
        <w:jc w:val="both"/>
      </w:pPr>
    </w:p>
    <w:p w:rsidRDefault="008F5C79" w:rsidP="008F5C79" w:rsidR="008F5C79" w:rsidRPr="003B548F">
      <w:pPr>
        <w:jc w:val="both"/>
      </w:pPr>
      <w:r w:rsidRPr="003B548F">
        <w:t>UPUTA O PRAVNOM LIJEKU:</w:t>
      </w:r>
    </w:p>
    <w:p w:rsidRDefault="008F5C79" w:rsidP="008F5C79" w:rsidR="008F5C79" w:rsidRPr="003B548F">
      <w:pPr>
        <w:jc w:val="both"/>
      </w:pPr>
      <w:r w:rsidRPr="003B548F">
        <w:t>Protiv ovog rješenja nije dopuštena posebna žalba (čl. 115. st. 1. SZ-a).</w:t>
      </w:r>
    </w:p>
    <w:p w:rsidRDefault="008F5C79" w:rsidP="008F5C79" w:rsidR="008F5C79" w:rsidRPr="003B548F">
      <w:pPr>
        <w:jc w:val="both"/>
      </w:pPr>
    </w:p>
    <w:p w:rsidRDefault="008F5C79" w:rsidP="008F5C79" w:rsidR="008F5C79">
      <w:pPr>
        <w:jc w:val="both"/>
      </w:pPr>
      <w:r w:rsidRPr="003B548F">
        <w:t>DNA:</w:t>
      </w:r>
    </w:p>
    <w:p w:rsidRDefault="00806441" w:rsidP="008F5C79" w:rsidR="00806441" w:rsidRPr="003B548F">
      <w:pPr>
        <w:jc w:val="both"/>
      </w:pPr>
      <w:r>
        <w:t>- Fond za zaštitu okoliša i energetsku učinkovitost, Zagreb, Radnička cesta 80</w:t>
      </w:r>
    </w:p>
    <w:p w:rsidRDefault="008F5C79" w:rsidP="008F5C79" w:rsidR="008F5C79" w:rsidRPr="00A01367">
      <w:pPr>
        <w:jc w:val="both"/>
      </w:pPr>
      <w:r>
        <w:rPr>
          <w:lang w:val="sv-SE"/>
        </w:rPr>
        <w:t xml:space="preserve">-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8F5C79" w:rsidP="008F5C79" w:rsidR="008F5C79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MOTORS – VRSAR j.d.o.o., Poreč, </w:t>
      </w:r>
      <w:proofErr w:type="spellStart"/>
      <w:r>
        <w:t>Ročka</w:t>
      </w:r>
      <w:proofErr w:type="spellEnd"/>
      <w:r>
        <w:t xml:space="preserve"> 17</w:t>
      </w:r>
    </w:p>
    <w:p w:rsidRDefault="008F5C79" w:rsidP="008F5C79" w:rsidR="008F5C79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 xml:space="preserve">Elisabetta Brescia, Italija, Torino, Via Cassini Gian Domenico </w:t>
      </w:r>
    </w:p>
    <w:p w:rsidRDefault="008F5C79" w:rsidP="008F5C79" w:rsidR="00806441" w:rsidRPr="003B548F">
      <w:pPr>
        <w:jc w:val="both"/>
        <w:rPr>
          <w:lang w:val="sv-SE"/>
        </w:rPr>
      </w:pPr>
      <w:r>
        <w:rPr>
          <w:lang w:val="sv-SE"/>
        </w:rPr>
        <w:t xml:space="preserve">  74</w:t>
      </w:r>
    </w:p>
    <w:p w:rsidRDefault="008F5C79" w:rsidP="008F5C79" w:rsidR="00500701">
      <w:pPr>
        <w:jc w:val="both"/>
      </w:pPr>
      <w:r w:rsidRPr="003B548F">
        <w:t>- e-Oglasna ploča sudova 8 dana</w:t>
      </w:r>
    </w:p>
    <w:sectPr w:rsidSect="008F5C79" w:rsidR="00500701">
      <w:headerReference w:type="default" r:id="rId9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9FF" w:rsidR="00000000">
      <w:r>
        <w:separator/>
      </w:r>
    </w:p>
  </w:endnote>
  <w:endnote w:id="0" w:type="continuationSeparator">
    <w:p w:rsidRDefault="002739F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9FF" w:rsidR="00000000">
      <w:r>
        <w:separator/>
      </w:r>
    </w:p>
  </w:footnote>
  <w:footnote w:id="0" w:type="continuationSeparator">
    <w:p w:rsidRDefault="002739F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0644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5C79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739F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C79"/>
    <w:rsid w:val="002739FF"/>
    <w:rsid w:val="00554328"/>
    <w:rsid w:val="00806441"/>
    <w:rsid w:val="008146AB"/>
    <w:rsid w:val="008F5C79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5C7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5C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5C7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5C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5C7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5C7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5C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5C7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5C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5C7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St-401/2017-3</izvorni_sadrzaj>
    <derivirana_varijabla naziv="DomainObject.Oznaka_1">St-401/2017-3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MOTORS - VRSAR j.d.o.o. POREČ</izvorni_sadrzaj>
    <derivirana_varijabla naziv="DomainObject.Predmet.ProtustrankaFormated_1">  MOTORS - VRSAR j.d.o.o. POREČ</derivirana_varijabla>
  </DomainObject.Predmet.ProtustrankaFormated>
  <DomainObject.Predmet.ProtustrankaFormatedOIB>
    <izvorni_sadrzaj>  MOTORS - VRSAR j.d.o.o. POREČ, OIB 94182365794</izvorni_sadrzaj>
    <derivirana_varijabla naziv="DomainObject.Predmet.ProtustrankaFormatedOIB_1">  MOTORS - VRSAR j.d.o.o. POREČ, OIB 94182365794</derivirana_varijabla>
  </DomainObject.Predmet.ProtustrankaFormatedOIB>
  <DomainObject.Predmet.ProtustrankaFormatedWithAdress>
    <izvorni_sadrzaj> MOTORS - VRSAR j.d.o.o. POREČ, Ročka 17, 52440 Poreč</izvorni_sadrzaj>
    <derivirana_varijabla naziv="DomainObject.Predmet.ProtustrankaFormatedWithAdress_1"> MOTORS - VRSAR j.d.o.o. POREČ, Ročka 17, 52440 Poreč</derivirana_varijabla>
  </DomainObject.Predmet.ProtustrankaFormatedWithAdress>
  <DomainObject.Predmet.ProtustrankaFormatedWithAdressOIB>
    <izvorni_sadrzaj> MOTORS - VRSAR j.d.o.o. POREČ, OIB 94182365794, Ročka 17, 52440 Poreč</izvorni_sadrzaj>
    <derivirana_varijabla naziv="DomainObject.Predmet.ProtustrankaFormatedWithAdressOIB_1"> MOTORS - VRSAR j.d.o.o. POREČ, OIB 94182365794, Ročka 17, 52440 Poreč</derivirana_varijabla>
  </DomainObject.Predmet.ProtustrankaFormatedWithAdressOIB>
  <DomainObject.Predmet.ProtustrankaWithAdress>
    <izvorni_sadrzaj>MOTORS - VRSAR j.d.o.o. POREČ Ročka 17, 52440 Poreč</izvorni_sadrzaj>
    <derivirana_varijabla naziv="DomainObject.Predmet.ProtustrankaWithAdress_1">MOTORS - VRSAR j.d.o.o. POREČ Ročka 17, 52440 Poreč</derivirana_varijabla>
  </DomainObject.Predmet.ProtustrankaWithAdress>
  <DomainObject.Predmet.ProtustrankaWithAdressOIB>
    <izvorni_sadrzaj>MOTORS - VRSAR j.d.o.o. POREČ, OIB 94182365794, Ročka 17, 52440 Poreč</izvorni_sadrzaj>
    <derivirana_varijabla naziv="DomainObject.Predmet.ProtustrankaWithAdressOIB_1">MOTORS - VRSAR j.d.o.o. POREČ, OIB 94182365794, Ročka 17, 52440 Poreč</derivirana_varijabla>
  </DomainObject.Predmet.ProtustrankaWithAdressOIB>
  <DomainObject.Predmet.ProtustrankaNazivFormated>
    <izvorni_sadrzaj>MOTORS - VRSAR j.d.o.o. POREČ</izvorni_sadrzaj>
    <derivirana_varijabla naziv="DomainObject.Predmet.ProtustrankaNazivFormated_1">MOTORS - VRSAR j.d.o.o. POREČ</derivirana_varijabla>
  </DomainObject.Predmet.ProtustrankaNazivFormated>
  <DomainObject.Predmet.ProtustrankaNazivFormatedOIB>
    <izvorni_sadrzaj>MOTORS - VRSAR j.d.o.o. POREČ, OIB 94182365794</izvorni_sadrzaj>
    <derivirana_varijabla naziv="DomainObject.Predmet.ProtustrankaNazivFormatedOIB_1">MOTORS - VRSAR j.d.o.o. POREČ, OIB 94182365794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21499.90</izvorni_sadrzaj>
    <derivirana_varijabla naziv="DomainObject.Predmet.TrenutnaVrijednost_1">21499.90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MOTORS - VRSAR j.d.o.o. POREČ</item>
    </izvorni_sadrzaj>
    <derivirana_varijabla naziv="DomainObject.Predmet.ProtuStrankaListFormated_1">
      <item>MOTORS - VRSAR j.d.o.o. POREČ</item>
    </derivirana_varijabla>
  </DomainObject.Predmet.ProtuStrankaListFormated>
  <DomainObject.Predmet.ProtuStrankaListFormatedOIB>
    <izvorni_sadrzaj>
      <item>MOTORS - VRSAR j.d.o.o. POREČ, OIB 94182365794</item>
    </izvorni_sadrzaj>
    <derivirana_varijabla naziv="DomainObject.Predmet.ProtuStrankaListFormatedOIB_1">
      <item>MOTORS - VRSAR j.d.o.o. POREČ, OIB 94182365794</item>
    </derivirana_varijabla>
  </DomainObject.Predmet.ProtuStrankaListFormatedOIB>
  <DomainObject.Predmet.ProtuStrankaListFormatedWithAdress>
    <izvorni_sadrzaj>
      <item>MOTORS - VRSAR j.d.o.o. POREČ, Ročka 17, 52440 Poreč</item>
    </izvorni_sadrzaj>
    <derivirana_varijabla naziv="DomainObject.Predmet.ProtuStrankaListFormatedWithAdress_1">
      <item>MOTORS - VRSAR j.d.o.o. POREČ, Ročka 17, 52440 Poreč</item>
    </derivirana_varijabla>
  </DomainObject.Predmet.ProtuStrankaListFormatedWithAdress>
  <DomainObject.Predmet.ProtuStrankaListFormatedWithAdressOIB>
    <izvorni_sadrzaj>
      <item>MOTORS - VRSAR j.d.o.o. POREČ, OIB 94182365794, Ročka 17, 52440 Poreč</item>
    </izvorni_sadrzaj>
    <derivirana_varijabla naziv="DomainObject.Predmet.ProtuStrankaListFormatedWithAdressOIB_1">
      <item>MOTORS - VRSAR j.d.o.o. POREČ, OIB 94182365794, Ročka 17, 52440 Poreč</item>
    </derivirana_varijabla>
  </DomainObject.Predmet.ProtuStrankaListFormatedWithAdressOIB>
  <DomainObject.Predmet.ProtuStrankaListNazivFormated>
    <izvorni_sadrzaj>
      <item>MOTORS - VRSAR j.d.o.o. POREČ</item>
    </izvorni_sadrzaj>
    <derivirana_varijabla naziv="DomainObject.Predmet.ProtuStrankaListNazivFormated_1">
      <item>MOTORS - VRSAR j.d.o.o. POREČ</item>
    </derivirana_varijabla>
  </DomainObject.Predmet.ProtuStrankaListNazivFormated>
  <DomainObject.Predmet.ProtuStrankaListNazivFormatedOIB>
    <izvorni_sadrzaj>
      <item>MOTORS - VRSAR j.d.o.o. POREČ, OIB 94182365794</item>
    </izvorni_sadrzaj>
    <derivirana_varijabla naziv="DomainObject.Predmet.ProtuStrankaListNazivFormatedOIB_1">
      <item>MOTORS - VRSAR j.d.o.o. POREČ, OIB 94182365794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St-401/2017-3</izvorni_sadrzaj>
    <derivirana_varijabla naziv="DomainObject.PoslovniBrojDokumenta_1">St-401/2017-3</derivirana_varijabla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MOTORS - VRSAR j.d.o.o. POREČ</izvorni_sadrzaj>
    <derivirana_varijabla naziv="DomainObject.Predmet.ProtustrankaIDrugi_1">MOTORS - VRSAR j.d.o.o. POREČ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MOTORS - VRSAR j.d.o.o. POREČ, OIB 94182365794, Ročka 17, 52440 Poreč</izvorni_sadrzaj>
    <derivirana_varijabla naziv="DomainObject.Predmet.ProtustrankaIDrugiAdressOIB_1">MOTORS - VRSAR j.d.o.o. POREČ, OIB 94182365794,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MOTORS - VRSAR j.d.o.o. POREČ</item>
      <item>Fond za zaštitu okoliša i energetsku učinkovitost, ZAGREB</item>
    </izvorni_sadrzaj>
    <derivirana_varijabla naziv="DomainObject.Predmet.SudioniciListNaziv_1">
      <item>MOTORS - VRSAR j.d.o.o. POREČ</item>
      <item>Fond za zaštitu okoliša i energetsku učinkovitost, ZAGREB</item>
    </derivirana_varijabla>
  </DomainObject.Predmet.SudioniciListNaziv>
  <DomainObject.Predmet.SudioniciListAdressOIB>
    <izvorni_sadrzaj>
      <item>MOTORS - VRSAR j.d.o.o. POREČ, OIB 94182365794, Ročka 17,52440 Poreč</item>
      <item>Fond za zaštitu okoliša i energetsku učinkovitost, ZAGREB, OIB 85828625994, Radnička cesta 80,10000 Zagreb</item>
    </izvorni_sadrzaj>
    <derivirana_varijabla naziv="DomainObject.Predmet.SudioniciListAdressOIB_1">
      <item>MOTORS - VRSAR j.d.o.o. POREČ, OIB 94182365794, Ročka 17,52440 Poreč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94182365794</item>
      <item>, OIB 85828625994</item>
    </izvorni_sadrzaj>
    <derivirana_varijabla naziv="DomainObject.Predmet.SudioniciListNazivOIB_1">
      <item>, OIB 94182365794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1642</properties:Characters>
  <properties:Lines>48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2017-07-17T10:45:00Z</dcterms:created>
  <dc:creator>Jasmina Matika</dc:creator>
  <cp:lastModifiedBy>Jasmina Matika</cp:lastModifiedBy>
  <cp:lastPrinted>2017-07-17T11:24:00Z</cp:lastPrinted>
  <dcterms:modified xmlns:xsi="http://www.w3.org/2001/XMLSchema-instance" xsi:type="dcterms:W3CDTF">2017-07-17T11:36:00Z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