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323a" w14:paraId="d54323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824C8">
        <w:t>608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90C2D">
        <w:t>11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824C8">
        <w:t>SERDAREVIĆ PLIN j</w:t>
      </w:r>
      <w:r w:rsidR="00790C2D">
        <w:t>.</w:t>
      </w:r>
      <w:r w:rsidR="000746E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8824C8">
        <w:t>Gornje Raštane</w:t>
      </w:r>
      <w:r w:rsidR="009836EC">
        <w:t xml:space="preserve"> (</w:t>
      </w:r>
      <w:r w:rsidR="008824C8">
        <w:t>Općina Sveti Filip i Jakov</w:t>
      </w:r>
      <w:r w:rsidR="00822A09">
        <w:t>),</w:t>
      </w:r>
      <w:r w:rsidR="008824C8">
        <w:t xml:space="preserve"> Gornje Raštane 2, </w:t>
      </w:r>
      <w:r w:rsidR="00822A09">
        <w:t xml:space="preserve"> </w:t>
      </w:r>
      <w:r w:rsidR="00A01095">
        <w:t xml:space="preserve">OIB: </w:t>
      </w:r>
      <w:r w:rsidR="008824C8">
        <w:t>16178291600</w:t>
      </w:r>
      <w:r>
        <w:t xml:space="preserve">, </w:t>
      </w:r>
      <w:r w:rsidR="00A85B01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824C8">
        <w:t>SERDAREVIĆ PLIN j.d.o.o. sa sjedištem u Gornje Raštane (Općina Sveti Filip i Jakov), Gornje Raštane 2,  OIB: 16178291600</w:t>
      </w:r>
      <w:r w:rsidR="007A622A">
        <w:t xml:space="preserve"> </w:t>
      </w:r>
      <w:r>
        <w:t xml:space="preserve">s danom </w:t>
      </w:r>
      <w:r w:rsidR="00A85B01">
        <w:t>4. svibnja</w:t>
      </w:r>
      <w:r>
        <w:t xml:space="preserve"> 2016. u </w:t>
      </w:r>
      <w:r w:rsidR="00A85B01">
        <w:t>08</w:t>
      </w:r>
      <w:r>
        <w:t>,</w:t>
      </w:r>
      <w:r w:rsidR="00A85B01">
        <w:t>40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A85B01" w:rsidR="00A85B01" w:rsidRPr="00A85B01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A85B01">
        <w:t>II</w:t>
      </w:r>
      <w:r w:rsidR="00386298" w:rsidRPr="00A85B01">
        <w:t xml:space="preserve">. </w:t>
      </w:r>
      <w:r w:rsidR="00A85B01">
        <w:t>Stečajno</w:t>
      </w:r>
      <w:r w:rsidR="00193657" w:rsidRPr="00A85B01">
        <w:t>m upr</w:t>
      </w:r>
      <w:r w:rsidR="00A85B01">
        <w:t>aviteljicom</w:t>
      </w:r>
      <w:r w:rsidRPr="00A85B01">
        <w:t xml:space="preserve"> dužnika </w:t>
      </w:r>
      <w:r w:rsidR="00193657" w:rsidRPr="00A85B01">
        <w:t xml:space="preserve">imenuje se </w:t>
      </w:r>
      <w:r w:rsidR="00A85B01" w:rsidRPr="00A85B01">
        <w:t>TRUMBIĆ DINKA iz Splita,</w:t>
      </w:r>
      <w:r w:rsidR="00A85B01" w:rsidRPr="008E37E9">
        <w:t xml:space="preserve"> Lovretska 10, OIB: 43468134790</w:t>
      </w:r>
      <w:r w:rsidR="00A85B01">
        <w:t>.</w:t>
      </w:r>
    </w:p>
    <w:p w:rsidRDefault="00193657" w:rsidP="00A85B01" w:rsidR="00386298">
      <w:pPr>
        <w:spacing w:lineRule="auto" w:line="276" w:after="200"/>
        <w:ind w:firstLine="360"/>
        <w:jc w:val="both"/>
        <w:rPr>
          <w:b/>
        </w:rPr>
      </w:pPr>
      <w:r w:rsidRPr="00A85B01">
        <w:rPr>
          <w:b/>
        </w:rPr>
        <w:tab/>
      </w:r>
      <w:r w:rsidR="007C62EB">
        <w:t>III</w:t>
      </w:r>
      <w:r w:rsidR="00386298" w:rsidRPr="00386298">
        <w:t>.</w:t>
      </w:r>
      <w:r w:rsidR="00386298" w:rsidRPr="00A85B01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824C8">
        <w:t>SERDAREVIĆ PLIN j.d.o.o. sa sjedištem u Gornje Raštane (Općina Sveti Filip i Jakov), Gornje Raštane 2,  OIB: 16178291600</w:t>
      </w:r>
      <w:r w:rsidR="00742C32">
        <w:t>.</w:t>
      </w: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790C2D">
        <w:t>11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824C8">
        <w:t>420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824C8">
        <w:t>45.306,10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824C8">
        <w:t>i</w:t>
      </w:r>
      <w:r w:rsidR="007E65A6">
        <w:t>ma</w:t>
      </w:r>
      <w:r w:rsidR="001E74F1" w:rsidRPr="00CF7AC9">
        <w:t xml:space="preserve"> otvoren račun</w:t>
      </w:r>
      <w:r w:rsidR="008824C8">
        <w:t xml:space="preserve"> kod Erste &amp; Steiermarkische bank d.d.</w:t>
      </w:r>
      <w:r w:rsidR="000B1F08">
        <w:t>,</w:t>
      </w:r>
      <w:r w:rsidR="00790C2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85B01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A85B01">
        <w:t>j upraviteljici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7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90C2D">
      <w:t>60</w:t>
    </w:r>
    <w:r w:rsidR="008824C8">
      <w:t>8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078B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824C8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85B01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SERDAREVIĆ PLIN jednostavno društvo s ograničenom odgovornošću za usluge</izvorni_sadrzaj>
    <derivirana_varijabla naziv="DomainObject.Predmet.ProtustrankaFormated_1">  SERDAREVIĆ PLIN jednostavno društvo s ograničenom odgovornošću za usluge</derivirana_varijabla>
  </DomainObject.Predmet.ProtustrankaFormated>
  <DomainObject.Predmet.ProtustrankaFormatedOIB>
    <izvorni_sadrzaj>  SERDAREVIĆ PLIN jednostavno društvo s ograničenom odgovornošću za usluge, OIB 16178291600</izvorni_sadrzaj>
    <derivirana_varijabla naziv="DomainObject.Predmet.ProtustrankaFormatedOIB_1">  SERDAREVIĆ PLIN jednostavno društvo s ograničenom odgovornošću za usluge, OIB 16178291600</derivirana_varijabla>
  </DomainObject.Predmet.ProtustrankaFormatedOIB>
  <DomainObject.Predmet.ProtustrankaFormatedWithAdress>
    <izvorni_sadrzaj> SERDAREVIĆ PLIN jednostavno društvo s ograničenom odgovornošću za usluge, Gornje Raštane 2 , 23210 Gornje Raštane</izvorni_sadrzaj>
    <derivirana_varijabla naziv="DomainObject.Predmet.ProtustrankaFormatedWithAdress_1"> SERDAREVIĆ PLIN jednostavno društvo s ograničenom odgovornošću za usluge, Gornje Raštane 2 , 23210 Gornje Raštane</derivirana_varijabla>
  </DomainObject.Predmet.ProtustrankaFormatedWithAdress>
  <DomainObject.Predmet.ProtustrankaFormatedWithAdressOIB>
    <izvorni_sadrzaj> SERDAREVIĆ PLIN jednostavno društvo s ograničenom odgovornošću za usluge, OIB 16178291600, Gornje Raštane 2 , 23210 Gornje Raštane</izvorni_sadrzaj>
    <derivirana_varijabla naziv="DomainObject.Predmet.ProtustrankaFormatedWithAdressOIB_1"> SERDAREVIĆ PLIN jednostavno društvo s ograničenom odgovornošću za usluge, OIB 16178291600, Gornje Raštane 2 , 23210 Gornje Raštane</derivirana_varijabla>
  </DomainObject.Predmet.ProtustrankaFormatedWithAdressOIB>
  <DomainObject.Predmet.ProtustrankaWithAdress>
    <izvorni_sadrzaj>SERDAREVIĆ PLIN jednostavno društvo s ograničenom odgovornošću za usluge Gornje Raštane 2 , 23210 Gornje Raštane</izvorni_sadrzaj>
    <derivirana_varijabla naziv="DomainObject.Predmet.ProtustrankaWithAdress_1">SERDAREVIĆ PLIN jednostavno društvo s ograničenom odgovornošću za usluge Gornje Raštane 2 , 23210 Gornje Raštane</derivirana_varijabla>
  </DomainObject.Predmet.ProtustrankaWithAdress>
  <DomainObject.Predmet.ProtustrankaWithAdressOIB>
    <izvorni_sadrzaj>SERDAREVIĆ PLIN jednostavno društvo s ograničenom odgovornošću za usluge, OIB 16178291600, Gornje Raštane 2 , 23210 Gornje Raštane</izvorni_sadrzaj>
    <derivirana_varijabla naziv="DomainObject.Predmet.ProtustrankaWithAdressOIB_1">SERDAREVIĆ PLIN jednostavno društvo s ograničenom odgovornošću za usluge, OIB 16178291600, Gornje Raštane 2 , 23210 Gornje Raštane</derivirana_varijabla>
  </DomainObject.Predmet.ProtustrankaWithAdressOIB>
  <DomainObject.Predmet.ProtustrankaNazivFormated>
    <izvorni_sadrzaj>SERDAREVIĆ PLIN jednostavno društvo s ograničenom odgovornošću za usluge</izvorni_sadrzaj>
    <derivirana_varijabla naziv="DomainObject.Predmet.ProtustrankaNazivFormated_1">SERDAREVIĆ PLIN jednostavno društvo s ograničenom odgovornošću za usluge</derivirana_varijabla>
  </DomainObject.Predmet.ProtustrankaNazivFormated>
  <DomainObject.Predmet.ProtustrankaNazivFormatedOIB>
    <izvorni_sadrzaj>SERDAREVIĆ PLIN jednostavno društvo s ograničenom odgovornošću za usluge, OIB 16178291600</izvorni_sadrzaj>
    <derivirana_varijabla naziv="DomainObject.Predmet.ProtustrankaNazivFormatedOIB_1">SERDAREVIĆ PLIN jednostavno društvo s ograničenom odgovornošću za usluge, OIB 16178291600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45306.10</izvorni_sadrzaj>
    <derivirana_varijabla naziv="DomainObject.Predmet.TrenutnaVrijednost_1">45306.10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SERDAREVIĆ PLIN jednostavno društvo s ograničenom odgovornošću za usluge</item>
    </izvorni_sadrzaj>
    <derivirana_varijabla naziv="DomainObject.Predmet.ProtuStrankaListFormated_1">
      <item>SERDAREVIĆ PLIN jednostavno društvo s ograničenom odgovornošću za usluge</item>
    </derivirana_varijabla>
  </DomainObject.Predmet.ProtuStrankaListFormated>
  <DomainObject.Predmet.ProtuStrankaListFormatedOIB>
    <izvorni_sadrzaj>
      <item>SERDAREVIĆ PLIN jednostavno društvo s ograničenom odgovornošću za usluge, OIB 16178291600</item>
    </izvorni_sadrzaj>
    <derivirana_varijabla naziv="DomainObject.Predmet.ProtuStrankaListFormatedOIB_1">
      <item>SERDAREVIĆ PLIN jednostavno društvo s ograničenom odgovornošću za usluge, OIB 16178291600</item>
    </derivirana_varijabla>
  </DomainObject.Predmet.ProtuStrankaListFormatedOIB>
  <DomainObject.Predmet.ProtuStrankaListFormatedWithAdress>
    <izvorni_sadrzaj>
      <item>SERDAREVIĆ PLIN jednostavno društvo s ograničenom odgovornošću za usluge, Gornje Raštane 2 , 23210 Gornje Raštane</item>
    </izvorni_sadrzaj>
    <derivirana_varijabla naziv="DomainObject.Predmet.ProtuStrankaListFormatedWithAdress_1">
      <item>SERDAREVIĆ PLIN jednostavno društvo s ograničenom odgovornošću za usluge, Gornje Raštane 2 , 23210 Gornje Raštane</item>
    </derivirana_varijabla>
  </DomainObject.Predmet.ProtuStrankaListFormatedWithAdress>
  <DomainObject.Predmet.ProtuStrankaListFormatedWithAdressOIB>
    <izvorni_sadrzaj>
      <item>SERDAREVIĆ PLIN jednostavno društvo s ograničenom odgovornošću za usluge, OIB 16178291600, Gornje Raštane 2 , 23210 Gornje Raštane</item>
    </izvorni_sadrzaj>
    <derivirana_varijabla naziv="DomainObject.Predmet.ProtuStrankaListFormatedWithAdressOIB_1">
      <item>SERDAREVIĆ PLIN jednostavno društvo s ograničenom odgovornošću za usluge, OIB 16178291600, Gornje Raštane 2 , 23210 Gornje Raštane</item>
    </derivirana_varijabla>
  </DomainObject.Predmet.ProtuStrankaListFormatedWithAdressOIB>
  <DomainObject.Predmet.ProtuStrankaListNazivFormated>
    <izvorni_sadrzaj>
      <item>SERDAREVIĆ PLIN jednostavno društvo s ograničenom odgovornošću za usluge</item>
    </izvorni_sadrzaj>
    <derivirana_varijabla naziv="DomainObject.Predmet.ProtuStrankaListNazivFormated_1">
      <item>SERDAREVIĆ PLIN jednostavno društvo s ograničenom odgovornošću za usluge</item>
    </derivirana_varijabla>
  </DomainObject.Predmet.ProtuStrankaListNazivFormated>
  <DomainObject.Predmet.ProtuStrankaListNazivFormatedOIB>
    <izvorni_sadrzaj>
      <item>SERDAREVIĆ PLIN jednostavno društvo s ograničenom odgovornošću za usluge, OIB 16178291600</item>
    </izvorni_sadrzaj>
    <derivirana_varijabla naziv="DomainObject.Predmet.ProtuStrankaListNazivFormatedOIB_1">
      <item>SERDAREVIĆ PLIN jednostavno društvo s ograničenom odgovornošću za usluge, OIB 16178291600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SERDAREVIĆ PLIN jednostavno društvo s ograničenom odgovornošću za usluge</izvorni_sadrzaj>
    <derivirana_varijabla naziv="DomainObject.Predmet.ProtustrankaIDrugi_1">SERDAREVIĆ PLIN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SERDAREVIĆ PLIN jednostavno društvo s ograničenom odgovornošću za usluge, OIB 16178291600, Gornje Raštane 2 , 23210 Gornje Raštane</izvorni_sadrzaj>
    <derivirana_varijabla naziv="DomainObject.Predmet.ProtustrankaIDrugiAdressOIB_1">SERDAREVIĆ PLIN jednostavno društvo s ograničenom odgovornošću za usluge, OIB 16178291600, Gornje Raštane 2 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SERDAREVIĆ PLIN jednostavno društvo s ograničenom odgovornošću za usluge</item>
    </izvorni_sadrzaj>
    <derivirana_varijabla naziv="DomainObject.Predmet.SudioniciListNaziv_1">
      <item>FINA</item>
      <item>SERDAREVIĆ PLIN jednostavno društvo s ograničenom odgovornošću za usluge</item>
    </derivirana_varijabla>
  </DomainObject.Predmet.SudioniciListNaziv>
  <DomainObject.Predmet.SudioniciListAdressOIB>
    <izvorni_sadrzaj>
      <item>FINA, OIB 85821130368</item>
      <item>SERDAREVIĆ PLIN jednostavno društvo s ograničenom odgovornošću za usluge, OIB 16178291600, Gornje Raštane 2 ,23210 Gornje Raštane</item>
    </izvorni_sadrzaj>
    <derivirana_varijabla naziv="DomainObject.Predmet.SudioniciListAdressOIB_1">
      <item>FINA, OIB 85821130368</item>
      <item>SERDAREVIĆ PLIN jednostavno društvo s ograničenom odgovornošću za usluge, OIB 16178291600, Gornje Raštane 2 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16178291600</item>
    </izvorni_sadrzaj>
    <derivirana_varijabla naziv="DomainObject.Predmet.SudioniciListNazivOIB_1">
      <item>, OIB 85821130368</item>
      <item>, OIB 16178291600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4792</properties:Characters>
  <properties:Lines>121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2016-04-01T08:37:00Z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