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68a51" w14:paraId="ee68a51" w:rsidRDefault="00774B6C" w:rsidP="00036EA3" w:rsidR="00DD7199" w:rsidRPr="00B84E19">
      <w:pPr>
        <w:jc w:val="both"/>
        <w15:collapsed w:val="false"/>
        <w:rPr>
          <w:bCs/>
        </w:rPr>
      </w:pPr>
      <w:bookmarkStart w:name="_GoBack" w:id="0"/>
      <w:bookmarkEnd w:id="0"/>
      <w:r w:rsidRPr="00B84E1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B84E19">
        <w:rPr>
          <w:bCs/>
        </w:rPr>
        <w:t xml:space="preserve"> </w:t>
      </w:r>
    </w:p>
    <w:p w:rsidRDefault="00095A3D" w:rsidP="00036EA3" w:rsidR="00095A3D" w:rsidRPr="00B84E19">
      <w:pPr>
        <w:pStyle w:val="Naslov1"/>
        <w:jc w:val="both"/>
        <w:rPr>
          <w:rFonts w:cs="Times New Roman" w:hAnsi="Times New Roman" w:ascii="Times New Roman"/>
          <w:b w:val="false"/>
        </w:rPr>
      </w:pPr>
    </w:p>
    <w:p w:rsidRDefault="00E70CFA" w:rsidP="00036EA3" w:rsidR="00E70CFA" w:rsidRPr="00B84E19">
      <w:pPr>
        <w:pStyle w:val="Naslov1"/>
        <w:jc w:val="both"/>
        <w:rPr>
          <w:rFonts w:cs="Times New Roman" w:hAnsi="Times New Roman" w:ascii="Times New Roman"/>
          <w:b w:val="false"/>
        </w:rPr>
      </w:pPr>
      <w:r w:rsidRPr="00B84E19">
        <w:rPr>
          <w:rFonts w:cs="Times New Roman" w:hAnsi="Times New Roman" w:ascii="Times New Roman"/>
          <w:b w:val="false"/>
        </w:rPr>
        <w:t xml:space="preserve">REPUBLIKA HRVATSKA </w:t>
      </w:r>
    </w:p>
    <w:p w:rsidRDefault="00E70CFA" w:rsidP="00036EA3" w:rsidR="00467371" w:rsidRPr="00B84E19">
      <w:pPr>
        <w:jc w:val="both"/>
        <w:rPr>
          <w:bCs/>
        </w:rPr>
      </w:pPr>
      <w:r w:rsidRPr="00B84E19">
        <w:rPr>
          <w:bCs/>
        </w:rPr>
        <w:t xml:space="preserve">TRGOVAČKI </w:t>
      </w:r>
      <w:r w:rsidR="00467371" w:rsidRPr="00B84E19">
        <w:rPr>
          <w:bCs/>
        </w:rPr>
        <w:t>SUD U ZAGREBU</w:t>
      </w:r>
    </w:p>
    <w:p w:rsidRDefault="00467371" w:rsidP="00036EA3" w:rsidR="00A232E1" w:rsidRPr="00B84E19">
      <w:pPr>
        <w:jc w:val="both"/>
        <w:rPr>
          <w:bCs/>
        </w:rPr>
      </w:pPr>
      <w:r w:rsidRPr="00B84E19">
        <w:rPr>
          <w:bCs/>
        </w:rPr>
        <w:t>Zagreb, Amruševa 2/II</w:t>
      </w:r>
      <w:r w:rsidR="006F7E66" w:rsidRPr="00B84E19">
        <w:rPr>
          <w:bCs/>
        </w:rPr>
        <w:tab/>
      </w:r>
      <w:r w:rsidR="006F7E66" w:rsidRPr="00B84E19">
        <w:rPr>
          <w:bCs/>
        </w:rPr>
        <w:tab/>
      </w:r>
      <w:r w:rsidR="006F7E66" w:rsidRPr="00B84E19">
        <w:rPr>
          <w:bCs/>
        </w:rPr>
        <w:tab/>
      </w:r>
      <w:r w:rsidR="006F7E66" w:rsidRPr="00B84E19">
        <w:rPr>
          <w:bCs/>
        </w:rPr>
        <w:tab/>
      </w:r>
      <w:r w:rsidR="006F7E66" w:rsidRPr="00B84E19">
        <w:rPr>
          <w:bCs/>
        </w:rPr>
        <w:tab/>
      </w:r>
      <w:r w:rsidR="0085029E" w:rsidRPr="00B84E19">
        <w:rPr>
          <w:bCs/>
        </w:rPr>
        <w:tab/>
      </w:r>
      <w:r w:rsidR="00074FC2" w:rsidRPr="00B84E19">
        <w:rPr>
          <w:bCs/>
        </w:rPr>
        <w:t xml:space="preserve">               </w:t>
      </w:r>
    </w:p>
    <w:p w:rsidRDefault="00036EA3" w:rsidP="00036EA3" w:rsidR="00036EA3">
      <w:pPr>
        <w:jc w:val="center"/>
        <w:rPr>
          <w:bCs/>
        </w:rPr>
      </w:pPr>
    </w:p>
    <w:p w:rsidRDefault="00A232E1" w:rsidP="00036EA3" w:rsidR="007356D2" w:rsidRPr="00B84E19">
      <w:pPr>
        <w:jc w:val="center"/>
        <w:rPr>
          <w:bCs/>
        </w:rPr>
      </w:pPr>
      <w:r w:rsidRPr="00B84E19">
        <w:rPr>
          <w:bCs/>
        </w:rPr>
        <w:t>R E P U B L I K A   H R V A T S K A</w:t>
      </w:r>
    </w:p>
    <w:p w:rsidRDefault="00AC528D" w:rsidP="00036EA3" w:rsidR="00AC528D" w:rsidRPr="00B84E19">
      <w:pPr>
        <w:jc w:val="center"/>
        <w:rPr>
          <w:bCs/>
        </w:rPr>
      </w:pPr>
    </w:p>
    <w:p w:rsidRDefault="00D96F52" w:rsidP="00036EA3" w:rsidR="00D96F52" w:rsidRPr="00B84E19">
      <w:pPr>
        <w:jc w:val="center"/>
        <w:rPr>
          <w:bCs/>
        </w:rPr>
      </w:pPr>
      <w:r w:rsidRPr="00B84E19">
        <w:rPr>
          <w:bCs/>
        </w:rPr>
        <w:t>R J E Š E NJ E</w:t>
      </w:r>
    </w:p>
    <w:p w:rsidRDefault="006816BA" w:rsidP="00036EA3" w:rsidR="006816BA" w:rsidRPr="00B84E19">
      <w:pPr>
        <w:jc w:val="both"/>
        <w:rPr>
          <w:lang w:eastAsia="en-US"/>
        </w:rPr>
      </w:pPr>
    </w:p>
    <w:p w:rsidRDefault="00585456" w:rsidP="00036EA3" w:rsidR="00585456">
      <w:pPr>
        <w:ind w:firstLine="708"/>
        <w:jc w:val="both"/>
      </w:pPr>
      <w:r>
        <w:t xml:space="preserve">Trgovački sud u Zagrebu po sucu toga suda Vesni Sremac Šoštar </w:t>
      </w:r>
      <w:r w:rsidRPr="00537DFF">
        <w:t>u stečajnom postupku otvorenim nad stečajnim dužnikom</w:t>
      </w:r>
      <w:r>
        <w:t xml:space="preserve"> PZ PETROVA GORA u stečaju, Gvozd, Križnoga puta 6, OIB: 69602856930, </w:t>
      </w:r>
      <w:r w:rsidRPr="00537DFF">
        <w:t xml:space="preserve"> </w:t>
      </w:r>
      <w:r>
        <w:t>dana</w:t>
      </w:r>
      <w:r w:rsidRPr="00537DFF">
        <w:t xml:space="preserve"> </w:t>
      </w:r>
      <w:r w:rsidR="0051627A">
        <w:t>25. siječnja 2019</w:t>
      </w:r>
      <w:r>
        <w:t>. godine</w:t>
      </w:r>
    </w:p>
    <w:p w:rsidRDefault="00A26165" w:rsidP="00036EA3" w:rsidR="00A26165" w:rsidRPr="00B84E19">
      <w:pPr>
        <w:jc w:val="both"/>
        <w:rPr>
          <w:bCs/>
        </w:rPr>
      </w:pPr>
    </w:p>
    <w:p w:rsidRDefault="00D96F52" w:rsidP="00036EA3" w:rsidR="00E70CFA" w:rsidRPr="00B84E19">
      <w:pPr>
        <w:jc w:val="center"/>
        <w:rPr>
          <w:bCs/>
        </w:rPr>
      </w:pPr>
      <w:r w:rsidRPr="00B84E19">
        <w:rPr>
          <w:bCs/>
        </w:rPr>
        <w:t>r i j e š i o</w:t>
      </w:r>
      <w:r w:rsidR="00E70CFA" w:rsidRPr="00B84E19">
        <w:rPr>
          <w:bCs/>
        </w:rPr>
        <w:t xml:space="preserve">   j e</w:t>
      </w:r>
    </w:p>
    <w:p w:rsidRDefault="00E70CFA" w:rsidP="00036EA3" w:rsidR="00E70CFA" w:rsidRPr="00B84E19">
      <w:pPr>
        <w:jc w:val="both"/>
        <w:rPr>
          <w:bCs/>
        </w:rPr>
      </w:pPr>
    </w:p>
    <w:p w:rsidRDefault="00DE5CB3" w:rsidP="00036EA3" w:rsidR="00025E48" w:rsidRPr="00025E48">
      <w:pPr>
        <w:pStyle w:val="Odlomakpopisa"/>
        <w:numPr>
          <w:ilvl w:val="0"/>
          <w:numId w:val="30"/>
        </w:numPr>
        <w:jc w:val="both"/>
        <w:rPr>
          <w:iCs/>
          <w:color w:val="000000"/>
        </w:rPr>
      </w:pPr>
      <w:r>
        <w:t xml:space="preserve">Ispravlja se </w:t>
      </w:r>
      <w:r w:rsidR="00585456">
        <w:t xml:space="preserve">zaključak </w:t>
      </w:r>
      <w:r>
        <w:t>ovog suda, poslovni broj St-</w:t>
      </w:r>
      <w:r w:rsidR="00585456">
        <w:t>901/13</w:t>
      </w:r>
      <w:r>
        <w:t xml:space="preserve">, od </w:t>
      </w:r>
      <w:r w:rsidR="0051627A">
        <w:t>08. siječnja 2019</w:t>
      </w:r>
      <w:r>
        <w:t xml:space="preserve">., </w:t>
      </w:r>
      <w:r w:rsidRPr="00025E48">
        <w:rPr>
          <w:bCs/>
        </w:rPr>
        <w:t xml:space="preserve">u izreci </w:t>
      </w:r>
      <w:r w:rsidR="0051627A" w:rsidRPr="00025E48">
        <w:rPr>
          <w:bCs/>
        </w:rPr>
        <w:t xml:space="preserve">pod </w:t>
      </w:r>
      <w:r w:rsidR="00025E48" w:rsidRPr="00025E48">
        <w:rPr>
          <w:bCs/>
        </w:rPr>
        <w:t xml:space="preserve">toč I. </w:t>
      </w:r>
      <w:r w:rsidR="00A06C41" w:rsidRPr="00025E48">
        <w:rPr>
          <w:iCs/>
          <w:color w:val="000000"/>
        </w:rPr>
        <w:t>na način da umjesto "</w:t>
      </w:r>
      <w:r w:rsidR="00025E48" w:rsidRPr="00025E48">
        <w:rPr>
          <w:iCs/>
          <w:color w:val="000000"/>
        </w:rPr>
        <w:t xml:space="preserve"> </w:t>
      </w:r>
      <w:r w:rsidR="00EE7A6A">
        <w:rPr>
          <w:iCs/>
          <w:color w:val="000000"/>
        </w:rPr>
        <w:t xml:space="preserve">3. </w:t>
      </w:r>
      <w:r w:rsidR="00025E48" w:rsidRPr="00025E48">
        <w:rPr>
          <w:iCs/>
          <w:color w:val="000000"/>
        </w:rPr>
        <w:t>Z.k. ul. 926 k.o. Bović (MBR 333514) - sastoji se od katastarskih čestica:</w:t>
      </w:r>
    </w:p>
    <w:p w:rsidRDefault="00025E48" w:rsidP="00036EA3" w:rsidR="00025E48" w:rsidRPr="00557DEA">
      <w:pPr>
        <w:pStyle w:val="Odlomakpopisa"/>
        <w:numPr>
          <w:ilvl w:val="0"/>
          <w:numId w:val="29"/>
        </w:numPr>
        <w:jc w:val="both"/>
        <w:rPr>
          <w:iCs/>
          <w:color w:val="000000"/>
        </w:rPr>
      </w:pPr>
      <w:r w:rsidRPr="00557DEA">
        <w:rPr>
          <w:iCs/>
          <w:color w:val="000000"/>
        </w:rPr>
        <w:t>k.č. 264/1 oranica 2.697 m2 – početna cijena 3.883,68 kn</w:t>
      </w:r>
    </w:p>
    <w:p w:rsidRDefault="00025E48" w:rsidP="00036EA3" w:rsidR="00025E48" w:rsidRPr="00557DEA">
      <w:pPr>
        <w:pStyle w:val="Odlomakpopisa"/>
        <w:numPr>
          <w:ilvl w:val="0"/>
          <w:numId w:val="29"/>
        </w:numPr>
        <w:jc w:val="both"/>
        <w:rPr>
          <w:iCs/>
          <w:color w:val="000000"/>
        </w:rPr>
      </w:pPr>
      <w:r w:rsidRPr="00557DEA">
        <w:rPr>
          <w:iCs/>
          <w:color w:val="000000"/>
        </w:rPr>
        <w:t>k.č. 273/1 oranica 4.053 m2 – početna cijena 5.836,32 kn</w:t>
      </w:r>
    </w:p>
    <w:p w:rsidRDefault="00025E48" w:rsidP="00036EA3" w:rsidR="00025E48" w:rsidRPr="00557DEA">
      <w:pPr>
        <w:pStyle w:val="Odlomakpopisa"/>
        <w:numPr>
          <w:ilvl w:val="0"/>
          <w:numId w:val="29"/>
        </w:numPr>
        <w:jc w:val="both"/>
        <w:rPr>
          <w:iCs/>
          <w:color w:val="000000"/>
        </w:rPr>
      </w:pPr>
      <w:r w:rsidRPr="00557DEA">
        <w:rPr>
          <w:iCs/>
          <w:color w:val="000000"/>
        </w:rPr>
        <w:t>k.č. 274/1 šuma 1.730 m2 – početna cijena 2.491,20 kn</w:t>
      </w:r>
    </w:p>
    <w:p w:rsidRDefault="00025E48" w:rsidP="00036EA3" w:rsidR="00025E48" w:rsidRPr="00557DEA">
      <w:pPr>
        <w:pStyle w:val="Odlomakpopisa"/>
        <w:numPr>
          <w:ilvl w:val="0"/>
          <w:numId w:val="29"/>
        </w:numPr>
        <w:jc w:val="both"/>
        <w:rPr>
          <w:iCs/>
          <w:color w:val="000000"/>
        </w:rPr>
      </w:pPr>
      <w:r w:rsidRPr="00557DEA">
        <w:rPr>
          <w:iCs/>
          <w:color w:val="000000"/>
        </w:rPr>
        <w:t>k.č. 282/1 oranica 4.377 m2 – početna cijena 6.302,88 kn</w:t>
      </w:r>
    </w:p>
    <w:p w:rsidRDefault="00025E48" w:rsidP="00036EA3" w:rsidR="00025E48" w:rsidRPr="00557DEA">
      <w:pPr>
        <w:pStyle w:val="Odlomakpopisa"/>
        <w:numPr>
          <w:ilvl w:val="0"/>
          <w:numId w:val="29"/>
        </w:numPr>
        <w:jc w:val="both"/>
        <w:rPr>
          <w:iCs/>
          <w:color w:val="000000"/>
        </w:rPr>
      </w:pPr>
      <w:r w:rsidRPr="00557DEA">
        <w:rPr>
          <w:iCs/>
          <w:color w:val="000000"/>
        </w:rPr>
        <w:t>k.č. 283/1 šuma 8.607 m2 – početna cijena 12.394,08 kn</w:t>
      </w:r>
    </w:p>
    <w:p w:rsidRDefault="00025E48" w:rsidP="00036EA3" w:rsidR="00025E48" w:rsidRPr="00557DEA">
      <w:pPr>
        <w:pStyle w:val="Odlomakpopisa"/>
        <w:numPr>
          <w:ilvl w:val="0"/>
          <w:numId w:val="29"/>
        </w:numPr>
        <w:jc w:val="both"/>
        <w:rPr>
          <w:iCs/>
          <w:color w:val="000000"/>
        </w:rPr>
      </w:pPr>
      <w:r w:rsidRPr="00557DEA">
        <w:rPr>
          <w:iCs/>
          <w:color w:val="000000"/>
        </w:rPr>
        <w:t>k.č. 284/1 oranica 5.269 m2 – početna cijena 7.587,36 kn</w:t>
      </w:r>
    </w:p>
    <w:p w:rsidRDefault="00025E48" w:rsidP="00036EA3" w:rsidR="00025E48" w:rsidRPr="00557DEA">
      <w:pPr>
        <w:pStyle w:val="Odlomakpopisa"/>
        <w:numPr>
          <w:ilvl w:val="0"/>
          <w:numId w:val="29"/>
        </w:numPr>
        <w:jc w:val="both"/>
        <w:rPr>
          <w:iCs/>
          <w:color w:val="000000"/>
        </w:rPr>
      </w:pPr>
      <w:r w:rsidRPr="00557DEA">
        <w:rPr>
          <w:iCs/>
          <w:color w:val="000000"/>
        </w:rPr>
        <w:t>k.č. 287 oranica 662 m2 – početna cijena 953,28 kn</w:t>
      </w:r>
    </w:p>
    <w:p w:rsidRDefault="00025E48" w:rsidP="00036EA3" w:rsidR="00025E48" w:rsidRPr="00557DEA">
      <w:pPr>
        <w:pStyle w:val="Odlomakpopisa"/>
        <w:numPr>
          <w:ilvl w:val="0"/>
          <w:numId w:val="29"/>
        </w:numPr>
        <w:jc w:val="both"/>
        <w:rPr>
          <w:iCs/>
          <w:color w:val="000000"/>
        </w:rPr>
      </w:pPr>
      <w:r w:rsidRPr="00557DEA">
        <w:rPr>
          <w:iCs/>
          <w:color w:val="000000"/>
        </w:rPr>
        <w:t>k.č. 315 oranica 2158 m2 – početna cijena 3.136,32 kn</w:t>
      </w:r>
    </w:p>
    <w:p w:rsidRDefault="00025E48" w:rsidP="00036EA3" w:rsidR="00025E48" w:rsidRPr="00557DEA">
      <w:pPr>
        <w:jc w:val="both"/>
        <w:rPr>
          <w:iCs/>
          <w:color w:val="000000"/>
        </w:rPr>
      </w:pPr>
    </w:p>
    <w:p w:rsidRDefault="00025E48" w:rsidP="00036EA3" w:rsidR="00025E48" w:rsidRPr="00025E48">
      <w:pPr>
        <w:ind w:firstLine="708" w:left="12"/>
        <w:jc w:val="both"/>
        <w:rPr>
          <w:bCs/>
          <w:iCs/>
          <w:color w:val="000000"/>
        </w:rPr>
      </w:pPr>
      <w:r w:rsidRPr="00025E48">
        <w:rPr>
          <w:bCs/>
          <w:iCs/>
          <w:color w:val="000000"/>
        </w:rPr>
        <w:t>Ukupno 29.553 m2 – početna cijena 42.585,12 kn"</w:t>
      </w:r>
    </w:p>
    <w:p w:rsidRDefault="00025E48" w:rsidP="00036EA3" w:rsidR="00025E48">
      <w:pPr>
        <w:ind w:firstLine="708" w:left="12"/>
        <w:jc w:val="both"/>
        <w:rPr>
          <w:b/>
          <w:bCs/>
          <w:iCs/>
          <w:color w:val="000000"/>
        </w:rPr>
      </w:pPr>
    </w:p>
    <w:p w:rsidRDefault="00025E48" w:rsidP="00036EA3" w:rsidR="00025E48" w:rsidRPr="00025E48">
      <w:pPr>
        <w:ind w:left="12"/>
        <w:jc w:val="both"/>
        <w:rPr>
          <w:bCs/>
          <w:iCs/>
          <w:color w:val="000000"/>
        </w:rPr>
      </w:pPr>
      <w:r w:rsidRPr="00025E48">
        <w:rPr>
          <w:bCs/>
          <w:iCs/>
          <w:color w:val="000000"/>
        </w:rPr>
        <w:t>ispravno treba stajati</w:t>
      </w:r>
      <w:r>
        <w:rPr>
          <w:bCs/>
          <w:iCs/>
          <w:color w:val="000000"/>
        </w:rPr>
        <w:t xml:space="preserve"> </w:t>
      </w:r>
      <w:r w:rsidRPr="00025E48">
        <w:rPr>
          <w:b/>
          <w:bCs/>
          <w:iCs/>
          <w:color w:val="000000"/>
        </w:rPr>
        <w:t xml:space="preserve">" </w:t>
      </w:r>
      <w:r w:rsidRPr="00025E48">
        <w:rPr>
          <w:iCs/>
          <w:color w:val="000000"/>
        </w:rPr>
        <w:t>Z.k. ul. 926 k.o. Bović (MBR 333514) - sastoji se od katastarskih čestica:</w:t>
      </w:r>
    </w:p>
    <w:p w:rsidRDefault="00025E48" w:rsidP="00036EA3" w:rsidR="00025E48" w:rsidRPr="00557DEA">
      <w:pPr>
        <w:pStyle w:val="Odlomakpopisa"/>
        <w:numPr>
          <w:ilvl w:val="0"/>
          <w:numId w:val="29"/>
        </w:numPr>
        <w:jc w:val="both"/>
        <w:rPr>
          <w:iCs/>
          <w:color w:val="000000"/>
        </w:rPr>
      </w:pPr>
      <w:r w:rsidRPr="00557DEA">
        <w:rPr>
          <w:iCs/>
          <w:color w:val="000000"/>
        </w:rPr>
        <w:t>k.č. 264/1 oranica 2.697 m2 – početna cijena 3.883,68 kn</w:t>
      </w:r>
    </w:p>
    <w:p w:rsidRDefault="00025E48" w:rsidP="00036EA3" w:rsidR="00025E48" w:rsidRPr="00557DEA">
      <w:pPr>
        <w:pStyle w:val="Odlomakpopisa"/>
        <w:numPr>
          <w:ilvl w:val="0"/>
          <w:numId w:val="29"/>
        </w:numPr>
        <w:jc w:val="both"/>
        <w:rPr>
          <w:iCs/>
          <w:color w:val="000000"/>
        </w:rPr>
      </w:pPr>
      <w:r w:rsidRPr="00557DEA">
        <w:rPr>
          <w:iCs/>
          <w:color w:val="000000"/>
        </w:rPr>
        <w:t>k.č. 273/1 oranica 4.053 m2 – početna cijena 5.836,32 kn</w:t>
      </w:r>
    </w:p>
    <w:p w:rsidRDefault="00025E48" w:rsidP="00036EA3" w:rsidR="00025E48" w:rsidRPr="00557DEA">
      <w:pPr>
        <w:pStyle w:val="Odlomakpopisa"/>
        <w:numPr>
          <w:ilvl w:val="0"/>
          <w:numId w:val="29"/>
        </w:numPr>
        <w:jc w:val="both"/>
        <w:rPr>
          <w:iCs/>
          <w:color w:val="000000"/>
        </w:rPr>
      </w:pPr>
      <w:r w:rsidRPr="00557DEA">
        <w:rPr>
          <w:iCs/>
          <w:color w:val="000000"/>
        </w:rPr>
        <w:t>k.č. 274/1 šuma 1.730 m2 – početna cijena 2.491,20 kn</w:t>
      </w:r>
    </w:p>
    <w:p w:rsidRDefault="00025E48" w:rsidP="00036EA3" w:rsidR="00025E48" w:rsidRPr="00557DEA">
      <w:pPr>
        <w:pStyle w:val="Odlomakpopisa"/>
        <w:numPr>
          <w:ilvl w:val="0"/>
          <w:numId w:val="29"/>
        </w:numPr>
        <w:jc w:val="both"/>
        <w:rPr>
          <w:iCs/>
          <w:color w:val="000000"/>
        </w:rPr>
      </w:pPr>
      <w:r w:rsidRPr="00557DEA">
        <w:rPr>
          <w:iCs/>
          <w:color w:val="000000"/>
        </w:rPr>
        <w:t>k.č. 282/1 oranica 4.377 m2 – početna cijena 6.302,88 kn</w:t>
      </w:r>
    </w:p>
    <w:p w:rsidRDefault="00025E48" w:rsidP="00036EA3" w:rsidR="00025E48" w:rsidRPr="00557DEA">
      <w:pPr>
        <w:pStyle w:val="Odlomakpopisa"/>
        <w:numPr>
          <w:ilvl w:val="0"/>
          <w:numId w:val="29"/>
        </w:numPr>
        <w:jc w:val="both"/>
        <w:rPr>
          <w:iCs/>
          <w:color w:val="000000"/>
        </w:rPr>
      </w:pPr>
      <w:r w:rsidRPr="00557DEA">
        <w:rPr>
          <w:iCs/>
          <w:color w:val="000000"/>
        </w:rPr>
        <w:t>k.č. 283/1 šuma 8.607 m2 – početna cijena 12.394,08 kn</w:t>
      </w:r>
    </w:p>
    <w:p w:rsidRDefault="00025E48" w:rsidP="00036EA3" w:rsidR="00025E48" w:rsidRPr="00557DEA">
      <w:pPr>
        <w:pStyle w:val="Odlomakpopisa"/>
        <w:numPr>
          <w:ilvl w:val="0"/>
          <w:numId w:val="29"/>
        </w:numPr>
        <w:jc w:val="both"/>
        <w:rPr>
          <w:iCs/>
          <w:color w:val="000000"/>
        </w:rPr>
      </w:pPr>
      <w:r>
        <w:rPr>
          <w:iCs/>
          <w:color w:val="000000"/>
        </w:rPr>
        <w:t>k.č. 284</w:t>
      </w:r>
      <w:r w:rsidRPr="00557DEA">
        <w:rPr>
          <w:iCs/>
          <w:color w:val="000000"/>
        </w:rPr>
        <w:t xml:space="preserve"> oranica 5.269 m2 – početna cijena 7.587,36 kn</w:t>
      </w:r>
    </w:p>
    <w:p w:rsidRDefault="00025E48" w:rsidP="00036EA3" w:rsidR="00025E48" w:rsidRPr="00557DEA">
      <w:pPr>
        <w:pStyle w:val="Odlomakpopisa"/>
        <w:numPr>
          <w:ilvl w:val="0"/>
          <w:numId w:val="29"/>
        </w:numPr>
        <w:jc w:val="both"/>
        <w:rPr>
          <w:iCs/>
          <w:color w:val="000000"/>
        </w:rPr>
      </w:pPr>
      <w:r w:rsidRPr="00557DEA">
        <w:rPr>
          <w:iCs/>
          <w:color w:val="000000"/>
        </w:rPr>
        <w:t>k.č. 287 oranica 662 m2 – početna cijena 953,28 kn</w:t>
      </w:r>
    </w:p>
    <w:p w:rsidRDefault="00025E48" w:rsidP="00036EA3" w:rsidR="00025E48" w:rsidRPr="00557DEA">
      <w:pPr>
        <w:pStyle w:val="Odlomakpopisa"/>
        <w:numPr>
          <w:ilvl w:val="0"/>
          <w:numId w:val="29"/>
        </w:numPr>
        <w:jc w:val="both"/>
        <w:rPr>
          <w:iCs/>
          <w:color w:val="000000"/>
        </w:rPr>
      </w:pPr>
      <w:r w:rsidRPr="00557DEA">
        <w:rPr>
          <w:iCs/>
          <w:color w:val="000000"/>
        </w:rPr>
        <w:t>k.č. 315 oranica 2158 m2 – početna cijena 3.136,32 kn</w:t>
      </w:r>
    </w:p>
    <w:p w:rsidRDefault="00025E48" w:rsidP="00036EA3" w:rsidR="00025E48" w:rsidRPr="00EE7A6A">
      <w:pPr>
        <w:jc w:val="both"/>
        <w:rPr>
          <w:iCs/>
          <w:color w:val="000000"/>
        </w:rPr>
      </w:pPr>
    </w:p>
    <w:p w:rsidRDefault="00025E48" w:rsidP="00036EA3" w:rsidR="00025E48">
      <w:pPr>
        <w:ind w:firstLine="708" w:left="12"/>
        <w:jc w:val="both"/>
        <w:rPr>
          <w:bCs/>
          <w:iCs/>
          <w:color w:val="000000"/>
        </w:rPr>
      </w:pPr>
      <w:r w:rsidRPr="00EE7A6A">
        <w:rPr>
          <w:bCs/>
          <w:iCs/>
          <w:color w:val="000000"/>
        </w:rPr>
        <w:t>Ukupno 29.553 m2 – početna cijena</w:t>
      </w:r>
      <w:r w:rsidRPr="003A1986">
        <w:rPr>
          <w:bCs/>
          <w:iCs/>
          <w:color w:val="000000"/>
        </w:rPr>
        <w:t xml:space="preserve"> </w:t>
      </w:r>
      <w:r w:rsidR="003A1986" w:rsidRPr="003A1986">
        <w:rPr>
          <w:bCs/>
          <w:i/>
          <w:iCs/>
          <w:color w:val="000000"/>
        </w:rPr>
        <w:t>42.556,1</w:t>
      </w:r>
      <w:r w:rsidRPr="003A1986">
        <w:rPr>
          <w:bCs/>
          <w:i/>
          <w:iCs/>
          <w:color w:val="000000"/>
        </w:rPr>
        <w:t>2</w:t>
      </w:r>
      <w:r w:rsidRPr="003A1986">
        <w:rPr>
          <w:bCs/>
          <w:iCs/>
          <w:color w:val="000000"/>
        </w:rPr>
        <w:t xml:space="preserve"> kn</w:t>
      </w:r>
      <w:r w:rsidR="00EE7A6A" w:rsidRPr="003A1986">
        <w:rPr>
          <w:bCs/>
          <w:iCs/>
          <w:color w:val="000000"/>
        </w:rPr>
        <w:t>."</w:t>
      </w:r>
    </w:p>
    <w:p w:rsidRDefault="00EE7A6A" w:rsidP="00036EA3" w:rsidR="00EE7A6A">
      <w:pPr>
        <w:ind w:firstLine="708" w:left="12"/>
        <w:jc w:val="both"/>
        <w:rPr>
          <w:bCs/>
          <w:iCs/>
          <w:color w:val="000000"/>
        </w:rPr>
      </w:pPr>
    </w:p>
    <w:p w:rsidRDefault="00EE7A6A" w:rsidP="00036EA3" w:rsidR="00EE7A6A" w:rsidRPr="00EE7A6A">
      <w:pPr>
        <w:jc w:val="both"/>
        <w:rPr>
          <w:iCs/>
          <w:color w:val="000000"/>
        </w:rPr>
      </w:pPr>
      <w:r>
        <w:rPr>
          <w:iCs/>
          <w:color w:val="000000"/>
        </w:rPr>
        <w:t xml:space="preserve">na način da umjesto "4. </w:t>
      </w:r>
      <w:r w:rsidRPr="00EE7A6A">
        <w:rPr>
          <w:iCs/>
          <w:color w:val="000000"/>
        </w:rPr>
        <w:t>Z.k. ul. 590 k.o. Stipan (MBR 333516) - sastoji se od katastarskih čestica:</w:t>
      </w:r>
    </w:p>
    <w:p w:rsidRDefault="00EE7A6A" w:rsidP="00036EA3" w:rsidR="00EE7A6A" w:rsidRPr="00557DEA">
      <w:pPr>
        <w:pStyle w:val="Odlomakpopisa"/>
        <w:numPr>
          <w:ilvl w:val="0"/>
          <w:numId w:val="29"/>
        </w:numPr>
        <w:jc w:val="both"/>
        <w:rPr>
          <w:iCs/>
          <w:color w:val="000000"/>
        </w:rPr>
      </w:pPr>
      <w:r w:rsidRPr="00557DEA">
        <w:rPr>
          <w:iCs/>
          <w:color w:val="000000"/>
        </w:rPr>
        <w:t>k.č. 329/1 pašnjak 4.136 m2 – početna cijena 5.955,84 kn</w:t>
      </w:r>
    </w:p>
    <w:p w:rsidRDefault="00EE7A6A" w:rsidP="00036EA3" w:rsidR="00EE7A6A" w:rsidRPr="00557DEA">
      <w:pPr>
        <w:pStyle w:val="Odlomakpopisa"/>
        <w:numPr>
          <w:ilvl w:val="0"/>
          <w:numId w:val="29"/>
        </w:numPr>
        <w:jc w:val="both"/>
        <w:rPr>
          <w:iCs/>
          <w:color w:val="000000"/>
        </w:rPr>
      </w:pPr>
      <w:r w:rsidRPr="00557DEA">
        <w:rPr>
          <w:iCs/>
          <w:color w:val="000000"/>
        </w:rPr>
        <w:lastRenderedPageBreak/>
        <w:t>k.č. 500/4 oranica 4.690 m2 – početna cijena 6.753,60 kn</w:t>
      </w:r>
    </w:p>
    <w:p w:rsidRDefault="00EE7A6A" w:rsidP="00036EA3" w:rsidR="00EE7A6A" w:rsidRPr="00557DEA">
      <w:pPr>
        <w:pStyle w:val="Odlomakpopisa"/>
        <w:numPr>
          <w:ilvl w:val="0"/>
          <w:numId w:val="29"/>
        </w:numPr>
        <w:jc w:val="both"/>
        <w:rPr>
          <w:iCs/>
          <w:color w:val="000000"/>
        </w:rPr>
      </w:pPr>
      <w:r w:rsidRPr="00557DEA">
        <w:rPr>
          <w:iCs/>
          <w:color w:val="000000"/>
        </w:rPr>
        <w:t>k.č. 500/38 vinogradoranica 4.266 m2– početna cijena 6.143,04 kn</w:t>
      </w:r>
    </w:p>
    <w:p w:rsidRDefault="00EE7A6A" w:rsidP="00036EA3" w:rsidR="00EE7A6A" w:rsidRPr="00557DEA">
      <w:pPr>
        <w:pStyle w:val="Odlomakpopisa"/>
        <w:numPr>
          <w:ilvl w:val="0"/>
          <w:numId w:val="29"/>
        </w:numPr>
        <w:jc w:val="both"/>
        <w:rPr>
          <w:iCs/>
          <w:color w:val="000000"/>
        </w:rPr>
      </w:pPr>
      <w:r w:rsidRPr="00557DEA">
        <w:rPr>
          <w:iCs/>
          <w:color w:val="000000"/>
        </w:rPr>
        <w:t>k.č. 574 livada 1.104 m2 – početna cijena 1.589,76 kn</w:t>
      </w:r>
    </w:p>
    <w:p w:rsidRDefault="00EE7A6A" w:rsidP="00036EA3" w:rsidR="00EE7A6A" w:rsidRPr="00557DEA">
      <w:pPr>
        <w:pStyle w:val="Odlomakpopisa"/>
        <w:numPr>
          <w:ilvl w:val="0"/>
          <w:numId w:val="29"/>
        </w:numPr>
        <w:jc w:val="both"/>
        <w:rPr>
          <w:iCs/>
          <w:color w:val="000000"/>
        </w:rPr>
      </w:pPr>
      <w:r w:rsidRPr="00557DEA">
        <w:rPr>
          <w:iCs/>
          <w:color w:val="000000"/>
        </w:rPr>
        <w:t>k.č. 577/1 oranica 9.484 m2 – početna cijena 13.656,60 kn</w:t>
      </w:r>
    </w:p>
    <w:p w:rsidRDefault="00EE7A6A" w:rsidP="00036EA3" w:rsidR="00EE7A6A" w:rsidRPr="00557DEA">
      <w:pPr>
        <w:pStyle w:val="Odlomakpopisa"/>
        <w:numPr>
          <w:ilvl w:val="0"/>
          <w:numId w:val="29"/>
        </w:numPr>
        <w:jc w:val="both"/>
        <w:rPr>
          <w:iCs/>
          <w:color w:val="000000"/>
        </w:rPr>
      </w:pPr>
      <w:r w:rsidRPr="00557DEA">
        <w:rPr>
          <w:iCs/>
          <w:color w:val="000000"/>
        </w:rPr>
        <w:t>k.č. 578 oranica 1.964 m2 – početna cijena 2.828,16 kn</w:t>
      </w:r>
    </w:p>
    <w:p w:rsidRDefault="00EE7A6A" w:rsidP="00036EA3" w:rsidR="00EE7A6A" w:rsidRPr="00557DEA">
      <w:pPr>
        <w:pStyle w:val="Odlomakpopisa"/>
        <w:numPr>
          <w:ilvl w:val="0"/>
          <w:numId w:val="29"/>
        </w:numPr>
        <w:jc w:val="both"/>
        <w:rPr>
          <w:iCs/>
          <w:color w:val="000000"/>
        </w:rPr>
      </w:pPr>
      <w:r w:rsidRPr="00557DEA">
        <w:rPr>
          <w:iCs/>
          <w:color w:val="000000"/>
        </w:rPr>
        <w:t>k.č. 587/1 pašnjak 428 m2 – početna cijena 616,32 kn</w:t>
      </w:r>
    </w:p>
    <w:p w:rsidRDefault="00EE7A6A" w:rsidP="00036EA3" w:rsidR="00EE7A6A" w:rsidRPr="00557DEA">
      <w:pPr>
        <w:pStyle w:val="Odlomakpopisa"/>
        <w:numPr>
          <w:ilvl w:val="0"/>
          <w:numId w:val="29"/>
        </w:numPr>
        <w:jc w:val="both"/>
        <w:rPr>
          <w:iCs/>
          <w:color w:val="000000"/>
        </w:rPr>
      </w:pPr>
      <w:r w:rsidRPr="00557DEA">
        <w:rPr>
          <w:iCs/>
          <w:color w:val="000000"/>
        </w:rPr>
        <w:t>k.č. 811/2 oranica 1.780 m2 – početna cijena 2.563,20 kn</w:t>
      </w:r>
    </w:p>
    <w:p w:rsidRDefault="00EE7A6A" w:rsidP="00036EA3" w:rsidR="00EE7A6A" w:rsidRPr="00557DEA">
      <w:pPr>
        <w:pStyle w:val="Odlomakpopisa"/>
        <w:numPr>
          <w:ilvl w:val="0"/>
          <w:numId w:val="29"/>
        </w:numPr>
        <w:jc w:val="both"/>
        <w:rPr>
          <w:iCs/>
          <w:color w:val="000000"/>
        </w:rPr>
      </w:pPr>
      <w:r w:rsidRPr="00557DEA">
        <w:rPr>
          <w:iCs/>
          <w:color w:val="000000"/>
        </w:rPr>
        <w:t>k.č. 811/7 oranica 9.589 m2 – početna cijena 13.808,16 kn</w:t>
      </w:r>
    </w:p>
    <w:p w:rsidRDefault="00EE7A6A" w:rsidP="00036EA3" w:rsidR="00EE7A6A" w:rsidRPr="00557DEA">
      <w:pPr>
        <w:pStyle w:val="Odlomakpopisa"/>
        <w:numPr>
          <w:ilvl w:val="0"/>
          <w:numId w:val="29"/>
        </w:numPr>
        <w:jc w:val="both"/>
        <w:rPr>
          <w:iCs/>
          <w:color w:val="000000"/>
        </w:rPr>
      </w:pPr>
      <w:r w:rsidRPr="00557DEA">
        <w:rPr>
          <w:iCs/>
          <w:color w:val="000000"/>
        </w:rPr>
        <w:t>k.č. 811/8 oranica 4.449 m2 – početna cijena 6.406,56 kn</w:t>
      </w:r>
    </w:p>
    <w:p w:rsidRDefault="00EE7A6A" w:rsidP="00036EA3" w:rsidR="00EE7A6A" w:rsidRPr="00557DEA">
      <w:pPr>
        <w:jc w:val="both"/>
        <w:rPr>
          <w:iCs/>
          <w:color w:val="000000"/>
        </w:rPr>
      </w:pPr>
    </w:p>
    <w:p w:rsidRDefault="00EE7A6A" w:rsidP="00036EA3" w:rsidR="00EE7A6A" w:rsidRPr="00EE7A6A">
      <w:pPr>
        <w:ind w:firstLine="708"/>
        <w:jc w:val="both"/>
        <w:rPr>
          <w:bCs/>
          <w:iCs/>
          <w:color w:val="000000"/>
        </w:rPr>
      </w:pPr>
      <w:r w:rsidRPr="00EE7A6A">
        <w:rPr>
          <w:bCs/>
          <w:iCs/>
          <w:color w:val="000000"/>
        </w:rPr>
        <w:t>Ukupno 41.890 m2 – početna cijena 60.321,24 kn"</w:t>
      </w:r>
    </w:p>
    <w:p w:rsidRDefault="00EE7A6A" w:rsidP="00036EA3" w:rsidR="00EE7A6A" w:rsidRPr="00EE7A6A">
      <w:pPr>
        <w:ind w:firstLine="708"/>
        <w:jc w:val="both"/>
        <w:rPr>
          <w:bCs/>
          <w:iCs/>
          <w:color w:val="000000"/>
        </w:rPr>
      </w:pPr>
    </w:p>
    <w:p w:rsidRDefault="00EE7A6A" w:rsidP="00036EA3" w:rsidR="00EE7A6A" w:rsidRPr="00EE7A6A">
      <w:pPr>
        <w:jc w:val="both"/>
        <w:rPr>
          <w:iCs/>
          <w:color w:val="000000"/>
        </w:rPr>
      </w:pPr>
      <w:r w:rsidRPr="00EE7A6A">
        <w:rPr>
          <w:bCs/>
          <w:iCs/>
          <w:color w:val="000000"/>
        </w:rPr>
        <w:t>ispravno treba stajati: "</w:t>
      </w:r>
      <w:r w:rsidRPr="00EE7A6A">
        <w:rPr>
          <w:iCs/>
          <w:color w:val="000000"/>
        </w:rPr>
        <w:t>4.</w:t>
      </w:r>
      <w:r>
        <w:rPr>
          <w:iCs/>
          <w:color w:val="000000"/>
        </w:rPr>
        <w:t xml:space="preserve"> </w:t>
      </w:r>
      <w:r w:rsidRPr="00EE7A6A">
        <w:rPr>
          <w:iCs/>
          <w:color w:val="000000"/>
        </w:rPr>
        <w:t>Z.k. ul. 590 k.o. Stipan (MBR 333516) - sastoji se od katastarskih čestica:</w:t>
      </w:r>
    </w:p>
    <w:p w:rsidRDefault="00EE7A6A" w:rsidP="00036EA3" w:rsidR="00EE7A6A" w:rsidRPr="00557DEA">
      <w:pPr>
        <w:pStyle w:val="Odlomakpopisa"/>
        <w:numPr>
          <w:ilvl w:val="0"/>
          <w:numId w:val="29"/>
        </w:numPr>
        <w:jc w:val="both"/>
        <w:rPr>
          <w:iCs/>
          <w:color w:val="000000"/>
        </w:rPr>
      </w:pPr>
      <w:r w:rsidRPr="00557DEA">
        <w:rPr>
          <w:iCs/>
          <w:color w:val="000000"/>
        </w:rPr>
        <w:t>k.č. 329/1 pašnjak 4.136 m2 – početna cijena 5.955,84 kn</w:t>
      </w:r>
    </w:p>
    <w:p w:rsidRDefault="00EE7A6A" w:rsidP="00036EA3" w:rsidR="00EE7A6A" w:rsidRPr="00557DEA">
      <w:pPr>
        <w:pStyle w:val="Odlomakpopisa"/>
        <w:numPr>
          <w:ilvl w:val="0"/>
          <w:numId w:val="29"/>
        </w:numPr>
        <w:jc w:val="both"/>
        <w:rPr>
          <w:iCs/>
          <w:color w:val="000000"/>
        </w:rPr>
      </w:pPr>
      <w:r w:rsidRPr="00557DEA">
        <w:rPr>
          <w:iCs/>
          <w:color w:val="000000"/>
        </w:rPr>
        <w:t>k.č. 500/4 oranica 4.690 m2 – početna cijena 6.753,60 kn</w:t>
      </w:r>
    </w:p>
    <w:p w:rsidRDefault="00EE7A6A" w:rsidP="00036EA3" w:rsidR="00EE7A6A" w:rsidRPr="00557DEA">
      <w:pPr>
        <w:pStyle w:val="Odlomakpopisa"/>
        <w:numPr>
          <w:ilvl w:val="0"/>
          <w:numId w:val="29"/>
        </w:numPr>
        <w:jc w:val="both"/>
        <w:rPr>
          <w:iCs/>
          <w:color w:val="000000"/>
        </w:rPr>
      </w:pPr>
      <w:r w:rsidRPr="00557DEA">
        <w:rPr>
          <w:iCs/>
          <w:color w:val="000000"/>
        </w:rPr>
        <w:t>k.č. 500/38 vinogradoranica 4.266 m2– početna cijena 6.143,04 kn</w:t>
      </w:r>
    </w:p>
    <w:p w:rsidRDefault="00EE7A6A" w:rsidP="00036EA3" w:rsidR="00EE7A6A" w:rsidRPr="00557DEA">
      <w:pPr>
        <w:pStyle w:val="Odlomakpopisa"/>
        <w:numPr>
          <w:ilvl w:val="0"/>
          <w:numId w:val="29"/>
        </w:numPr>
        <w:jc w:val="both"/>
        <w:rPr>
          <w:iCs/>
          <w:color w:val="000000"/>
        </w:rPr>
      </w:pPr>
      <w:r w:rsidRPr="00557DEA">
        <w:rPr>
          <w:iCs/>
          <w:color w:val="000000"/>
        </w:rPr>
        <w:t>k.č. 574 livada 1.104 m2 – početna cijena 1.589,76 kn</w:t>
      </w:r>
    </w:p>
    <w:p w:rsidRDefault="00EE7A6A" w:rsidP="00036EA3" w:rsidR="00EE7A6A" w:rsidRPr="00557DEA">
      <w:pPr>
        <w:pStyle w:val="Odlomakpopisa"/>
        <w:numPr>
          <w:ilvl w:val="0"/>
          <w:numId w:val="29"/>
        </w:numPr>
        <w:jc w:val="both"/>
        <w:rPr>
          <w:iCs/>
          <w:color w:val="000000"/>
        </w:rPr>
      </w:pPr>
      <w:r w:rsidRPr="00557DEA">
        <w:rPr>
          <w:iCs/>
          <w:color w:val="000000"/>
        </w:rPr>
        <w:t>k.č. 577/1 oranica 9.4</w:t>
      </w:r>
      <w:r w:rsidR="00EF0DC8">
        <w:rPr>
          <w:iCs/>
          <w:color w:val="000000"/>
        </w:rPr>
        <w:t>84 m2 – početna cijena 13.656,96</w:t>
      </w:r>
      <w:r w:rsidRPr="00557DEA">
        <w:rPr>
          <w:iCs/>
          <w:color w:val="000000"/>
        </w:rPr>
        <w:t xml:space="preserve"> kn</w:t>
      </w:r>
    </w:p>
    <w:p w:rsidRDefault="00EE7A6A" w:rsidP="00036EA3" w:rsidR="00EE7A6A" w:rsidRPr="00557DEA">
      <w:pPr>
        <w:pStyle w:val="Odlomakpopisa"/>
        <w:numPr>
          <w:ilvl w:val="0"/>
          <w:numId w:val="29"/>
        </w:numPr>
        <w:jc w:val="both"/>
        <w:rPr>
          <w:iCs/>
          <w:color w:val="000000"/>
        </w:rPr>
      </w:pPr>
      <w:r w:rsidRPr="00557DEA">
        <w:rPr>
          <w:iCs/>
          <w:color w:val="000000"/>
        </w:rPr>
        <w:t>k.č. 578 oranica 1.964 m2 – početna cijena 2.828,16 kn</w:t>
      </w:r>
    </w:p>
    <w:p w:rsidRDefault="00EE7A6A" w:rsidP="00036EA3" w:rsidR="00EE7A6A" w:rsidRPr="00557DEA">
      <w:pPr>
        <w:pStyle w:val="Odlomakpopisa"/>
        <w:numPr>
          <w:ilvl w:val="0"/>
          <w:numId w:val="29"/>
        </w:numPr>
        <w:jc w:val="both"/>
        <w:rPr>
          <w:iCs/>
          <w:color w:val="000000"/>
        </w:rPr>
      </w:pPr>
      <w:r w:rsidRPr="00557DEA">
        <w:rPr>
          <w:iCs/>
          <w:color w:val="000000"/>
        </w:rPr>
        <w:t>k.č. 587/1 pašnjak 428 m2 – početna cijena 616,32 kn</w:t>
      </w:r>
    </w:p>
    <w:p w:rsidRDefault="00EE7A6A" w:rsidP="00036EA3" w:rsidR="00EE7A6A" w:rsidRPr="00557DEA">
      <w:pPr>
        <w:pStyle w:val="Odlomakpopisa"/>
        <w:numPr>
          <w:ilvl w:val="0"/>
          <w:numId w:val="29"/>
        </w:numPr>
        <w:jc w:val="both"/>
        <w:rPr>
          <w:iCs/>
          <w:color w:val="000000"/>
        </w:rPr>
      </w:pPr>
      <w:r w:rsidRPr="00557DEA">
        <w:rPr>
          <w:iCs/>
          <w:color w:val="000000"/>
        </w:rPr>
        <w:t>k.č. 811/2 oranica 1.780 m2 – početna cijena 2.563,20 kn</w:t>
      </w:r>
    </w:p>
    <w:p w:rsidRDefault="00EE7A6A" w:rsidP="00036EA3" w:rsidR="00EE7A6A" w:rsidRPr="00557DEA">
      <w:pPr>
        <w:pStyle w:val="Odlomakpopisa"/>
        <w:numPr>
          <w:ilvl w:val="0"/>
          <w:numId w:val="29"/>
        </w:numPr>
        <w:jc w:val="both"/>
        <w:rPr>
          <w:iCs/>
          <w:color w:val="000000"/>
        </w:rPr>
      </w:pPr>
      <w:r w:rsidRPr="00557DEA">
        <w:rPr>
          <w:iCs/>
          <w:color w:val="000000"/>
        </w:rPr>
        <w:t>k.č. 811/7 oranica 9.589 m2 – početna cijena 13.808,16 kn</w:t>
      </w:r>
    </w:p>
    <w:p w:rsidRDefault="00EE7A6A" w:rsidP="00036EA3" w:rsidR="00EE7A6A" w:rsidRPr="00557DEA">
      <w:pPr>
        <w:pStyle w:val="Odlomakpopisa"/>
        <w:numPr>
          <w:ilvl w:val="0"/>
          <w:numId w:val="29"/>
        </w:numPr>
        <w:jc w:val="both"/>
        <w:rPr>
          <w:iCs/>
          <w:color w:val="000000"/>
        </w:rPr>
      </w:pPr>
      <w:r w:rsidRPr="00557DEA">
        <w:rPr>
          <w:iCs/>
          <w:color w:val="000000"/>
        </w:rPr>
        <w:t>k.č. 811/8 oranica 4.449 m2 – početna cijena 6.406,56 kn</w:t>
      </w:r>
    </w:p>
    <w:p w:rsidRDefault="00EE7A6A" w:rsidP="00036EA3" w:rsidR="00EE7A6A" w:rsidRPr="00EF0DC8">
      <w:pPr>
        <w:jc w:val="both"/>
        <w:rPr>
          <w:iCs/>
          <w:color w:val="000000"/>
        </w:rPr>
      </w:pPr>
    </w:p>
    <w:p w:rsidRDefault="00EE7A6A" w:rsidP="00036EA3" w:rsidR="00EE7A6A">
      <w:pPr>
        <w:ind w:firstLine="708"/>
        <w:jc w:val="both"/>
        <w:rPr>
          <w:bCs/>
          <w:iCs/>
          <w:color w:val="000000"/>
        </w:rPr>
      </w:pPr>
      <w:r w:rsidRPr="00EF0DC8">
        <w:rPr>
          <w:bCs/>
          <w:iCs/>
          <w:color w:val="000000"/>
        </w:rPr>
        <w:t>Ukupno 41.8</w:t>
      </w:r>
      <w:r w:rsidR="00EF0DC8" w:rsidRPr="00EF0DC8">
        <w:rPr>
          <w:bCs/>
          <w:iCs/>
          <w:color w:val="000000"/>
        </w:rPr>
        <w:t>90 m2 – početna cijena 60.321,60</w:t>
      </w:r>
      <w:r w:rsidRPr="00EF0DC8">
        <w:rPr>
          <w:bCs/>
          <w:iCs/>
          <w:color w:val="000000"/>
        </w:rPr>
        <w:t xml:space="preserve"> kn"</w:t>
      </w:r>
    </w:p>
    <w:p w:rsidRDefault="00EF0DC8" w:rsidP="00036EA3" w:rsidR="00EF0DC8">
      <w:pPr>
        <w:ind w:firstLine="708"/>
        <w:jc w:val="both"/>
        <w:rPr>
          <w:bCs/>
          <w:iCs/>
          <w:color w:val="000000"/>
        </w:rPr>
      </w:pPr>
    </w:p>
    <w:p w:rsidRDefault="00EF0DC8" w:rsidP="00036EA3" w:rsidR="00EF0DC8" w:rsidRPr="00EF0DC8">
      <w:pPr>
        <w:jc w:val="both"/>
        <w:rPr>
          <w:iCs/>
          <w:color w:val="000000"/>
        </w:rPr>
      </w:pPr>
      <w:r w:rsidRPr="00EF0DC8">
        <w:rPr>
          <w:bCs/>
          <w:iCs/>
          <w:color w:val="000000"/>
        </w:rPr>
        <w:t xml:space="preserve">na način da umjesto " 5. </w:t>
      </w:r>
      <w:r w:rsidRPr="00EF0DC8">
        <w:rPr>
          <w:iCs/>
          <w:color w:val="000000"/>
        </w:rPr>
        <w:t>Z.k. ul. 69 k.o. Lasinjsko Dugo Selo (MBR 333603) - sastoji se od katastarskih čestica:</w:t>
      </w:r>
    </w:p>
    <w:p w:rsidRDefault="00EF0DC8" w:rsidP="00036EA3" w:rsidR="00EF0DC8" w:rsidRPr="00557DEA">
      <w:pPr>
        <w:pStyle w:val="Odlomakpopisa"/>
        <w:numPr>
          <w:ilvl w:val="0"/>
          <w:numId w:val="29"/>
        </w:numPr>
        <w:jc w:val="both"/>
        <w:rPr>
          <w:b/>
          <w:bCs/>
          <w:iCs/>
          <w:color w:val="000000"/>
        </w:rPr>
      </w:pPr>
      <w:r w:rsidRPr="00557DEA">
        <w:rPr>
          <w:iCs/>
          <w:color w:val="000000"/>
        </w:rPr>
        <w:t>k.č. 810/1 oranica 694 m2 – početna cijena 990,36 kn</w:t>
      </w:r>
    </w:p>
    <w:p w:rsidRDefault="00EF0DC8" w:rsidP="00036EA3" w:rsidR="00EF0DC8" w:rsidRPr="00557DEA">
      <w:pPr>
        <w:pStyle w:val="Odlomakpopisa"/>
        <w:numPr>
          <w:ilvl w:val="0"/>
          <w:numId w:val="29"/>
        </w:numPr>
        <w:jc w:val="both"/>
        <w:rPr>
          <w:bCs/>
          <w:iCs/>
          <w:color w:val="000000"/>
        </w:rPr>
      </w:pPr>
      <w:r w:rsidRPr="00557DEA">
        <w:rPr>
          <w:bCs/>
          <w:iCs/>
          <w:color w:val="000000"/>
        </w:rPr>
        <w:t>k.č. 876/3 livada 309 m2 – početna cijena 444,96 kn</w:t>
      </w:r>
    </w:p>
    <w:p w:rsidRDefault="00EF0DC8" w:rsidP="00036EA3" w:rsidR="00EF0DC8" w:rsidRPr="00557DEA">
      <w:pPr>
        <w:pStyle w:val="Odlomakpopisa"/>
        <w:numPr>
          <w:ilvl w:val="0"/>
          <w:numId w:val="29"/>
        </w:numPr>
        <w:jc w:val="both"/>
        <w:rPr>
          <w:bCs/>
          <w:iCs/>
          <w:color w:val="000000"/>
        </w:rPr>
      </w:pPr>
      <w:r w:rsidRPr="00557DEA">
        <w:rPr>
          <w:bCs/>
          <w:iCs/>
          <w:color w:val="000000"/>
        </w:rPr>
        <w:t>k.č. 980/2 pašnjak 766 m2 – početna cijena 1.103,04 kn</w:t>
      </w:r>
    </w:p>
    <w:p w:rsidRDefault="00EF0DC8" w:rsidP="00036EA3" w:rsidR="00EF0DC8" w:rsidRPr="00557DEA">
      <w:pPr>
        <w:pStyle w:val="Odlomakpopisa"/>
        <w:numPr>
          <w:ilvl w:val="0"/>
          <w:numId w:val="29"/>
        </w:numPr>
        <w:jc w:val="both"/>
        <w:rPr>
          <w:bCs/>
          <w:iCs/>
          <w:color w:val="000000"/>
        </w:rPr>
      </w:pPr>
      <w:r w:rsidRPr="00557DEA">
        <w:rPr>
          <w:bCs/>
          <w:iCs/>
          <w:color w:val="000000"/>
        </w:rPr>
        <w:t>k.č. 1099/2 oranica 1.000 m2 – početna cijena 1.440,00 kn</w:t>
      </w:r>
    </w:p>
    <w:p w:rsidRDefault="00EF0DC8" w:rsidP="00036EA3" w:rsidR="00EF0DC8" w:rsidRPr="00557DEA">
      <w:pPr>
        <w:pStyle w:val="Odlomakpopisa"/>
        <w:numPr>
          <w:ilvl w:val="0"/>
          <w:numId w:val="29"/>
        </w:numPr>
        <w:jc w:val="both"/>
        <w:rPr>
          <w:bCs/>
          <w:iCs/>
          <w:color w:val="000000"/>
        </w:rPr>
      </w:pPr>
      <w:r w:rsidRPr="00557DEA">
        <w:rPr>
          <w:bCs/>
          <w:iCs/>
          <w:color w:val="000000"/>
        </w:rPr>
        <w:t>k.č. 1099/7 oranica 629 m2 – početna cijena 905,76 kn</w:t>
      </w:r>
    </w:p>
    <w:p w:rsidRDefault="00EF0DC8" w:rsidP="00036EA3" w:rsidR="00EF0DC8" w:rsidRPr="00557DEA">
      <w:pPr>
        <w:pStyle w:val="Odlomakpopisa"/>
        <w:numPr>
          <w:ilvl w:val="0"/>
          <w:numId w:val="29"/>
        </w:numPr>
        <w:jc w:val="both"/>
        <w:rPr>
          <w:bCs/>
          <w:iCs/>
          <w:color w:val="000000"/>
        </w:rPr>
      </w:pPr>
      <w:r w:rsidRPr="00557DEA">
        <w:rPr>
          <w:bCs/>
          <w:iCs/>
          <w:color w:val="000000"/>
        </w:rPr>
        <w:t>k.č. 1142/1 oranica 1.616 m2 – početna cijena 2.327,04 kn</w:t>
      </w:r>
    </w:p>
    <w:p w:rsidRDefault="00EF0DC8" w:rsidP="00036EA3" w:rsidR="00EF0DC8" w:rsidRPr="00557DEA">
      <w:pPr>
        <w:pStyle w:val="Odlomakpopisa"/>
        <w:numPr>
          <w:ilvl w:val="0"/>
          <w:numId w:val="29"/>
        </w:numPr>
        <w:jc w:val="both"/>
        <w:rPr>
          <w:bCs/>
          <w:iCs/>
          <w:color w:val="000000"/>
        </w:rPr>
      </w:pPr>
      <w:r w:rsidRPr="00557DEA">
        <w:rPr>
          <w:bCs/>
          <w:iCs/>
          <w:color w:val="000000"/>
        </w:rPr>
        <w:t>k.č. 1146/1 pašnjak 2.582 m2 – početna cijena 3.718,26 kn</w:t>
      </w:r>
    </w:p>
    <w:p w:rsidRDefault="00EF0DC8" w:rsidP="00036EA3" w:rsidR="00EF0DC8" w:rsidRPr="00557DEA">
      <w:pPr>
        <w:pStyle w:val="Odlomakpopisa"/>
        <w:numPr>
          <w:ilvl w:val="0"/>
          <w:numId w:val="29"/>
        </w:numPr>
        <w:jc w:val="both"/>
        <w:rPr>
          <w:bCs/>
          <w:iCs/>
          <w:color w:val="000000"/>
        </w:rPr>
      </w:pPr>
      <w:r w:rsidRPr="00557DEA">
        <w:rPr>
          <w:bCs/>
          <w:iCs/>
          <w:color w:val="000000"/>
        </w:rPr>
        <w:t>k.č. 1404/7 pašnjak 15.289 m2 – početna cijena 22.016,16 kn</w:t>
      </w:r>
    </w:p>
    <w:p w:rsidRDefault="00EF0DC8" w:rsidP="00036EA3" w:rsidR="00EF0DC8" w:rsidRPr="00557DEA">
      <w:pPr>
        <w:pStyle w:val="Odlomakpopisa"/>
        <w:numPr>
          <w:ilvl w:val="0"/>
          <w:numId w:val="29"/>
        </w:numPr>
        <w:jc w:val="both"/>
        <w:rPr>
          <w:bCs/>
          <w:iCs/>
          <w:color w:val="000000"/>
        </w:rPr>
      </w:pPr>
      <w:r w:rsidRPr="00557DEA">
        <w:rPr>
          <w:bCs/>
          <w:iCs/>
          <w:color w:val="000000"/>
        </w:rPr>
        <w:t>k.č. 1404/11 pašnjak 4.787 m2 – početna cijena 6.893,28 kn</w:t>
      </w:r>
    </w:p>
    <w:p w:rsidRDefault="00EF0DC8" w:rsidP="00036EA3" w:rsidR="00EF0DC8" w:rsidRPr="00557DEA">
      <w:pPr>
        <w:pStyle w:val="Odlomakpopisa"/>
        <w:numPr>
          <w:ilvl w:val="0"/>
          <w:numId w:val="29"/>
        </w:numPr>
        <w:jc w:val="both"/>
        <w:rPr>
          <w:bCs/>
          <w:iCs/>
          <w:color w:val="000000"/>
        </w:rPr>
      </w:pPr>
      <w:r w:rsidRPr="00557DEA">
        <w:rPr>
          <w:bCs/>
          <w:iCs/>
          <w:color w:val="000000"/>
        </w:rPr>
        <w:t>k.č. 1404/18 šuma 191 m2 – početna cijena 275,04 kn</w:t>
      </w:r>
    </w:p>
    <w:p w:rsidRDefault="00EF0DC8" w:rsidP="00036EA3" w:rsidR="00EF0DC8" w:rsidRPr="00557DEA">
      <w:pPr>
        <w:pStyle w:val="Odlomakpopisa"/>
        <w:numPr>
          <w:ilvl w:val="0"/>
          <w:numId w:val="29"/>
        </w:numPr>
        <w:jc w:val="both"/>
        <w:rPr>
          <w:bCs/>
          <w:iCs/>
          <w:color w:val="000000"/>
        </w:rPr>
      </w:pPr>
      <w:r w:rsidRPr="00557DEA">
        <w:rPr>
          <w:bCs/>
          <w:iCs/>
          <w:color w:val="000000"/>
        </w:rPr>
        <w:t>k.č. 1474/32 šuma 7.197 m2 – početna cijena 10.363,68 kn</w:t>
      </w:r>
    </w:p>
    <w:p w:rsidRDefault="00EF0DC8" w:rsidP="00036EA3" w:rsidR="00EF0DC8" w:rsidRPr="00557DEA">
      <w:pPr>
        <w:pStyle w:val="Odlomakpopisa"/>
        <w:numPr>
          <w:ilvl w:val="0"/>
          <w:numId w:val="29"/>
        </w:numPr>
        <w:jc w:val="both"/>
        <w:rPr>
          <w:bCs/>
          <w:iCs/>
          <w:color w:val="000000"/>
        </w:rPr>
      </w:pPr>
      <w:r w:rsidRPr="00557DEA">
        <w:rPr>
          <w:bCs/>
          <w:iCs/>
          <w:color w:val="000000"/>
        </w:rPr>
        <w:t>k.č. 1474/199 šuma 9.686 m2 – početna cijena 13.947,84 kn</w:t>
      </w:r>
    </w:p>
    <w:p w:rsidRDefault="00EF0DC8" w:rsidP="00036EA3" w:rsidR="00EF0DC8" w:rsidRPr="00557DEA">
      <w:pPr>
        <w:pStyle w:val="Odlomakpopisa"/>
        <w:numPr>
          <w:ilvl w:val="0"/>
          <w:numId w:val="29"/>
        </w:numPr>
        <w:jc w:val="both"/>
        <w:rPr>
          <w:bCs/>
          <w:iCs/>
          <w:color w:val="000000"/>
        </w:rPr>
      </w:pPr>
      <w:r w:rsidRPr="00557DEA">
        <w:rPr>
          <w:bCs/>
          <w:iCs/>
          <w:color w:val="000000"/>
        </w:rPr>
        <w:t>k.č. 1474/229 šuma 12.664 m2 – početna cijena 18.236,16 kn</w:t>
      </w:r>
    </w:p>
    <w:p w:rsidRDefault="00EF0DC8" w:rsidP="00036EA3" w:rsidR="00EF0DC8" w:rsidRPr="00557DEA">
      <w:pPr>
        <w:pStyle w:val="Odlomakpopisa"/>
        <w:numPr>
          <w:ilvl w:val="0"/>
          <w:numId w:val="29"/>
        </w:numPr>
        <w:jc w:val="both"/>
        <w:rPr>
          <w:bCs/>
          <w:iCs/>
          <w:color w:val="000000"/>
        </w:rPr>
      </w:pPr>
      <w:r w:rsidRPr="00557DEA">
        <w:rPr>
          <w:bCs/>
          <w:iCs/>
          <w:color w:val="000000"/>
        </w:rPr>
        <w:t>k.č. 1474/255 šuma 1.176 m2 – početna cijena 1.693,44 kn</w:t>
      </w:r>
    </w:p>
    <w:p w:rsidRDefault="00EF0DC8" w:rsidP="00036EA3" w:rsidR="00EF0DC8" w:rsidRPr="00557DEA">
      <w:pPr>
        <w:pStyle w:val="Odlomakpopisa"/>
        <w:numPr>
          <w:ilvl w:val="0"/>
          <w:numId w:val="29"/>
        </w:numPr>
        <w:jc w:val="both"/>
        <w:rPr>
          <w:bCs/>
          <w:iCs/>
          <w:color w:val="000000"/>
        </w:rPr>
      </w:pPr>
      <w:r w:rsidRPr="00557DEA">
        <w:rPr>
          <w:bCs/>
          <w:iCs/>
          <w:color w:val="000000"/>
        </w:rPr>
        <w:t>k.č. 1474/261 pašnjak 514 m2 – početna cijena 794,16 kn</w:t>
      </w:r>
    </w:p>
    <w:p w:rsidRDefault="00EF0DC8" w:rsidP="00036EA3" w:rsidR="00EF0DC8" w:rsidRPr="00EF0DC8">
      <w:pPr>
        <w:pStyle w:val="Odlomakpopisa"/>
        <w:numPr>
          <w:ilvl w:val="0"/>
          <w:numId w:val="29"/>
        </w:numPr>
        <w:jc w:val="both"/>
        <w:rPr>
          <w:bCs/>
          <w:iCs/>
          <w:color w:val="000000"/>
        </w:rPr>
      </w:pPr>
      <w:r w:rsidRPr="00EF0DC8">
        <w:rPr>
          <w:bCs/>
          <w:iCs/>
          <w:color w:val="000000"/>
        </w:rPr>
        <w:t>k.č. 1526/1 put 277 m2 – početna cijena 398,88 kn</w:t>
      </w:r>
    </w:p>
    <w:p w:rsidRDefault="00EF0DC8" w:rsidP="00036EA3" w:rsidR="00EF0DC8" w:rsidRPr="00EF0DC8">
      <w:pPr>
        <w:ind w:left="708"/>
        <w:jc w:val="both"/>
        <w:rPr>
          <w:bCs/>
          <w:iCs/>
          <w:color w:val="000000"/>
        </w:rPr>
      </w:pPr>
    </w:p>
    <w:p w:rsidRDefault="00EF0DC8" w:rsidP="00036EA3" w:rsidR="00EF0DC8" w:rsidRPr="00EF0DC8">
      <w:pPr>
        <w:ind w:firstLine="708"/>
        <w:jc w:val="both"/>
        <w:rPr>
          <w:bCs/>
          <w:iCs/>
          <w:color w:val="000000"/>
        </w:rPr>
      </w:pPr>
      <w:r w:rsidRPr="00EF0DC8">
        <w:rPr>
          <w:bCs/>
          <w:iCs/>
          <w:color w:val="000000"/>
        </w:rPr>
        <w:t>Ukupno 59.377 m2 – početna cijena 85.548,06 kn</w:t>
      </w:r>
      <w:r>
        <w:rPr>
          <w:bCs/>
          <w:iCs/>
          <w:color w:val="000000"/>
        </w:rPr>
        <w:t>"</w:t>
      </w:r>
    </w:p>
    <w:p w:rsidRDefault="00EF0DC8" w:rsidP="00036EA3" w:rsidR="00EF0DC8">
      <w:pPr>
        <w:jc w:val="both"/>
        <w:rPr>
          <w:bCs/>
          <w:iCs/>
          <w:color w:val="000000"/>
        </w:rPr>
      </w:pPr>
    </w:p>
    <w:p w:rsidRDefault="00EF0DC8" w:rsidP="00036EA3" w:rsidR="00EF0DC8" w:rsidRPr="00EF0DC8">
      <w:pPr>
        <w:jc w:val="both"/>
        <w:rPr>
          <w:iCs/>
          <w:color w:val="000000"/>
        </w:rPr>
      </w:pPr>
      <w:r>
        <w:rPr>
          <w:bCs/>
          <w:iCs/>
          <w:color w:val="000000"/>
        </w:rPr>
        <w:t xml:space="preserve">ispravno treba stajati: </w:t>
      </w:r>
      <w:r w:rsidRPr="00EF0DC8">
        <w:rPr>
          <w:bCs/>
          <w:iCs/>
          <w:color w:val="000000"/>
        </w:rPr>
        <w:t xml:space="preserve">5. </w:t>
      </w:r>
      <w:r w:rsidRPr="00EF0DC8">
        <w:rPr>
          <w:iCs/>
          <w:color w:val="000000"/>
        </w:rPr>
        <w:t>Z.k. ul. 69 k.o. Lasinjsko Dugo Selo (MBR 333603) - sastoji se od katastarskih čestica:</w:t>
      </w:r>
    </w:p>
    <w:p w:rsidRDefault="00EF0DC8" w:rsidP="00036EA3" w:rsidR="00EF0DC8" w:rsidRPr="00557DEA">
      <w:pPr>
        <w:pStyle w:val="Odlomakpopisa"/>
        <w:numPr>
          <w:ilvl w:val="0"/>
          <w:numId w:val="29"/>
        </w:numPr>
        <w:jc w:val="both"/>
        <w:rPr>
          <w:b/>
          <w:bCs/>
          <w:iCs/>
          <w:color w:val="000000"/>
        </w:rPr>
      </w:pPr>
      <w:r w:rsidRPr="00557DEA">
        <w:rPr>
          <w:iCs/>
          <w:color w:val="000000"/>
        </w:rPr>
        <w:t xml:space="preserve">k.č. 810/1 oranica 694 m2 – početna cijena </w:t>
      </w:r>
      <w:r>
        <w:rPr>
          <w:iCs/>
          <w:color w:val="000000"/>
        </w:rPr>
        <w:t>999,36</w:t>
      </w:r>
      <w:r w:rsidRPr="00557DEA">
        <w:rPr>
          <w:iCs/>
          <w:color w:val="000000"/>
        </w:rPr>
        <w:t xml:space="preserve"> kn</w:t>
      </w:r>
    </w:p>
    <w:p w:rsidRDefault="00EF0DC8" w:rsidP="00036EA3" w:rsidR="00EF0DC8" w:rsidRPr="00557DEA">
      <w:pPr>
        <w:pStyle w:val="Odlomakpopisa"/>
        <w:numPr>
          <w:ilvl w:val="0"/>
          <w:numId w:val="29"/>
        </w:numPr>
        <w:jc w:val="both"/>
        <w:rPr>
          <w:bCs/>
          <w:iCs/>
          <w:color w:val="000000"/>
        </w:rPr>
      </w:pPr>
      <w:r w:rsidRPr="00557DEA">
        <w:rPr>
          <w:bCs/>
          <w:iCs/>
          <w:color w:val="000000"/>
        </w:rPr>
        <w:lastRenderedPageBreak/>
        <w:t>k.č. 876/3 livada 309 m2 – početna cijena 444,96 kn</w:t>
      </w:r>
    </w:p>
    <w:p w:rsidRDefault="00EF0DC8" w:rsidP="00036EA3" w:rsidR="00EF0DC8" w:rsidRPr="00557DEA">
      <w:pPr>
        <w:pStyle w:val="Odlomakpopisa"/>
        <w:numPr>
          <w:ilvl w:val="0"/>
          <w:numId w:val="29"/>
        </w:numPr>
        <w:jc w:val="both"/>
        <w:rPr>
          <w:bCs/>
          <w:iCs/>
          <w:color w:val="000000"/>
        </w:rPr>
      </w:pPr>
      <w:r w:rsidRPr="00557DEA">
        <w:rPr>
          <w:bCs/>
          <w:iCs/>
          <w:color w:val="000000"/>
        </w:rPr>
        <w:t>k.č. 980/2 pašnjak 766 m2 – početna cijena 1.103,04 kn</w:t>
      </w:r>
    </w:p>
    <w:p w:rsidRDefault="00EF0DC8" w:rsidP="00036EA3" w:rsidR="00EF0DC8" w:rsidRPr="00557DEA">
      <w:pPr>
        <w:pStyle w:val="Odlomakpopisa"/>
        <w:numPr>
          <w:ilvl w:val="0"/>
          <w:numId w:val="29"/>
        </w:numPr>
        <w:jc w:val="both"/>
        <w:rPr>
          <w:bCs/>
          <w:iCs/>
          <w:color w:val="000000"/>
        </w:rPr>
      </w:pPr>
      <w:r w:rsidRPr="00557DEA">
        <w:rPr>
          <w:bCs/>
          <w:iCs/>
          <w:color w:val="000000"/>
        </w:rPr>
        <w:t>k.č. 1099/2 oranica 1.000 m2 – početna cijena 1.440,00 kn</w:t>
      </w:r>
    </w:p>
    <w:p w:rsidRDefault="00EF0DC8" w:rsidP="00036EA3" w:rsidR="00EF0DC8" w:rsidRPr="00557DEA">
      <w:pPr>
        <w:pStyle w:val="Odlomakpopisa"/>
        <w:numPr>
          <w:ilvl w:val="0"/>
          <w:numId w:val="29"/>
        </w:numPr>
        <w:jc w:val="both"/>
        <w:rPr>
          <w:bCs/>
          <w:iCs/>
          <w:color w:val="000000"/>
        </w:rPr>
      </w:pPr>
      <w:r w:rsidRPr="00557DEA">
        <w:rPr>
          <w:bCs/>
          <w:iCs/>
          <w:color w:val="000000"/>
        </w:rPr>
        <w:t>k.č. 1099/7 oranica 629 m2 – početna cijena 905,76 kn</w:t>
      </w:r>
    </w:p>
    <w:p w:rsidRDefault="00EF0DC8" w:rsidP="00036EA3" w:rsidR="00EF0DC8" w:rsidRPr="00557DEA">
      <w:pPr>
        <w:pStyle w:val="Odlomakpopisa"/>
        <w:numPr>
          <w:ilvl w:val="0"/>
          <w:numId w:val="29"/>
        </w:numPr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k.č. 1142/1 oranica 1.3</w:t>
      </w:r>
      <w:r w:rsidRPr="00557DEA">
        <w:rPr>
          <w:bCs/>
          <w:iCs/>
          <w:color w:val="000000"/>
        </w:rPr>
        <w:t xml:space="preserve">16 m2 – početna cijena </w:t>
      </w:r>
      <w:r>
        <w:rPr>
          <w:bCs/>
          <w:iCs/>
          <w:color w:val="000000"/>
        </w:rPr>
        <w:t>1.895,04</w:t>
      </w:r>
      <w:r w:rsidRPr="00557DEA">
        <w:rPr>
          <w:bCs/>
          <w:iCs/>
          <w:color w:val="000000"/>
        </w:rPr>
        <w:t xml:space="preserve"> kn</w:t>
      </w:r>
    </w:p>
    <w:p w:rsidRDefault="00EF0DC8" w:rsidP="00036EA3" w:rsidR="00EF0DC8" w:rsidRPr="00557DEA">
      <w:pPr>
        <w:pStyle w:val="Odlomakpopisa"/>
        <w:numPr>
          <w:ilvl w:val="0"/>
          <w:numId w:val="29"/>
        </w:numPr>
        <w:jc w:val="both"/>
        <w:rPr>
          <w:bCs/>
          <w:iCs/>
          <w:color w:val="000000"/>
        </w:rPr>
      </w:pPr>
      <w:r w:rsidRPr="00557DEA">
        <w:rPr>
          <w:bCs/>
          <w:iCs/>
          <w:color w:val="000000"/>
        </w:rPr>
        <w:t xml:space="preserve">k.č. 1146/1 pašnjak 2.582 m2 – početna cijena </w:t>
      </w:r>
      <w:r w:rsidR="00F8426E">
        <w:rPr>
          <w:bCs/>
          <w:iCs/>
          <w:color w:val="000000"/>
        </w:rPr>
        <w:t>3.718,08</w:t>
      </w:r>
      <w:r w:rsidRPr="00557DEA">
        <w:rPr>
          <w:bCs/>
          <w:iCs/>
          <w:color w:val="000000"/>
        </w:rPr>
        <w:t xml:space="preserve"> kn</w:t>
      </w:r>
    </w:p>
    <w:p w:rsidRDefault="00EF0DC8" w:rsidP="00036EA3" w:rsidR="00EF0DC8" w:rsidRPr="00557DEA">
      <w:pPr>
        <w:pStyle w:val="Odlomakpopisa"/>
        <w:numPr>
          <w:ilvl w:val="0"/>
          <w:numId w:val="29"/>
        </w:numPr>
        <w:jc w:val="both"/>
        <w:rPr>
          <w:bCs/>
          <w:iCs/>
          <w:color w:val="000000"/>
        </w:rPr>
      </w:pPr>
      <w:r w:rsidRPr="00557DEA">
        <w:rPr>
          <w:bCs/>
          <w:iCs/>
          <w:color w:val="000000"/>
        </w:rPr>
        <w:t>k.č. 1404/7 pašnjak 15.289 m2 – početna cijena 22.016,16 kn</w:t>
      </w:r>
    </w:p>
    <w:p w:rsidRDefault="00EF0DC8" w:rsidP="00036EA3" w:rsidR="00EF0DC8" w:rsidRPr="00557DEA">
      <w:pPr>
        <w:pStyle w:val="Odlomakpopisa"/>
        <w:numPr>
          <w:ilvl w:val="0"/>
          <w:numId w:val="29"/>
        </w:numPr>
        <w:jc w:val="both"/>
        <w:rPr>
          <w:bCs/>
          <w:iCs/>
          <w:color w:val="000000"/>
        </w:rPr>
      </w:pPr>
      <w:r w:rsidRPr="00557DEA">
        <w:rPr>
          <w:bCs/>
          <w:iCs/>
          <w:color w:val="000000"/>
        </w:rPr>
        <w:t>k.č. 1404/11 pašnjak 4.787 m2 – početna cijena 6.893,28 kn</w:t>
      </w:r>
    </w:p>
    <w:p w:rsidRDefault="00EF0DC8" w:rsidP="00036EA3" w:rsidR="00EF0DC8" w:rsidRPr="00557DEA">
      <w:pPr>
        <w:pStyle w:val="Odlomakpopisa"/>
        <w:numPr>
          <w:ilvl w:val="0"/>
          <w:numId w:val="29"/>
        </w:numPr>
        <w:jc w:val="both"/>
        <w:rPr>
          <w:bCs/>
          <w:iCs/>
          <w:color w:val="000000"/>
        </w:rPr>
      </w:pPr>
      <w:r w:rsidRPr="00557DEA">
        <w:rPr>
          <w:bCs/>
          <w:iCs/>
          <w:color w:val="000000"/>
        </w:rPr>
        <w:t>k.č. 1404/18 šuma 191 m2 – početna cijena 275,04 kn</w:t>
      </w:r>
    </w:p>
    <w:p w:rsidRDefault="00EF0DC8" w:rsidP="00036EA3" w:rsidR="00EF0DC8" w:rsidRPr="00557DEA">
      <w:pPr>
        <w:pStyle w:val="Odlomakpopisa"/>
        <w:numPr>
          <w:ilvl w:val="0"/>
          <w:numId w:val="29"/>
        </w:numPr>
        <w:jc w:val="both"/>
        <w:rPr>
          <w:bCs/>
          <w:iCs/>
          <w:color w:val="000000"/>
        </w:rPr>
      </w:pPr>
      <w:r w:rsidRPr="00557DEA">
        <w:rPr>
          <w:bCs/>
          <w:iCs/>
          <w:color w:val="000000"/>
        </w:rPr>
        <w:t>k.č. 1474/32 šuma 7.197 m2 – početna cijena 10.363,68 kn</w:t>
      </w:r>
    </w:p>
    <w:p w:rsidRDefault="00EF0DC8" w:rsidP="00036EA3" w:rsidR="00EF0DC8" w:rsidRPr="00557DEA">
      <w:pPr>
        <w:pStyle w:val="Odlomakpopisa"/>
        <w:numPr>
          <w:ilvl w:val="0"/>
          <w:numId w:val="29"/>
        </w:numPr>
        <w:jc w:val="both"/>
        <w:rPr>
          <w:bCs/>
          <w:iCs/>
          <w:color w:val="000000"/>
        </w:rPr>
      </w:pPr>
      <w:r w:rsidRPr="00557DEA">
        <w:rPr>
          <w:bCs/>
          <w:iCs/>
          <w:color w:val="000000"/>
        </w:rPr>
        <w:t>k.č. 1474/199 šuma 9.686 m2 – početna cijena 13.947,84 kn</w:t>
      </w:r>
    </w:p>
    <w:p w:rsidRDefault="00EF0DC8" w:rsidP="00036EA3" w:rsidR="00EF0DC8" w:rsidRPr="00557DEA">
      <w:pPr>
        <w:pStyle w:val="Odlomakpopisa"/>
        <w:numPr>
          <w:ilvl w:val="0"/>
          <w:numId w:val="29"/>
        </w:numPr>
        <w:jc w:val="both"/>
        <w:rPr>
          <w:bCs/>
          <w:iCs/>
          <w:color w:val="000000"/>
        </w:rPr>
      </w:pPr>
      <w:r w:rsidRPr="00557DEA">
        <w:rPr>
          <w:bCs/>
          <w:iCs/>
          <w:color w:val="000000"/>
        </w:rPr>
        <w:t>k.č. 1474/229 šuma 12.664 m2 – početna cijena 18.236,16 kn</w:t>
      </w:r>
    </w:p>
    <w:p w:rsidRDefault="00EF0DC8" w:rsidP="00036EA3" w:rsidR="00EF0DC8" w:rsidRPr="00557DEA">
      <w:pPr>
        <w:pStyle w:val="Odlomakpopisa"/>
        <w:numPr>
          <w:ilvl w:val="0"/>
          <w:numId w:val="29"/>
        </w:numPr>
        <w:jc w:val="both"/>
        <w:rPr>
          <w:bCs/>
          <w:iCs/>
          <w:color w:val="000000"/>
        </w:rPr>
      </w:pPr>
      <w:r w:rsidRPr="00557DEA">
        <w:rPr>
          <w:bCs/>
          <w:iCs/>
          <w:color w:val="000000"/>
        </w:rPr>
        <w:t>k.č. 1474/255 šuma 1.176 m2 – početna cijena 1.693,44 kn</w:t>
      </w:r>
    </w:p>
    <w:p w:rsidRDefault="00EF0DC8" w:rsidP="00036EA3" w:rsidR="00EF0DC8" w:rsidRPr="00557DEA">
      <w:pPr>
        <w:pStyle w:val="Odlomakpopisa"/>
        <w:numPr>
          <w:ilvl w:val="0"/>
          <w:numId w:val="29"/>
        </w:numPr>
        <w:jc w:val="both"/>
        <w:rPr>
          <w:bCs/>
          <w:iCs/>
          <w:color w:val="000000"/>
        </w:rPr>
      </w:pPr>
      <w:r w:rsidRPr="00557DEA">
        <w:rPr>
          <w:bCs/>
          <w:iCs/>
          <w:color w:val="000000"/>
        </w:rPr>
        <w:t>k.č. 1474/261 paš</w:t>
      </w:r>
      <w:r w:rsidR="00F8426E">
        <w:rPr>
          <w:bCs/>
          <w:iCs/>
          <w:color w:val="000000"/>
        </w:rPr>
        <w:t>njak 514 m2 – početna cijena 740</w:t>
      </w:r>
      <w:r w:rsidRPr="00557DEA">
        <w:rPr>
          <w:bCs/>
          <w:iCs/>
          <w:color w:val="000000"/>
        </w:rPr>
        <w:t>,16 kn</w:t>
      </w:r>
    </w:p>
    <w:p w:rsidRDefault="00EF0DC8" w:rsidP="00036EA3" w:rsidR="00EF0DC8" w:rsidRPr="00EF0DC8">
      <w:pPr>
        <w:pStyle w:val="Odlomakpopisa"/>
        <w:numPr>
          <w:ilvl w:val="0"/>
          <w:numId w:val="29"/>
        </w:numPr>
        <w:jc w:val="both"/>
        <w:rPr>
          <w:bCs/>
          <w:iCs/>
          <w:color w:val="000000"/>
        </w:rPr>
      </w:pPr>
      <w:r w:rsidRPr="00EF0DC8">
        <w:rPr>
          <w:bCs/>
          <w:iCs/>
          <w:color w:val="000000"/>
        </w:rPr>
        <w:t>k.č. 1526/1 put 277 m2 – početna cijena 398,88 kn"</w:t>
      </w:r>
    </w:p>
    <w:p w:rsidRDefault="00EF0DC8" w:rsidP="00036EA3" w:rsidR="00EF0DC8" w:rsidRPr="00EF0DC8">
      <w:pPr>
        <w:ind w:left="708"/>
        <w:jc w:val="both"/>
        <w:rPr>
          <w:bCs/>
          <w:iCs/>
          <w:color w:val="000000"/>
        </w:rPr>
      </w:pPr>
    </w:p>
    <w:p w:rsidRDefault="00EF0DC8" w:rsidP="00036EA3" w:rsidR="00EF0DC8">
      <w:pPr>
        <w:ind w:firstLine="708"/>
        <w:jc w:val="both"/>
        <w:rPr>
          <w:bCs/>
          <w:iCs/>
          <w:color w:val="000000"/>
        </w:rPr>
      </w:pPr>
      <w:r w:rsidRPr="00EF0DC8">
        <w:rPr>
          <w:bCs/>
          <w:iCs/>
          <w:color w:val="000000"/>
        </w:rPr>
        <w:t xml:space="preserve">Ukupno </w:t>
      </w:r>
      <w:r w:rsidR="003A1986" w:rsidRPr="003A1986">
        <w:rPr>
          <w:bCs/>
          <w:iCs/>
          <w:color w:val="000000"/>
        </w:rPr>
        <w:t>61</w:t>
      </w:r>
      <w:r w:rsidR="003A1986">
        <w:rPr>
          <w:bCs/>
          <w:iCs/>
          <w:color w:val="000000"/>
        </w:rPr>
        <w:t>.</w:t>
      </w:r>
      <w:r w:rsidR="003A1986" w:rsidRPr="003A1986">
        <w:rPr>
          <w:bCs/>
          <w:iCs/>
          <w:color w:val="000000"/>
        </w:rPr>
        <w:t>573</w:t>
      </w:r>
      <w:r w:rsidRPr="00EF0DC8">
        <w:rPr>
          <w:bCs/>
          <w:iCs/>
          <w:color w:val="000000"/>
        </w:rPr>
        <w:t xml:space="preserve">m2 – početna cijena </w:t>
      </w:r>
      <w:r w:rsidR="00F8426E">
        <w:rPr>
          <w:bCs/>
          <w:iCs/>
          <w:color w:val="000000"/>
        </w:rPr>
        <w:t>85.070,88</w:t>
      </w:r>
      <w:r w:rsidRPr="00EF0DC8">
        <w:rPr>
          <w:bCs/>
          <w:iCs/>
          <w:color w:val="000000"/>
        </w:rPr>
        <w:t xml:space="preserve"> kn</w:t>
      </w:r>
      <w:r w:rsidR="00F8426E">
        <w:rPr>
          <w:bCs/>
          <w:iCs/>
          <w:color w:val="000000"/>
        </w:rPr>
        <w:t>"</w:t>
      </w:r>
    </w:p>
    <w:p w:rsidRDefault="00F8426E" w:rsidP="00036EA3" w:rsidR="00F8426E">
      <w:pPr>
        <w:ind w:firstLine="708"/>
        <w:jc w:val="both"/>
        <w:rPr>
          <w:bCs/>
          <w:iCs/>
          <w:color w:val="000000"/>
        </w:rPr>
      </w:pPr>
    </w:p>
    <w:p w:rsidRDefault="00F8426E" w:rsidP="00036EA3" w:rsidR="00F8426E" w:rsidRPr="00F8426E">
      <w:pPr>
        <w:jc w:val="both"/>
        <w:rPr>
          <w:iCs/>
          <w:color w:val="000000"/>
        </w:rPr>
      </w:pPr>
      <w:r w:rsidRPr="00F8426E">
        <w:rPr>
          <w:bCs/>
          <w:iCs/>
          <w:color w:val="000000"/>
        </w:rPr>
        <w:t xml:space="preserve">na način da umjesto " 10. </w:t>
      </w:r>
      <w:r w:rsidRPr="00F8426E">
        <w:rPr>
          <w:iCs/>
          <w:color w:val="000000"/>
        </w:rPr>
        <w:t>Z.k. ul. 684 k.o. Lasinjsko Dugo Selo (MBR 333603)  - sastoji se od katastarskih čestica:</w:t>
      </w:r>
    </w:p>
    <w:p w:rsidRDefault="00F8426E" w:rsidP="00036EA3" w:rsidR="00F8426E" w:rsidRPr="00557DEA">
      <w:pPr>
        <w:pStyle w:val="Odlomakpopisa"/>
        <w:numPr>
          <w:ilvl w:val="0"/>
          <w:numId w:val="29"/>
        </w:numPr>
        <w:jc w:val="both"/>
        <w:rPr>
          <w:b/>
          <w:bCs/>
          <w:iCs/>
          <w:color w:val="000000"/>
        </w:rPr>
      </w:pPr>
      <w:r w:rsidRPr="00557DEA">
        <w:rPr>
          <w:iCs/>
          <w:color w:val="000000"/>
        </w:rPr>
        <w:t>k.č. 106 pašnjak 5.877 m2 – početna cijena 8.462,88 kn</w:t>
      </w:r>
    </w:p>
    <w:p w:rsidRDefault="00F8426E" w:rsidP="00036EA3" w:rsidR="00F8426E" w:rsidRPr="00557DEA">
      <w:pPr>
        <w:pStyle w:val="Odlomakpopisa"/>
        <w:numPr>
          <w:ilvl w:val="0"/>
          <w:numId w:val="29"/>
        </w:numPr>
        <w:jc w:val="both"/>
        <w:rPr>
          <w:bCs/>
          <w:iCs/>
          <w:color w:val="000000"/>
        </w:rPr>
      </w:pPr>
      <w:r w:rsidRPr="00557DEA">
        <w:rPr>
          <w:bCs/>
          <w:iCs/>
          <w:color w:val="000000"/>
        </w:rPr>
        <w:t>k.č. 107 pašnjak 162 m2 – početna cijena 233,28 kn</w:t>
      </w:r>
    </w:p>
    <w:p w:rsidRDefault="00F8426E" w:rsidP="00036EA3" w:rsidR="00F8426E" w:rsidRPr="00557DEA">
      <w:pPr>
        <w:pStyle w:val="Odlomakpopisa"/>
        <w:numPr>
          <w:ilvl w:val="0"/>
          <w:numId w:val="29"/>
        </w:numPr>
        <w:jc w:val="both"/>
        <w:rPr>
          <w:bCs/>
          <w:iCs/>
          <w:color w:val="000000"/>
        </w:rPr>
      </w:pPr>
      <w:r w:rsidRPr="00557DEA">
        <w:rPr>
          <w:bCs/>
          <w:iCs/>
          <w:color w:val="000000"/>
        </w:rPr>
        <w:t>k.č. 126/25 livada 6.309 m2 – početna cijena 9.084,78 kn</w:t>
      </w:r>
    </w:p>
    <w:p w:rsidRDefault="00F8426E" w:rsidP="00036EA3" w:rsidR="00F8426E" w:rsidRPr="00557DEA">
      <w:pPr>
        <w:pStyle w:val="Odlomakpopisa"/>
        <w:numPr>
          <w:ilvl w:val="0"/>
          <w:numId w:val="29"/>
        </w:numPr>
        <w:jc w:val="both"/>
        <w:rPr>
          <w:bCs/>
          <w:iCs/>
          <w:color w:val="000000"/>
        </w:rPr>
      </w:pPr>
      <w:r w:rsidRPr="00557DEA">
        <w:rPr>
          <w:bCs/>
          <w:iCs/>
          <w:color w:val="000000"/>
        </w:rPr>
        <w:t>k.č. 145/1 oranica 2.813 m2 – početna cijena 4.122,72 kn</w:t>
      </w:r>
    </w:p>
    <w:p w:rsidRDefault="00F8426E" w:rsidP="00036EA3" w:rsidR="00F8426E" w:rsidRPr="00557DEA">
      <w:pPr>
        <w:pStyle w:val="Odlomakpopisa"/>
        <w:numPr>
          <w:ilvl w:val="0"/>
          <w:numId w:val="29"/>
        </w:numPr>
        <w:jc w:val="both"/>
        <w:rPr>
          <w:bCs/>
          <w:iCs/>
          <w:color w:val="000000"/>
        </w:rPr>
      </w:pPr>
      <w:r w:rsidRPr="00557DEA">
        <w:rPr>
          <w:bCs/>
          <w:iCs/>
          <w:color w:val="000000"/>
        </w:rPr>
        <w:t>k.č. 145/2 šuma 2.464 m2 – početna cijena 3.548,16 kn</w:t>
      </w:r>
    </w:p>
    <w:p w:rsidRDefault="00F8426E" w:rsidP="00036EA3" w:rsidR="00F8426E" w:rsidRPr="00557DEA">
      <w:pPr>
        <w:pStyle w:val="Odlomakpopisa"/>
        <w:numPr>
          <w:ilvl w:val="0"/>
          <w:numId w:val="29"/>
        </w:numPr>
        <w:jc w:val="both"/>
        <w:rPr>
          <w:bCs/>
          <w:iCs/>
          <w:color w:val="000000"/>
        </w:rPr>
      </w:pPr>
      <w:r w:rsidRPr="00557DEA">
        <w:rPr>
          <w:bCs/>
          <w:iCs/>
          <w:color w:val="000000"/>
        </w:rPr>
        <w:t>k.č. 148 pašnjak 2.000 m2 – početna cijena 2.880,00 kn</w:t>
      </w:r>
    </w:p>
    <w:p w:rsidRDefault="00F8426E" w:rsidP="00036EA3" w:rsidR="00F8426E" w:rsidRPr="00557DEA">
      <w:pPr>
        <w:pStyle w:val="Odlomakpopisa"/>
        <w:numPr>
          <w:ilvl w:val="0"/>
          <w:numId w:val="29"/>
        </w:numPr>
        <w:jc w:val="both"/>
        <w:rPr>
          <w:bCs/>
          <w:iCs/>
          <w:color w:val="000000"/>
        </w:rPr>
      </w:pPr>
      <w:r w:rsidRPr="00557DEA">
        <w:rPr>
          <w:bCs/>
          <w:iCs/>
          <w:color w:val="000000"/>
        </w:rPr>
        <w:t>k.č. 1474/122 pašnjak 13.297 m2 – početna cijena 19.147,68 kn</w:t>
      </w:r>
    </w:p>
    <w:p w:rsidRDefault="00F8426E" w:rsidP="00036EA3" w:rsidR="00F8426E" w:rsidRPr="00557DEA">
      <w:pPr>
        <w:pStyle w:val="Odlomakpopisa"/>
        <w:numPr>
          <w:ilvl w:val="0"/>
          <w:numId w:val="29"/>
        </w:numPr>
        <w:jc w:val="both"/>
        <w:rPr>
          <w:bCs/>
          <w:iCs/>
          <w:color w:val="000000"/>
        </w:rPr>
      </w:pPr>
      <w:r w:rsidRPr="00557DEA">
        <w:rPr>
          <w:bCs/>
          <w:iCs/>
          <w:color w:val="000000"/>
        </w:rPr>
        <w:t>k.č. 1474/140 šuma 514 m2 – početna cijena 740,16 kn</w:t>
      </w:r>
    </w:p>
    <w:p w:rsidRDefault="00F8426E" w:rsidP="00036EA3" w:rsidR="00F8426E" w:rsidRPr="00557DEA">
      <w:pPr>
        <w:pStyle w:val="Odlomakpopisa"/>
        <w:numPr>
          <w:ilvl w:val="0"/>
          <w:numId w:val="29"/>
        </w:numPr>
        <w:jc w:val="both"/>
        <w:rPr>
          <w:bCs/>
          <w:iCs/>
          <w:color w:val="000000"/>
        </w:rPr>
      </w:pPr>
      <w:r w:rsidRPr="00557DEA">
        <w:rPr>
          <w:bCs/>
          <w:iCs/>
          <w:color w:val="000000"/>
        </w:rPr>
        <w:t>k.č. 1474/161 šuma 5.294 m2 – početna cijena 7.623,36 kn</w:t>
      </w:r>
    </w:p>
    <w:p w:rsidRDefault="00F8426E" w:rsidP="00036EA3" w:rsidR="00F8426E">
      <w:pPr>
        <w:pStyle w:val="Odlomakpopisa"/>
        <w:numPr>
          <w:ilvl w:val="0"/>
          <w:numId w:val="29"/>
        </w:numPr>
        <w:jc w:val="both"/>
        <w:rPr>
          <w:bCs/>
          <w:iCs/>
          <w:color w:val="000000"/>
        </w:rPr>
      </w:pPr>
      <w:r w:rsidRPr="00557DEA">
        <w:rPr>
          <w:bCs/>
          <w:iCs/>
          <w:color w:val="000000"/>
        </w:rPr>
        <w:t>k.č. 1474/181 šuma 15.609 m2 – početna cijena 22.476,60 kn</w:t>
      </w:r>
    </w:p>
    <w:p w:rsidRDefault="00BE3EFD" w:rsidP="00036EA3" w:rsidR="00BE3EFD" w:rsidRPr="00BE3EFD">
      <w:pPr>
        <w:ind w:left="708"/>
        <w:jc w:val="both"/>
        <w:rPr>
          <w:bCs/>
          <w:iCs/>
          <w:color w:val="000000"/>
        </w:rPr>
      </w:pPr>
    </w:p>
    <w:p w:rsidRDefault="00BE3EFD" w:rsidP="00036EA3" w:rsidR="00BE3EFD">
      <w:pPr>
        <w:ind w:left="708"/>
        <w:jc w:val="both"/>
        <w:rPr>
          <w:bCs/>
          <w:iCs/>
          <w:color w:val="000000"/>
        </w:rPr>
      </w:pPr>
      <w:r w:rsidRPr="00BE3EFD">
        <w:rPr>
          <w:bCs/>
          <w:iCs/>
          <w:color w:val="000000"/>
        </w:rPr>
        <w:t>Ukupno 54.339 m2 – početna cijena 78.319,62 kn</w:t>
      </w:r>
      <w:r>
        <w:rPr>
          <w:bCs/>
          <w:iCs/>
          <w:color w:val="000000"/>
        </w:rPr>
        <w:t>"</w:t>
      </w:r>
    </w:p>
    <w:p w:rsidRDefault="00BE3EFD" w:rsidP="00036EA3" w:rsidR="00BE3EFD">
      <w:pPr>
        <w:jc w:val="both"/>
        <w:rPr>
          <w:bCs/>
          <w:iCs/>
          <w:color w:val="000000"/>
        </w:rPr>
      </w:pPr>
    </w:p>
    <w:p w:rsidRDefault="00BE3EFD" w:rsidP="00036EA3" w:rsidR="00BE3EFD" w:rsidRPr="00F8426E">
      <w:pPr>
        <w:jc w:val="both"/>
        <w:rPr>
          <w:iCs/>
          <w:color w:val="000000"/>
        </w:rPr>
      </w:pPr>
      <w:r>
        <w:rPr>
          <w:bCs/>
          <w:iCs/>
          <w:color w:val="000000"/>
        </w:rPr>
        <w:t>ispravno treba stajati "</w:t>
      </w:r>
      <w:r w:rsidRPr="00F8426E">
        <w:rPr>
          <w:bCs/>
          <w:iCs/>
          <w:color w:val="000000"/>
        </w:rPr>
        <w:t xml:space="preserve">10. </w:t>
      </w:r>
      <w:r w:rsidRPr="00F8426E">
        <w:rPr>
          <w:iCs/>
          <w:color w:val="000000"/>
        </w:rPr>
        <w:t>Z.k. ul. 684 k.o. Lasinjsko Dugo Selo (MBR 333603)  - sastoji se od katastarskih čestica:</w:t>
      </w:r>
    </w:p>
    <w:p w:rsidRDefault="00BE3EFD" w:rsidP="00036EA3" w:rsidR="00BE3EFD" w:rsidRPr="00557DEA">
      <w:pPr>
        <w:pStyle w:val="Odlomakpopisa"/>
        <w:numPr>
          <w:ilvl w:val="0"/>
          <w:numId w:val="29"/>
        </w:numPr>
        <w:jc w:val="both"/>
        <w:rPr>
          <w:b/>
          <w:bCs/>
          <w:iCs/>
          <w:color w:val="000000"/>
        </w:rPr>
      </w:pPr>
      <w:r w:rsidRPr="00557DEA">
        <w:rPr>
          <w:iCs/>
          <w:color w:val="000000"/>
        </w:rPr>
        <w:t>k.č. 106 pašnjak 5.877 m2 – početna cijena 8.462,88 kn</w:t>
      </w:r>
    </w:p>
    <w:p w:rsidRDefault="00BE3EFD" w:rsidP="00036EA3" w:rsidR="00BE3EFD" w:rsidRPr="00557DEA">
      <w:pPr>
        <w:pStyle w:val="Odlomakpopisa"/>
        <w:numPr>
          <w:ilvl w:val="0"/>
          <w:numId w:val="29"/>
        </w:numPr>
        <w:jc w:val="both"/>
        <w:rPr>
          <w:bCs/>
          <w:iCs/>
          <w:color w:val="000000"/>
        </w:rPr>
      </w:pPr>
      <w:r w:rsidRPr="00557DEA">
        <w:rPr>
          <w:bCs/>
          <w:iCs/>
          <w:color w:val="000000"/>
        </w:rPr>
        <w:t>k.č. 107 pašnjak 162 m2 – početna cijena 233,28 kn</w:t>
      </w:r>
    </w:p>
    <w:p w:rsidRDefault="00BE3EFD" w:rsidP="00036EA3" w:rsidR="00BE3EFD" w:rsidRPr="00557DEA">
      <w:pPr>
        <w:pStyle w:val="Odlomakpopisa"/>
        <w:numPr>
          <w:ilvl w:val="0"/>
          <w:numId w:val="29"/>
        </w:numPr>
        <w:jc w:val="both"/>
        <w:rPr>
          <w:bCs/>
          <w:iCs/>
          <w:color w:val="000000"/>
        </w:rPr>
      </w:pPr>
      <w:r w:rsidRPr="00557DEA">
        <w:rPr>
          <w:bCs/>
          <w:iCs/>
          <w:color w:val="000000"/>
        </w:rPr>
        <w:t>k.č. 126/25 livada 6.</w:t>
      </w:r>
      <w:r>
        <w:rPr>
          <w:bCs/>
          <w:iCs/>
          <w:color w:val="000000"/>
        </w:rPr>
        <w:t>309 m2 – početna cijena 9.084,96</w:t>
      </w:r>
      <w:r w:rsidRPr="00557DEA">
        <w:rPr>
          <w:bCs/>
          <w:iCs/>
          <w:color w:val="000000"/>
        </w:rPr>
        <w:t xml:space="preserve"> kn</w:t>
      </w:r>
    </w:p>
    <w:p w:rsidRDefault="00BE3EFD" w:rsidP="00036EA3" w:rsidR="00BE3EFD" w:rsidRPr="00557DEA">
      <w:pPr>
        <w:pStyle w:val="Odlomakpopisa"/>
        <w:numPr>
          <w:ilvl w:val="0"/>
          <w:numId w:val="29"/>
        </w:numPr>
        <w:jc w:val="both"/>
        <w:rPr>
          <w:bCs/>
          <w:iCs/>
          <w:color w:val="000000"/>
        </w:rPr>
      </w:pPr>
      <w:r w:rsidRPr="00557DEA">
        <w:rPr>
          <w:bCs/>
          <w:iCs/>
          <w:color w:val="000000"/>
        </w:rPr>
        <w:t>k.č. 145/1 oranica 2.813 m2 – početna cijena 4.</w:t>
      </w:r>
      <w:r>
        <w:rPr>
          <w:bCs/>
          <w:iCs/>
          <w:color w:val="000000"/>
        </w:rPr>
        <w:t>050,72</w:t>
      </w:r>
      <w:r w:rsidRPr="00557DEA">
        <w:rPr>
          <w:bCs/>
          <w:iCs/>
          <w:color w:val="000000"/>
        </w:rPr>
        <w:t xml:space="preserve"> kn</w:t>
      </w:r>
    </w:p>
    <w:p w:rsidRDefault="00BE3EFD" w:rsidP="00036EA3" w:rsidR="00BE3EFD" w:rsidRPr="00557DEA">
      <w:pPr>
        <w:pStyle w:val="Odlomakpopisa"/>
        <w:numPr>
          <w:ilvl w:val="0"/>
          <w:numId w:val="29"/>
        </w:numPr>
        <w:jc w:val="both"/>
        <w:rPr>
          <w:bCs/>
          <w:iCs/>
          <w:color w:val="000000"/>
        </w:rPr>
      </w:pPr>
      <w:r w:rsidRPr="00557DEA">
        <w:rPr>
          <w:bCs/>
          <w:iCs/>
          <w:color w:val="000000"/>
        </w:rPr>
        <w:t>k.č. 145/2 šuma 2.464 m2 – početna cijena 3.548,16 kn</w:t>
      </w:r>
    </w:p>
    <w:p w:rsidRDefault="00BE3EFD" w:rsidP="00036EA3" w:rsidR="00BE3EFD" w:rsidRPr="00557DEA">
      <w:pPr>
        <w:pStyle w:val="Odlomakpopisa"/>
        <w:numPr>
          <w:ilvl w:val="0"/>
          <w:numId w:val="29"/>
        </w:numPr>
        <w:jc w:val="both"/>
        <w:rPr>
          <w:bCs/>
          <w:iCs/>
          <w:color w:val="000000"/>
        </w:rPr>
      </w:pPr>
      <w:r w:rsidRPr="00557DEA">
        <w:rPr>
          <w:bCs/>
          <w:iCs/>
          <w:color w:val="000000"/>
        </w:rPr>
        <w:t>k.č. 148 pašnjak 2.000 m2 – početna cijena 2.880,00 kn</w:t>
      </w:r>
    </w:p>
    <w:p w:rsidRDefault="00BE3EFD" w:rsidP="00036EA3" w:rsidR="00BE3EFD" w:rsidRPr="00557DEA">
      <w:pPr>
        <w:pStyle w:val="Odlomakpopisa"/>
        <w:numPr>
          <w:ilvl w:val="0"/>
          <w:numId w:val="29"/>
        </w:numPr>
        <w:jc w:val="both"/>
        <w:rPr>
          <w:bCs/>
          <w:iCs/>
          <w:color w:val="000000"/>
        </w:rPr>
      </w:pPr>
      <w:r w:rsidRPr="00557DEA">
        <w:rPr>
          <w:bCs/>
          <w:iCs/>
          <w:color w:val="000000"/>
        </w:rPr>
        <w:t>k.č. 1474/122 pašnjak 13.297 m2 – početna cijena 19.147,68 kn</w:t>
      </w:r>
    </w:p>
    <w:p w:rsidRDefault="00BE3EFD" w:rsidP="00036EA3" w:rsidR="00BE3EFD" w:rsidRPr="00557DEA">
      <w:pPr>
        <w:pStyle w:val="Odlomakpopisa"/>
        <w:numPr>
          <w:ilvl w:val="0"/>
          <w:numId w:val="29"/>
        </w:numPr>
        <w:jc w:val="both"/>
        <w:rPr>
          <w:bCs/>
          <w:iCs/>
          <w:color w:val="000000"/>
        </w:rPr>
      </w:pPr>
      <w:r w:rsidRPr="00557DEA">
        <w:rPr>
          <w:bCs/>
          <w:iCs/>
          <w:color w:val="000000"/>
        </w:rPr>
        <w:t>k.č. 1474/140 šuma 514 m2 – početna cijena 740,16 kn</w:t>
      </w:r>
    </w:p>
    <w:p w:rsidRDefault="00BE3EFD" w:rsidP="00036EA3" w:rsidR="00BE3EFD" w:rsidRPr="00557DEA">
      <w:pPr>
        <w:pStyle w:val="Odlomakpopisa"/>
        <w:numPr>
          <w:ilvl w:val="0"/>
          <w:numId w:val="29"/>
        </w:numPr>
        <w:jc w:val="both"/>
        <w:rPr>
          <w:bCs/>
          <w:iCs/>
          <w:color w:val="000000"/>
        </w:rPr>
      </w:pPr>
      <w:r w:rsidRPr="00557DEA">
        <w:rPr>
          <w:bCs/>
          <w:iCs/>
          <w:color w:val="000000"/>
        </w:rPr>
        <w:t>k.č. 1474/161 šuma 5.294 m2 – početna cijena 7.623,36 kn</w:t>
      </w:r>
    </w:p>
    <w:p w:rsidRDefault="00BE3EFD" w:rsidP="00036EA3" w:rsidR="00BE3EFD">
      <w:pPr>
        <w:pStyle w:val="Odlomakpopisa"/>
        <w:numPr>
          <w:ilvl w:val="0"/>
          <w:numId w:val="29"/>
        </w:numPr>
        <w:jc w:val="both"/>
        <w:rPr>
          <w:bCs/>
          <w:iCs/>
          <w:color w:val="000000"/>
        </w:rPr>
      </w:pPr>
      <w:r w:rsidRPr="00557DEA">
        <w:rPr>
          <w:bCs/>
          <w:iCs/>
          <w:color w:val="000000"/>
        </w:rPr>
        <w:t>k.č. 1474/181 šuma 15.6</w:t>
      </w:r>
      <w:r>
        <w:rPr>
          <w:bCs/>
          <w:iCs/>
          <w:color w:val="000000"/>
        </w:rPr>
        <w:t>09 m2 – početna cijena 22.476,96</w:t>
      </w:r>
      <w:r w:rsidRPr="00557DEA">
        <w:rPr>
          <w:bCs/>
          <w:iCs/>
          <w:color w:val="000000"/>
        </w:rPr>
        <w:t xml:space="preserve"> kn</w:t>
      </w:r>
    </w:p>
    <w:p w:rsidRDefault="00BE3EFD" w:rsidP="00036EA3" w:rsidR="00BE3EFD" w:rsidRPr="00BE3EFD">
      <w:pPr>
        <w:ind w:left="708"/>
        <w:jc w:val="both"/>
        <w:rPr>
          <w:bCs/>
          <w:iCs/>
          <w:color w:val="000000"/>
        </w:rPr>
      </w:pPr>
    </w:p>
    <w:p w:rsidRDefault="00BE3EFD" w:rsidP="00036EA3" w:rsidR="00BE3EFD">
      <w:pPr>
        <w:ind w:left="708"/>
        <w:jc w:val="both"/>
        <w:rPr>
          <w:bCs/>
          <w:iCs/>
          <w:color w:val="000000"/>
        </w:rPr>
      </w:pPr>
      <w:r w:rsidRPr="00BE3EFD">
        <w:rPr>
          <w:bCs/>
          <w:iCs/>
          <w:color w:val="000000"/>
        </w:rPr>
        <w:t>Ukupno 54.339 m2 – početna cijena 78.</w:t>
      </w:r>
      <w:r>
        <w:rPr>
          <w:bCs/>
          <w:iCs/>
          <w:color w:val="000000"/>
        </w:rPr>
        <w:t>248,16</w:t>
      </w:r>
      <w:r w:rsidRPr="00BE3EFD">
        <w:rPr>
          <w:bCs/>
          <w:iCs/>
          <w:color w:val="000000"/>
        </w:rPr>
        <w:t xml:space="preserve"> kn</w:t>
      </w:r>
      <w:r>
        <w:rPr>
          <w:bCs/>
          <w:iCs/>
          <w:color w:val="000000"/>
        </w:rPr>
        <w:t>"</w:t>
      </w:r>
    </w:p>
    <w:p w:rsidRDefault="00A60D11" w:rsidP="00036EA3" w:rsidR="00A60D11">
      <w:pPr>
        <w:jc w:val="both"/>
        <w:rPr>
          <w:bCs/>
          <w:iCs/>
          <w:color w:val="000000"/>
        </w:rPr>
      </w:pPr>
    </w:p>
    <w:p w:rsidRDefault="00BE3EFD" w:rsidP="00036EA3" w:rsidR="00A60D11" w:rsidRPr="00A60D11">
      <w:pPr>
        <w:jc w:val="both"/>
        <w:rPr>
          <w:iCs/>
          <w:color w:val="000000"/>
        </w:rPr>
      </w:pPr>
      <w:r w:rsidRPr="00A60D11">
        <w:rPr>
          <w:bCs/>
          <w:iCs/>
          <w:color w:val="000000"/>
        </w:rPr>
        <w:t xml:space="preserve">na način da umjesto " 13. </w:t>
      </w:r>
      <w:r w:rsidR="00A60D11" w:rsidRPr="00A60D11">
        <w:rPr>
          <w:iCs/>
          <w:color w:val="000000"/>
        </w:rPr>
        <w:t>Z.k. ul. 849 k.o. Lasinjsko Dugo Selo (MBR 333603)  - sastoji se od katastarskih čestica:</w:t>
      </w:r>
    </w:p>
    <w:p w:rsidRDefault="00A60D11" w:rsidP="00036EA3" w:rsidR="00A60D11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rPr>
          <w:iCs/>
          <w:color w:val="000000"/>
        </w:rPr>
        <w:t>k.č. 981/2 livada 2.791 m2 – početna cijena 4.019,04 kn</w:t>
      </w:r>
    </w:p>
    <w:p w:rsidRDefault="00A60D11" w:rsidP="00036EA3" w:rsidR="00A60D11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lastRenderedPageBreak/>
        <w:t>k.č. 1286/1 livada 1.205 m2 – početna cijena 1.735,20 kn</w:t>
      </w:r>
    </w:p>
    <w:p w:rsidRDefault="00A60D11" w:rsidP="00036EA3" w:rsidR="00A60D11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t>k.č. 1380 pašnjak 2.388 m2 – početna cijena 3.438,72 kn</w:t>
      </w:r>
    </w:p>
    <w:p w:rsidRDefault="00A60D11" w:rsidP="00036EA3" w:rsidR="00A60D11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t>k.č. 1388/8 oranica 2.313 m2 – početna cijena 3.330,72 kn</w:t>
      </w:r>
    </w:p>
    <w:p w:rsidRDefault="00A60D11" w:rsidP="00036EA3" w:rsidR="00A60D11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t>k.č. 1388/12 oranica 3.913 m2 – početna cijena 5.634,54 kn</w:t>
      </w:r>
    </w:p>
    <w:p w:rsidRDefault="00A60D11" w:rsidP="00036EA3" w:rsidR="00A60D11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t>k.č. 1390/3 šuma 1.424 m2 – početna cijena 2.050,56 kn</w:t>
      </w:r>
    </w:p>
    <w:p w:rsidRDefault="00A60D11" w:rsidP="00036EA3" w:rsidR="00A60D11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t>k.č. 1403 pašnjak 1.421 m2 – početna cijena 2.046,24 kn</w:t>
      </w:r>
    </w:p>
    <w:p w:rsidRDefault="00A60D11" w:rsidP="00036EA3" w:rsidR="00A60D11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t>k.č. 1410 pašnjak 1.406 m2 – početna cijena 2.024,64 kn</w:t>
      </w:r>
    </w:p>
    <w:p w:rsidRDefault="00A60D11" w:rsidP="00036EA3" w:rsidR="00A60D11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t>k.č. 1474/36 oranica 4.240 m2 – početna cijena 6.105,60 kn</w:t>
      </w:r>
    </w:p>
    <w:p w:rsidRDefault="00A60D11" w:rsidP="00036EA3" w:rsidR="00A60D11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t>k.č. 1474/42 oranica 1.208 m2 – početna cijena 1.739,52 kn</w:t>
      </w:r>
    </w:p>
    <w:p w:rsidRDefault="00A60D11" w:rsidP="00036EA3" w:rsidR="00A60D11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t>k.č. 1474/44 oranica 15.092 m2 – početna cijena 21.732,48 kn</w:t>
      </w:r>
    </w:p>
    <w:p w:rsidRDefault="00A60D11" w:rsidP="00036EA3" w:rsidR="00A60D11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t>k.č. 1474/48 oranica 4.147 m2 – početna cijena 5.971,68 kn</w:t>
      </w:r>
    </w:p>
    <w:p w:rsidRDefault="00A60D11" w:rsidP="00036EA3" w:rsidR="00A60D11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t>k.č. 1474/55 oranica 4.755 m2 – početna cijena 6.847,20 kn</w:t>
      </w:r>
    </w:p>
    <w:p w:rsidRDefault="00A60D11" w:rsidP="00036EA3" w:rsidR="00A60D11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t>k.č. 1474/101 oranica 1.806 m2 – početna cijena 2.600,64 kn</w:t>
      </w:r>
    </w:p>
    <w:p w:rsidRDefault="00A60D11" w:rsidP="00036EA3" w:rsidR="00A60D11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t>k.č. 1474/102 oranica 9.161 m2 – početna cijena 13.199,04 kn</w:t>
      </w:r>
    </w:p>
    <w:p w:rsidRDefault="00A60D11" w:rsidP="00036EA3" w:rsidR="00A60D11" w:rsidRPr="00A60D11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A60D11">
        <w:t>k.č. 1474/129 oranica 791 m2 – početna cijena 1.138,50 kn</w:t>
      </w:r>
    </w:p>
    <w:p w:rsidRDefault="00A60D11" w:rsidP="00036EA3" w:rsidR="00A60D11" w:rsidRPr="00A60D11">
      <w:pPr>
        <w:ind w:firstLine="708"/>
        <w:jc w:val="both"/>
        <w:rPr>
          <w:bCs/>
          <w:iCs/>
          <w:color w:val="000000"/>
        </w:rPr>
      </w:pPr>
      <w:r w:rsidRPr="00A60D11">
        <w:rPr>
          <w:bCs/>
          <w:iCs/>
          <w:color w:val="000000"/>
        </w:rPr>
        <w:t>Ukupno 58.061 m2 – početna cijena 83.614,32 kn</w:t>
      </w:r>
    </w:p>
    <w:p w:rsidRDefault="00BE3EFD" w:rsidP="00036EA3" w:rsidR="00BE3EFD">
      <w:pPr>
        <w:jc w:val="both"/>
        <w:rPr>
          <w:bCs/>
          <w:iCs/>
          <w:color w:val="000000"/>
        </w:rPr>
      </w:pPr>
    </w:p>
    <w:p w:rsidRDefault="00A60D11" w:rsidP="00036EA3" w:rsidR="00A60D11" w:rsidRPr="00BE3EFD">
      <w:pPr>
        <w:jc w:val="both"/>
        <w:rPr>
          <w:iCs/>
          <w:color w:val="000000"/>
        </w:rPr>
      </w:pPr>
      <w:r>
        <w:rPr>
          <w:bCs/>
          <w:iCs/>
          <w:color w:val="000000"/>
        </w:rPr>
        <w:t xml:space="preserve">ispravno treba stajati "13. </w:t>
      </w:r>
      <w:r w:rsidRPr="00BE3EFD">
        <w:rPr>
          <w:iCs/>
          <w:color w:val="000000"/>
        </w:rPr>
        <w:t>Z.k. ul. 849 k.o. Lasinjsko Dugo Selo (MBR 333603)  - sastoji se od katastarskih čestica:</w:t>
      </w:r>
    </w:p>
    <w:p w:rsidRDefault="00A60D11" w:rsidP="00036EA3" w:rsidR="00A60D11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rPr>
          <w:iCs/>
          <w:color w:val="000000"/>
        </w:rPr>
        <w:t>k.č. 981/2 livada 2.791 m2 – početna cijena 4.019,04 kn</w:t>
      </w:r>
    </w:p>
    <w:p w:rsidRDefault="00A60D11" w:rsidP="00036EA3" w:rsidR="00A60D11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t>k.č. 1286/1 livada 1.205 m2 – početna cijena 1.735,20 kn</w:t>
      </w:r>
    </w:p>
    <w:p w:rsidRDefault="00A60D11" w:rsidP="00036EA3" w:rsidR="00A60D11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t>k.č. 1380 pašnjak 2.388 m2 – početna cijena 3.438,72 kn</w:t>
      </w:r>
    </w:p>
    <w:p w:rsidRDefault="00A60D11" w:rsidP="00036EA3" w:rsidR="00A60D11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t>k.č. 1388/8 oranica 2.313 m2 – početna cijena 3.330,72 kn</w:t>
      </w:r>
    </w:p>
    <w:p w:rsidRDefault="00A60D11" w:rsidP="00036EA3" w:rsidR="00A60D11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t xml:space="preserve">k.č. 1388/12 oranica 3.913 m2 – </w:t>
      </w:r>
      <w:r>
        <w:t>početna cijena 5.634,72</w:t>
      </w:r>
      <w:r w:rsidRPr="00557DEA">
        <w:t xml:space="preserve"> kn</w:t>
      </w:r>
    </w:p>
    <w:p w:rsidRDefault="00A60D11" w:rsidP="00036EA3" w:rsidR="00A60D11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t>k.č. 1390/3 šuma 1.424 m2 – početna cijena 2.050,56 kn</w:t>
      </w:r>
    </w:p>
    <w:p w:rsidRDefault="00A60D11" w:rsidP="00036EA3" w:rsidR="00A60D11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t>k.č. 1403 pašnjak 1.421 m2 – početna cijena 2.046,24 kn</w:t>
      </w:r>
    </w:p>
    <w:p w:rsidRDefault="00A60D11" w:rsidP="00036EA3" w:rsidR="00A60D11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t>k.č. 1410 pašnjak 1.406 m2 – početna cijena 2.024,64 kn</w:t>
      </w:r>
    </w:p>
    <w:p w:rsidRDefault="00A60D11" w:rsidP="00036EA3" w:rsidR="00A60D11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t>k.č. 1474/36 oranica 4.240 m2 – početna cijena 6.105,60 kn</w:t>
      </w:r>
    </w:p>
    <w:p w:rsidRDefault="00A60D11" w:rsidP="00036EA3" w:rsidR="00A60D11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t>k.č. 1474/42 oranica 1.208 m2 – početna cijena 1.739,52 kn</w:t>
      </w:r>
    </w:p>
    <w:p w:rsidRDefault="00A60D11" w:rsidP="00036EA3" w:rsidR="00A60D11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t>k.č. 1474/44 oranica 15.092 m2 – početna cijena 21.732,48 kn</w:t>
      </w:r>
    </w:p>
    <w:p w:rsidRDefault="00A60D11" w:rsidP="00036EA3" w:rsidR="00A60D11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t>k.č. 1474/48 oranica 4.147 m2 – početna cijena 5.971,68 kn</w:t>
      </w:r>
    </w:p>
    <w:p w:rsidRDefault="00A60D11" w:rsidP="00036EA3" w:rsidR="00A60D11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t>k.č. 1474/55 oranica 4.755 m2 – početna cijena 6.847,20 kn</w:t>
      </w:r>
    </w:p>
    <w:p w:rsidRDefault="00A60D11" w:rsidP="00036EA3" w:rsidR="00A60D11" w:rsidRPr="00A60D11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A60D11">
        <w:t>k.č. 1474/101 oranica 1.806 m2 – početna cijena 2.600,64 kn</w:t>
      </w:r>
    </w:p>
    <w:p w:rsidRDefault="00A60D11" w:rsidP="00036EA3" w:rsidR="00A60D11" w:rsidRPr="00A60D11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A60D11">
        <w:t>k.č. 1474/102 oranica 9.161 m2 – početna cijena 13.191,84 kn</w:t>
      </w:r>
    </w:p>
    <w:p w:rsidRDefault="00A60D11" w:rsidP="00036EA3" w:rsidR="00A60D11" w:rsidRPr="00A60D11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A60D11">
        <w:t>k.č. 1474/129 oranica 791 m2 – početna cijena 1.139,04 kn</w:t>
      </w:r>
    </w:p>
    <w:p w:rsidRDefault="00A60D11" w:rsidP="00036EA3" w:rsidR="00A60D11" w:rsidRPr="00A60D11">
      <w:pPr>
        <w:ind w:firstLine="708"/>
        <w:jc w:val="both"/>
        <w:rPr>
          <w:bCs/>
          <w:iCs/>
          <w:color w:val="000000"/>
        </w:rPr>
      </w:pPr>
      <w:r w:rsidRPr="00A60D11">
        <w:rPr>
          <w:bCs/>
          <w:iCs/>
          <w:color w:val="000000"/>
        </w:rPr>
        <w:t>Ukupno 58.061 m2 – početna cijena 83.607,84 kn"</w:t>
      </w:r>
    </w:p>
    <w:p w:rsidRDefault="00A60D11" w:rsidP="00036EA3" w:rsidR="00A60D11">
      <w:pPr>
        <w:jc w:val="both"/>
        <w:rPr>
          <w:b/>
          <w:bCs/>
          <w:iCs/>
          <w:color w:val="000000"/>
        </w:rPr>
      </w:pPr>
    </w:p>
    <w:p w:rsidRDefault="00A60D11" w:rsidP="00036EA3" w:rsidR="00A60D11" w:rsidRPr="00557DEA">
      <w:pPr>
        <w:jc w:val="both"/>
        <w:rPr>
          <w:iCs/>
          <w:color w:val="000000"/>
        </w:rPr>
      </w:pPr>
      <w:r w:rsidRPr="00A60D11">
        <w:rPr>
          <w:bCs/>
          <w:iCs/>
          <w:color w:val="000000"/>
        </w:rPr>
        <w:t>na način</w:t>
      </w:r>
      <w:r>
        <w:rPr>
          <w:bCs/>
          <w:iCs/>
          <w:color w:val="000000"/>
        </w:rPr>
        <w:t xml:space="preserve"> da umjesto " </w:t>
      </w:r>
      <w:r w:rsidRPr="00557DEA">
        <w:rPr>
          <w:iCs/>
          <w:color w:val="000000"/>
        </w:rPr>
        <w:t>14.a. Z.k. ul. 583 k.o. Lasinjsko Dugo Selo (MBR 333603)  - sastoji se od katastarskih čestica:</w:t>
      </w:r>
    </w:p>
    <w:p w:rsidRDefault="00A60D11" w:rsidP="00036EA3" w:rsidR="00A60D11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rPr>
          <w:iCs/>
          <w:color w:val="000000"/>
        </w:rPr>
        <w:t>k.č. 1404/2 oranica 21.231 m2 – početna cijena 38.215,80 kn</w:t>
      </w:r>
    </w:p>
    <w:p w:rsidRDefault="00A60D11" w:rsidP="00036EA3" w:rsidR="00A60D11" w:rsidRPr="00036EA3">
      <w:pPr>
        <w:ind w:firstLine="708"/>
        <w:jc w:val="both"/>
        <w:rPr>
          <w:bCs/>
          <w:iCs/>
          <w:color w:val="000000"/>
        </w:rPr>
      </w:pPr>
      <w:r w:rsidRPr="00036EA3">
        <w:rPr>
          <w:bCs/>
          <w:iCs/>
          <w:color w:val="000000"/>
        </w:rPr>
        <w:t>Ukupno 21.231 m2 – početna cijena 38.215,80 kn</w:t>
      </w:r>
      <w:r w:rsidR="00036EA3" w:rsidRPr="00036EA3">
        <w:rPr>
          <w:bCs/>
          <w:iCs/>
          <w:color w:val="000000"/>
        </w:rPr>
        <w:t>"</w:t>
      </w:r>
    </w:p>
    <w:p w:rsidRDefault="00036EA3" w:rsidP="00036EA3" w:rsidR="00036EA3">
      <w:pPr>
        <w:jc w:val="both"/>
        <w:rPr>
          <w:bCs/>
          <w:iCs/>
          <w:color w:val="000000"/>
        </w:rPr>
      </w:pPr>
    </w:p>
    <w:p w:rsidRDefault="00036EA3" w:rsidP="00036EA3" w:rsidR="00036EA3" w:rsidRPr="00557DEA">
      <w:pPr>
        <w:jc w:val="both"/>
        <w:rPr>
          <w:iCs/>
          <w:color w:val="000000"/>
        </w:rPr>
      </w:pPr>
      <w:r w:rsidRPr="00036EA3">
        <w:rPr>
          <w:bCs/>
          <w:iCs/>
          <w:color w:val="000000"/>
        </w:rPr>
        <w:t>ispravno treba stajati</w:t>
      </w:r>
      <w:r>
        <w:rPr>
          <w:bCs/>
          <w:iCs/>
          <w:color w:val="000000"/>
        </w:rPr>
        <w:t xml:space="preserve"> " </w:t>
      </w:r>
      <w:r w:rsidRPr="00557DEA">
        <w:rPr>
          <w:iCs/>
          <w:color w:val="000000"/>
        </w:rPr>
        <w:t>14.a. Z.k. ul. 583 k.o. Lasinjsko Dugo Selo (MBR 333603)  - sastoji se od katastarskih čestica:</w:t>
      </w:r>
    </w:p>
    <w:p w:rsidRDefault="00036EA3" w:rsidP="00036EA3" w:rsidR="00036EA3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rPr>
          <w:iCs/>
          <w:color w:val="000000"/>
        </w:rPr>
        <w:t xml:space="preserve">k.č. 1404/2 oranica 21.231 m2 – početna cijena </w:t>
      </w:r>
      <w:r>
        <w:rPr>
          <w:iCs/>
          <w:color w:val="000000"/>
        </w:rPr>
        <w:t>30.572,64</w:t>
      </w:r>
      <w:r w:rsidRPr="00557DEA">
        <w:rPr>
          <w:iCs/>
          <w:color w:val="000000"/>
        </w:rPr>
        <w:t xml:space="preserve"> kn</w:t>
      </w:r>
    </w:p>
    <w:p w:rsidRDefault="00036EA3" w:rsidP="00036EA3" w:rsidR="00036EA3">
      <w:pPr>
        <w:ind w:firstLine="708"/>
        <w:jc w:val="both"/>
        <w:rPr>
          <w:bCs/>
          <w:iCs/>
          <w:color w:val="000000"/>
        </w:rPr>
      </w:pPr>
      <w:r w:rsidRPr="00036EA3">
        <w:rPr>
          <w:bCs/>
          <w:iCs/>
          <w:color w:val="000000"/>
        </w:rPr>
        <w:t>Ukupno 21.231 m2 – početna cijena 30.572,64 kn</w:t>
      </w:r>
      <w:r>
        <w:rPr>
          <w:bCs/>
          <w:iCs/>
          <w:color w:val="000000"/>
        </w:rPr>
        <w:t>"</w:t>
      </w:r>
    </w:p>
    <w:p w:rsidRDefault="00036EA3" w:rsidP="00036EA3" w:rsidR="00036EA3" w:rsidRPr="00557DEA">
      <w:pPr>
        <w:ind w:left="360"/>
        <w:jc w:val="both"/>
        <w:rPr>
          <w:iCs/>
          <w:color w:val="000000"/>
        </w:rPr>
      </w:pPr>
      <w:r>
        <w:rPr>
          <w:bCs/>
          <w:iCs/>
          <w:color w:val="000000"/>
        </w:rPr>
        <w:lastRenderedPageBreak/>
        <w:t xml:space="preserve">na način da umjesto " </w:t>
      </w:r>
      <w:r w:rsidRPr="00557DEA">
        <w:rPr>
          <w:iCs/>
          <w:color w:val="000000"/>
        </w:rPr>
        <w:t>15. Z.k. ul. 863 k.o. Čremušnica (MBR 333557)  - sastoji se od katastarskih čestica:</w:t>
      </w:r>
    </w:p>
    <w:p w:rsidRDefault="00036EA3" w:rsidP="00036EA3" w:rsidR="00036EA3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rPr>
          <w:iCs/>
          <w:color w:val="000000"/>
        </w:rPr>
        <w:t>k.č. 1097/14 oranica 2.302 m2 – početna cijena 3.314,88 kn</w:t>
      </w:r>
    </w:p>
    <w:p w:rsidRDefault="00036EA3" w:rsidP="00036EA3" w:rsidR="00036EA3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t>k.č. 1097/15 oranica 3.057 m2 – početna cijena 4.402,08 kn</w:t>
      </w:r>
    </w:p>
    <w:p w:rsidRDefault="00036EA3" w:rsidP="00036EA3" w:rsidR="00036EA3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t>k.č. 1097/16 oranica 2.608 m2 – početna cijena 3.755,52 kn</w:t>
      </w:r>
    </w:p>
    <w:p w:rsidRDefault="00036EA3" w:rsidP="00036EA3" w:rsidR="00036EA3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t>k.č. 1097/17 oranica 719 m2 – početna cijena 1.035,36 kn</w:t>
      </w:r>
    </w:p>
    <w:p w:rsidRDefault="00036EA3" w:rsidP="00036EA3" w:rsidR="00036EA3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t>k.č. 1097/18 oranica 1.169 m2 – početna cijena 1.683,36 kn</w:t>
      </w:r>
    </w:p>
    <w:p w:rsidRDefault="00036EA3" w:rsidP="00036EA3" w:rsidR="00036EA3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t xml:space="preserve">k.č. 1098/1 oranica 4.269 m2 – početna cijena 6.147,36 kn </w:t>
      </w:r>
    </w:p>
    <w:p w:rsidRDefault="00036EA3" w:rsidP="00036EA3" w:rsidR="00036EA3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t>k.č. 1115/6 oranica 5.287 m2 – početna cijena 7.613,28 kn</w:t>
      </w:r>
    </w:p>
    <w:p w:rsidRDefault="00036EA3" w:rsidP="00036EA3" w:rsidR="00036EA3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t>k.č. 1115/7 oranica 1.547 m2 – početna cijena 2.227,68 kn</w:t>
      </w:r>
    </w:p>
    <w:p w:rsidRDefault="00036EA3" w:rsidP="00036EA3" w:rsidR="00036EA3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t>k.č. 1115/8 oranica 4.460 m2 – početna cijena 6.422,40 kn</w:t>
      </w:r>
    </w:p>
    <w:p w:rsidRDefault="00036EA3" w:rsidP="00036EA3" w:rsidR="00036EA3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t>k.č. 1116/6 oranica 2.751 m2 – početna cijena 3.961,44 kn</w:t>
      </w:r>
    </w:p>
    <w:p w:rsidRDefault="00036EA3" w:rsidP="00036EA3" w:rsidR="00036EA3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t>k.č. 1116/8 oranica 1.316 m2 – početna cijena 1.895,04 kn</w:t>
      </w:r>
    </w:p>
    <w:p w:rsidRDefault="00036EA3" w:rsidP="00036EA3" w:rsidR="00036EA3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t>k.č. 1116/9 oranica 2.144 m2 – početna cijena 3.087,36 kn</w:t>
      </w:r>
    </w:p>
    <w:p w:rsidRDefault="00036EA3" w:rsidP="00036EA3" w:rsidR="00036EA3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t>k.č. 1117/1 livada 719 m2 – početna cijena 1.035,36 kn</w:t>
      </w:r>
    </w:p>
    <w:p w:rsidRDefault="00036EA3" w:rsidP="00036EA3" w:rsidR="00036EA3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t>k.č. 1118 livada 1.190 m2 – početna cijena 1.713,96 kn</w:t>
      </w:r>
    </w:p>
    <w:p w:rsidRDefault="00036EA3" w:rsidP="00036EA3" w:rsidR="00036EA3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t>k.č. 1119/1 šuma 5.280 m2 – početna cijena 7.603,20 kn</w:t>
      </w:r>
    </w:p>
    <w:p w:rsidRDefault="00036EA3" w:rsidP="00036EA3" w:rsidR="00036EA3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t>k.č. 1122/1 livada 126 m2 – početna cijena 181,44 kn</w:t>
      </w:r>
    </w:p>
    <w:p w:rsidRDefault="00036EA3" w:rsidP="00036EA3" w:rsidR="00036EA3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t>k.č. 1126/11 oranica 611 m2 – početna cijena 879,84 kn</w:t>
      </w:r>
    </w:p>
    <w:p w:rsidRDefault="00036EA3" w:rsidP="00036EA3" w:rsidR="00036EA3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t>k.č. 1126/12 oranica 899 m2 – početna cijena 1.294,56 kn</w:t>
      </w:r>
    </w:p>
    <w:p w:rsidRDefault="00036EA3" w:rsidP="00036EA3" w:rsidR="00036EA3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t>k.č. 1150/1 šuma 4.316 m2 – početna cijena 6.215,04 kn</w:t>
      </w:r>
    </w:p>
    <w:p w:rsidRDefault="00036EA3" w:rsidP="00036EA3" w:rsidR="00036EA3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t>k.č. 1154 oranica 3.330 m2 – početna cijena 4.795,20 kn</w:t>
      </w:r>
    </w:p>
    <w:p w:rsidRDefault="00036EA3" w:rsidP="00036EA3" w:rsidR="00036EA3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t>k.č. 1155 oranica, šuma 478 m2 – početna cijena 924,93 kn</w:t>
      </w:r>
    </w:p>
    <w:p w:rsidRDefault="00036EA3" w:rsidP="00036EA3" w:rsidR="00036EA3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t>k.č. 1157 oranica 1.561 m2 – početna cijena 2.247,84 kn</w:t>
      </w:r>
    </w:p>
    <w:p w:rsidRDefault="00036EA3" w:rsidP="00036EA3" w:rsidR="00036EA3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t>k.č. 1158 livada 2.521 m2 – početna cijena 3.630,24 kn</w:t>
      </w:r>
    </w:p>
    <w:p w:rsidRDefault="00036EA3" w:rsidP="00036EA3" w:rsidR="00036EA3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t>k.č. 1190/25 oranica 2.787 m2 – početna cijena 4.013,28 kn</w:t>
      </w:r>
    </w:p>
    <w:p w:rsidRDefault="00036EA3" w:rsidP="00036EA3" w:rsidR="00036EA3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t>k.č. 1190/26 oranica 2.590 m2 – početna cijena 3.729,60 kn</w:t>
      </w:r>
    </w:p>
    <w:p w:rsidRDefault="00036EA3" w:rsidP="00036EA3" w:rsidR="00036EA3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t>k.č. 1190/35 oranica 2.859 m2 – početna cijena 4.116,96 kn</w:t>
      </w:r>
    </w:p>
    <w:p w:rsidRDefault="00036EA3" w:rsidP="00036EA3" w:rsidR="00036EA3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t>k.č. 1190/36 oranica 827 m2 – početna cijena 1.190,88 kn</w:t>
      </w:r>
    </w:p>
    <w:p w:rsidRDefault="00036EA3" w:rsidP="00036EA3" w:rsidR="00036EA3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t>k.č. 1224/1 oranica 2.863 m2 – početna cijena 4.122,72 kn</w:t>
      </w:r>
    </w:p>
    <w:p w:rsidRDefault="00036EA3" w:rsidP="00036EA3" w:rsidR="00036EA3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t>k.č. 1224/4 šuma 7.949 m2 – početna cijena 11.446,56 kn</w:t>
      </w:r>
    </w:p>
    <w:p w:rsidRDefault="00036EA3" w:rsidP="00036EA3" w:rsidR="00036EA3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t>k.č. 1229/2 oranica 3.924 m2 – početna cijena 5.650,56 kn</w:t>
      </w:r>
    </w:p>
    <w:p w:rsidRDefault="00036EA3" w:rsidP="00036EA3" w:rsidR="00036EA3" w:rsidRPr="00036EA3">
      <w:pPr>
        <w:ind w:firstLine="708"/>
        <w:jc w:val="both"/>
        <w:rPr>
          <w:bCs/>
          <w:iCs/>
          <w:color w:val="000000"/>
        </w:rPr>
      </w:pPr>
      <w:r w:rsidRPr="00036EA3">
        <w:rPr>
          <w:bCs/>
          <w:iCs/>
          <w:color w:val="000000"/>
        </w:rPr>
        <w:t>Ukupno 76.459 m2 – početna cijena 110.337,93 kn"</w:t>
      </w:r>
    </w:p>
    <w:p w:rsidRDefault="00036EA3" w:rsidP="00036EA3" w:rsidR="00036EA3">
      <w:pPr>
        <w:jc w:val="both"/>
        <w:rPr>
          <w:bCs/>
          <w:iCs/>
          <w:color w:val="000000"/>
        </w:rPr>
      </w:pPr>
    </w:p>
    <w:p w:rsidRDefault="00036EA3" w:rsidP="00036EA3" w:rsidR="00036EA3" w:rsidRPr="00036EA3">
      <w:pPr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ispravno treba stajati "  </w:t>
      </w:r>
      <w:r w:rsidRPr="00557DEA">
        <w:rPr>
          <w:iCs/>
          <w:color w:val="000000"/>
        </w:rPr>
        <w:t>15. Z.k. ul. 863 k.o. Čremušnica (MBR 333557)  - sastoji se od katastarskih čestica:</w:t>
      </w:r>
    </w:p>
    <w:p w:rsidRDefault="00036EA3" w:rsidP="00036EA3" w:rsidR="00036EA3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rPr>
          <w:iCs/>
          <w:color w:val="000000"/>
        </w:rPr>
        <w:t>k.č. 1097/14 oranica 2.302 m2 – početna cijena 3.314,88 kn</w:t>
      </w:r>
    </w:p>
    <w:p w:rsidRDefault="00036EA3" w:rsidP="00036EA3" w:rsidR="00036EA3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t>k.č. 1097/15 oranica 3.057 m2 – početna cijena 4.402,08 kn</w:t>
      </w:r>
    </w:p>
    <w:p w:rsidRDefault="00036EA3" w:rsidP="00036EA3" w:rsidR="00036EA3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t>k.č. 1097/16 oranica 2.608 m2 – početna cijena 3.755,52 kn</w:t>
      </w:r>
    </w:p>
    <w:p w:rsidRDefault="00036EA3" w:rsidP="00036EA3" w:rsidR="00036EA3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t>k.č. 1097/17 oranica 719 m2 – početna cijena 1.035,36 kn</w:t>
      </w:r>
    </w:p>
    <w:p w:rsidRDefault="00036EA3" w:rsidP="00036EA3" w:rsidR="00036EA3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t>k.č. 1097/18 oranica 1.169 m2 – početna cijena 1.683,36 kn</w:t>
      </w:r>
    </w:p>
    <w:p w:rsidRDefault="00036EA3" w:rsidP="00036EA3" w:rsidR="00036EA3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t xml:space="preserve">k.č. 1098/1 oranica 4.269 m2 – početna cijena 6.147,36 kn </w:t>
      </w:r>
    </w:p>
    <w:p w:rsidRDefault="00036EA3" w:rsidP="00036EA3" w:rsidR="00036EA3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t>k.č. 1115/6 oranica 5.287 m2 – početna cijena 7.613,28 kn</w:t>
      </w:r>
    </w:p>
    <w:p w:rsidRDefault="00036EA3" w:rsidP="00036EA3" w:rsidR="00036EA3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t>k.č. 1115/7 oranica 1.547 m2 – početna cijena 2.227,68 kn</w:t>
      </w:r>
    </w:p>
    <w:p w:rsidRDefault="00036EA3" w:rsidP="00036EA3" w:rsidR="00036EA3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t>k.č. 1115/8 oranica 4.460 m2 – početna cijena 6.422,40 kn</w:t>
      </w:r>
    </w:p>
    <w:p w:rsidRDefault="00036EA3" w:rsidP="00036EA3" w:rsidR="00036EA3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t>k.č. 1116/6 oranica 2.751 m2 – početna cijena 3.961,44 kn</w:t>
      </w:r>
    </w:p>
    <w:p w:rsidRDefault="00036EA3" w:rsidP="00036EA3" w:rsidR="00036EA3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t>k.č. 1116/8 oranica 1.316 m2 – početna cijena 1.895,04 kn</w:t>
      </w:r>
    </w:p>
    <w:p w:rsidRDefault="00036EA3" w:rsidP="00036EA3" w:rsidR="00036EA3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lastRenderedPageBreak/>
        <w:t>k.č. 1116/9 oranica 2.144 m2 – početna cijena 3.087,36 kn</w:t>
      </w:r>
    </w:p>
    <w:p w:rsidRDefault="00036EA3" w:rsidP="00036EA3" w:rsidR="00036EA3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t>k.č. 1117/1 livada 719 m2 – početna cijena 1.035,36 kn</w:t>
      </w:r>
    </w:p>
    <w:p w:rsidRDefault="00036EA3" w:rsidP="00036EA3" w:rsidR="00036EA3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t>k.č. 1118 livada 1.</w:t>
      </w:r>
      <w:r>
        <w:t>190 m2 – početna cijena 1.713,60</w:t>
      </w:r>
      <w:r w:rsidRPr="00557DEA">
        <w:t xml:space="preserve"> kn</w:t>
      </w:r>
    </w:p>
    <w:p w:rsidRDefault="00036EA3" w:rsidP="00036EA3" w:rsidR="00036EA3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t>k.č. 1119/1 šuma 5.280 m2 – početna cijena 7.603,20 kn</w:t>
      </w:r>
    </w:p>
    <w:p w:rsidRDefault="00036EA3" w:rsidP="00036EA3" w:rsidR="00036EA3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t>k.č. 1122/1 livada 126 m2 – početna cijena 181,44 kn</w:t>
      </w:r>
    </w:p>
    <w:p w:rsidRDefault="00036EA3" w:rsidP="00036EA3" w:rsidR="00036EA3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t>k.č. 1126/11 oranica 611 m2 – početna cijena 879,84 kn</w:t>
      </w:r>
    </w:p>
    <w:p w:rsidRDefault="00036EA3" w:rsidP="00036EA3" w:rsidR="00036EA3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t>k.č. 1126/12 oranica 899 m2 – početna cijena 1.294,56 kn</w:t>
      </w:r>
    </w:p>
    <w:p w:rsidRDefault="00036EA3" w:rsidP="00036EA3" w:rsidR="00036EA3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t>k.č. 1150/1 šuma 4.316 m2 – početna cijena 6.215,04 kn</w:t>
      </w:r>
    </w:p>
    <w:p w:rsidRDefault="00036EA3" w:rsidP="00036EA3" w:rsidR="00036EA3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t>k.č. 1154 oranica 3.330 m2 – početna cijena 4.795,20 kn</w:t>
      </w:r>
    </w:p>
    <w:p w:rsidRDefault="00036EA3" w:rsidP="00036EA3" w:rsidR="00036EA3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t xml:space="preserve">k.č. 1155 oranica, šuma 478 m2 – početna cijena </w:t>
      </w:r>
      <w:r>
        <w:t>688,32</w:t>
      </w:r>
      <w:r w:rsidRPr="00557DEA">
        <w:t xml:space="preserve"> kn</w:t>
      </w:r>
    </w:p>
    <w:p w:rsidRDefault="00036EA3" w:rsidP="00036EA3" w:rsidR="00036EA3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t>k.č. 1157 oranica 1.561 m2 – početna cijena 2.247,84 kn</w:t>
      </w:r>
    </w:p>
    <w:p w:rsidRDefault="00036EA3" w:rsidP="00036EA3" w:rsidR="00036EA3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t>k.č. 1158 livada 2.521 m2 – početna cijena 3.630,24 kn</w:t>
      </w:r>
    </w:p>
    <w:p w:rsidRDefault="00036EA3" w:rsidP="00036EA3" w:rsidR="00036EA3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t>k.č. 1190/25 oranica 2.787 m2 – početna cijena 4.013,28 kn</w:t>
      </w:r>
    </w:p>
    <w:p w:rsidRDefault="00036EA3" w:rsidP="00036EA3" w:rsidR="00036EA3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t>k.č. 1190/26 oranica 2.590 m2 – početna cijena 3.729,60 kn</w:t>
      </w:r>
    </w:p>
    <w:p w:rsidRDefault="00036EA3" w:rsidP="00036EA3" w:rsidR="00036EA3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t>k.č. 1190/35 oranica 2.859 m2 – početna cijena 4.116,96 kn</w:t>
      </w:r>
    </w:p>
    <w:p w:rsidRDefault="00036EA3" w:rsidP="00036EA3" w:rsidR="00036EA3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t>k.č. 1190/36 oranica 827 m2 – početna cijena 1.190,88 kn</w:t>
      </w:r>
    </w:p>
    <w:p w:rsidRDefault="00036EA3" w:rsidP="00036EA3" w:rsidR="00036EA3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t>k.č. 1224/1 oranica 2.863 m2 – početna cijena 4.122,72 kn</w:t>
      </w:r>
    </w:p>
    <w:p w:rsidRDefault="00036EA3" w:rsidP="00036EA3" w:rsidR="00036EA3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t>k.č. 1224/4 šuma 7.949 m2 – početna cijena 11.446,56 kn</w:t>
      </w:r>
    </w:p>
    <w:p w:rsidRDefault="00036EA3" w:rsidP="00036EA3" w:rsidR="00036EA3" w:rsidRPr="00557DEA">
      <w:pPr>
        <w:pStyle w:val="Odlomakpopisa"/>
        <w:numPr>
          <w:ilvl w:val="0"/>
          <w:numId w:val="29"/>
        </w:numPr>
        <w:spacing w:lineRule="auto" w:line="259" w:after="160"/>
        <w:jc w:val="both"/>
      </w:pPr>
      <w:r w:rsidRPr="00557DEA">
        <w:t>k.č. 1229/2 oranica 3.924 m2 – početna cijena 5.650,56 kn</w:t>
      </w:r>
    </w:p>
    <w:p w:rsidRDefault="00036EA3" w:rsidP="00036EA3" w:rsidR="00036EA3">
      <w:pPr>
        <w:ind w:firstLine="708"/>
        <w:jc w:val="both"/>
        <w:rPr>
          <w:bCs/>
          <w:iCs/>
          <w:color w:val="000000"/>
        </w:rPr>
      </w:pPr>
      <w:r w:rsidRPr="00036EA3">
        <w:rPr>
          <w:bCs/>
          <w:iCs/>
          <w:color w:val="000000"/>
        </w:rPr>
        <w:t>Ukupno 76.459 m2 – početna cijena 110.100,96 kn</w:t>
      </w:r>
      <w:r>
        <w:rPr>
          <w:bCs/>
          <w:iCs/>
          <w:color w:val="000000"/>
        </w:rPr>
        <w:t>"</w:t>
      </w:r>
    </w:p>
    <w:p w:rsidRDefault="00F5307A" w:rsidP="00036EA3" w:rsidR="00F5307A">
      <w:pPr>
        <w:ind w:firstLine="708"/>
        <w:jc w:val="both"/>
        <w:rPr>
          <w:bCs/>
          <w:iCs/>
          <w:color w:val="000000"/>
        </w:rPr>
      </w:pPr>
    </w:p>
    <w:p w:rsidRDefault="00F5307A" w:rsidP="00F5307A" w:rsidR="00F5307A" w:rsidRPr="00F5307A">
      <w:pPr>
        <w:ind w:firstLine="708"/>
        <w:rPr>
          <w:b/>
          <w:bCs/>
          <w:iCs/>
          <w:color w:val="000000"/>
        </w:rPr>
      </w:pPr>
      <w:r>
        <w:rPr>
          <w:bCs/>
          <w:iCs/>
          <w:color w:val="000000"/>
        </w:rPr>
        <w:t xml:space="preserve">umjesto " </w:t>
      </w:r>
      <w:r w:rsidRPr="00557DEA">
        <w:t>dakle, sveukupna cijena iznosi 879.551,37 kn</w:t>
      </w:r>
      <w:r>
        <w:t>" ispravno treba stajati "sveukupna cijena iznosi 871.087,68 kn"</w:t>
      </w:r>
    </w:p>
    <w:p w:rsidRDefault="00F5307A" w:rsidP="00F5307A" w:rsidR="00025E48" w:rsidRPr="00F5307A">
      <w:pPr>
        <w:ind w:firstLine="708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 </w:t>
      </w:r>
    </w:p>
    <w:p w:rsidRDefault="00585456" w:rsidP="00036EA3" w:rsidR="00585456" w:rsidRPr="00DE5CB3">
      <w:pPr>
        <w:pStyle w:val="Odlomakpopisa"/>
        <w:numPr>
          <w:ilvl w:val="0"/>
          <w:numId w:val="30"/>
        </w:numPr>
        <w:jc w:val="both"/>
      </w:pPr>
      <w:r>
        <w:t xml:space="preserve">U ostalom dijelu zaključak ostaje neizmijenjen. </w:t>
      </w:r>
    </w:p>
    <w:p w:rsidRDefault="0007034B" w:rsidP="00036EA3" w:rsidR="0007034B" w:rsidRPr="00B84E19">
      <w:pPr>
        <w:ind w:firstLine="708"/>
        <w:jc w:val="both"/>
      </w:pPr>
    </w:p>
    <w:p w:rsidRDefault="00D96F52" w:rsidP="00036EA3" w:rsidR="00D96F52" w:rsidRPr="00B84E19">
      <w:pPr>
        <w:jc w:val="both"/>
        <w:rPr>
          <w:bCs/>
        </w:rPr>
      </w:pPr>
      <w:r w:rsidRPr="00B84E19">
        <w:rPr>
          <w:bCs/>
        </w:rPr>
        <w:t xml:space="preserve">                                                              </w:t>
      </w:r>
      <w:r w:rsidR="000151CA" w:rsidRPr="00B84E19">
        <w:rPr>
          <w:bCs/>
        </w:rPr>
        <w:t xml:space="preserve">   </w:t>
      </w:r>
      <w:r w:rsidRPr="00B84E19">
        <w:rPr>
          <w:bCs/>
        </w:rPr>
        <w:t>Obrazloženje</w:t>
      </w:r>
    </w:p>
    <w:p w:rsidRDefault="00797665" w:rsidP="00036EA3" w:rsidR="00797665" w:rsidRPr="00B84E19">
      <w:pPr>
        <w:jc w:val="both"/>
        <w:rPr>
          <w:bCs/>
        </w:rPr>
      </w:pPr>
    </w:p>
    <w:p w:rsidRDefault="00CD7611" w:rsidP="00036EA3" w:rsidR="00095A3D" w:rsidRPr="00B84E19">
      <w:pPr>
        <w:jc w:val="both"/>
      </w:pPr>
      <w:r>
        <w:rPr>
          <w:bCs/>
        </w:rPr>
        <w:tab/>
        <w:t xml:space="preserve">U pisanju zaključka </w:t>
      </w:r>
      <w:r w:rsidR="00D96F52" w:rsidRPr="00B84E19">
        <w:rPr>
          <w:bCs/>
        </w:rPr>
        <w:t xml:space="preserve">ovog suda, poslovni broj </w:t>
      </w:r>
      <w:r w:rsidR="00BA70BB" w:rsidRPr="00B84E19">
        <w:rPr>
          <w:bCs/>
        </w:rPr>
        <w:t>St-</w:t>
      </w:r>
      <w:r>
        <w:rPr>
          <w:bCs/>
        </w:rPr>
        <w:t>901/13</w:t>
      </w:r>
      <w:r w:rsidR="00724073">
        <w:rPr>
          <w:bCs/>
        </w:rPr>
        <w:t>, od 08. siječnja 2019.,</w:t>
      </w:r>
      <w:r w:rsidR="00AC528D" w:rsidRPr="00B84E19">
        <w:rPr>
          <w:bCs/>
        </w:rPr>
        <w:t xml:space="preserve"> </w:t>
      </w:r>
      <w:r w:rsidR="00BA70BB" w:rsidRPr="00B84E19">
        <w:rPr>
          <w:bCs/>
        </w:rPr>
        <w:t>došlo je do očite greške u pisanju</w:t>
      </w:r>
      <w:r w:rsidR="00213897" w:rsidRPr="00B84E19">
        <w:rPr>
          <w:bCs/>
        </w:rPr>
        <w:t xml:space="preserve"> </w:t>
      </w:r>
      <w:r w:rsidR="005C3919">
        <w:rPr>
          <w:bCs/>
        </w:rPr>
        <w:t xml:space="preserve">u </w:t>
      </w:r>
      <w:r w:rsidR="00CE784C">
        <w:rPr>
          <w:bCs/>
        </w:rPr>
        <w:t>izreci</w:t>
      </w:r>
      <w:r w:rsidR="00B84E19" w:rsidRPr="00B84E19">
        <w:rPr>
          <w:bCs/>
        </w:rPr>
        <w:t xml:space="preserve"> </w:t>
      </w:r>
      <w:r w:rsidR="005C3919">
        <w:rPr>
          <w:bCs/>
        </w:rPr>
        <w:t xml:space="preserve">pod toč. I. 3., 4., 5., 10., 13., 14a., i 15, pa je </w:t>
      </w:r>
      <w:r w:rsidR="005C3919">
        <w:t>o</w:t>
      </w:r>
      <w:r w:rsidR="00AE2E7A" w:rsidRPr="00B84E19">
        <w:rPr>
          <w:bCs/>
        </w:rPr>
        <w:t>d</w:t>
      </w:r>
      <w:r w:rsidR="00D96F52" w:rsidRPr="00B84E19">
        <w:rPr>
          <w:bCs/>
        </w:rPr>
        <w:t>govarajućom primjenom odredbe čl. 342. st. 1., 2. i 4. Zakona o parničnom postupku ("Narodne novine" broj 53/91, 91/92, 112/99, 88/01, 117/03, 88/05, 02/07, 84/08, 123/08, 57/11 i 25/13 – dalje: ZPP)</w:t>
      </w:r>
      <w:r w:rsidR="00E014FF" w:rsidRPr="00B84E19">
        <w:rPr>
          <w:bCs/>
        </w:rPr>
        <w:t>, a u svezi s člankom 10 SZ-a (NN 71/15</w:t>
      </w:r>
      <w:r w:rsidR="00FE676D" w:rsidRPr="00B84E19">
        <w:rPr>
          <w:bCs/>
        </w:rPr>
        <w:t>, 104/17</w:t>
      </w:r>
      <w:r w:rsidR="00E014FF" w:rsidRPr="00B84E19">
        <w:rPr>
          <w:bCs/>
        </w:rPr>
        <w:t>),</w:t>
      </w:r>
      <w:r w:rsidR="00D96F52" w:rsidRPr="00B84E19">
        <w:rPr>
          <w:bCs/>
        </w:rPr>
        <w:t xml:space="preserve"> navedena pogreška u pisanju ispravljena i odlučeno je kao u izreci ovog rješenja.</w:t>
      </w:r>
    </w:p>
    <w:p w:rsidRDefault="008F0311" w:rsidP="00036EA3" w:rsidR="00CE649B" w:rsidRPr="00B84E19">
      <w:pPr>
        <w:jc w:val="both"/>
      </w:pPr>
      <w:r w:rsidRPr="00B84E19">
        <w:t xml:space="preserve"> </w:t>
      </w:r>
    </w:p>
    <w:p w:rsidRDefault="008E55ED" w:rsidP="005C3919" w:rsidR="00901671" w:rsidRPr="00B84E19">
      <w:pPr>
        <w:jc w:val="center"/>
      </w:pPr>
      <w:r w:rsidRPr="00B84E19">
        <w:t xml:space="preserve">U Zagrebu, </w:t>
      </w:r>
      <w:r w:rsidR="005C3919">
        <w:t>25. siječnja 2019</w:t>
      </w:r>
      <w:r w:rsidR="007B1F7D" w:rsidRPr="00B84E19">
        <w:t>.</w:t>
      </w:r>
      <w:r w:rsidR="00797665" w:rsidRPr="00B84E19">
        <w:t xml:space="preserve"> godine</w:t>
      </w:r>
    </w:p>
    <w:p w:rsidRDefault="00AD5649" w:rsidP="00036EA3" w:rsidR="00AD5649" w:rsidRPr="00B84E19">
      <w:pPr>
        <w:jc w:val="both"/>
      </w:pPr>
    </w:p>
    <w:p w:rsidRDefault="00E70CFA" w:rsidP="00036EA3" w:rsidR="00E70CFA" w:rsidRPr="00B84E19">
      <w:pPr>
        <w:jc w:val="both"/>
      </w:pPr>
      <w:r w:rsidRPr="00B84E19">
        <w:tab/>
      </w:r>
      <w:r w:rsidRPr="00B84E19">
        <w:tab/>
      </w:r>
      <w:r w:rsidRPr="00B84E19">
        <w:tab/>
      </w:r>
      <w:r w:rsidRPr="00B84E19">
        <w:tab/>
      </w:r>
      <w:r w:rsidRPr="00B84E19">
        <w:tab/>
      </w:r>
      <w:r w:rsidRPr="00B84E19">
        <w:tab/>
      </w:r>
      <w:r w:rsidRPr="00B84E19">
        <w:tab/>
      </w:r>
      <w:r w:rsidRPr="00B84E19">
        <w:tab/>
      </w:r>
      <w:r w:rsidR="00773C20" w:rsidRPr="00B84E19">
        <w:t xml:space="preserve">         </w:t>
      </w:r>
      <w:r w:rsidR="00797665" w:rsidRPr="00B84E19">
        <w:tab/>
      </w:r>
      <w:r w:rsidR="00797665" w:rsidRPr="00B84E19">
        <w:tab/>
      </w:r>
      <w:r w:rsidR="00797665" w:rsidRPr="00B84E19">
        <w:tab/>
      </w:r>
      <w:r w:rsidR="00773C20" w:rsidRPr="00B84E19">
        <w:t xml:space="preserve"> </w:t>
      </w:r>
      <w:r w:rsidRPr="00B84E19">
        <w:t>SUDAC</w:t>
      </w:r>
      <w:r w:rsidR="00773C20" w:rsidRPr="00B84E19">
        <w:t>:</w:t>
      </w:r>
    </w:p>
    <w:p w:rsidRDefault="008E70E5" w:rsidP="00E53D3D" w:rsidR="00C90EBF">
      <w:pPr>
        <w:pStyle w:val="Uvuenotijeloteksta"/>
        <w:ind w:firstLine="141" w:left="1983"/>
        <w:jc w:val="right"/>
      </w:pPr>
      <w:r w:rsidRPr="00B84E19">
        <w:tab/>
      </w:r>
      <w:r w:rsidR="00013AA6" w:rsidRPr="00B84E19">
        <w:tab/>
      </w:r>
      <w:r w:rsidR="00013AA6" w:rsidRPr="00B84E19">
        <w:tab/>
      </w:r>
      <w:r w:rsidR="00013AA6" w:rsidRPr="00B84E19">
        <w:tab/>
      </w:r>
      <w:r w:rsidR="00013AA6" w:rsidRPr="00B84E19">
        <w:tab/>
      </w:r>
      <w:r w:rsidR="00074FC2" w:rsidRPr="00B84E19">
        <w:t>Vesna Sremac Šoštar</w:t>
      </w:r>
      <w:r w:rsidR="00C90EBF">
        <w:t>,v.r.</w:t>
      </w:r>
    </w:p>
    <w:p w:rsidRDefault="00C90EBF" w:rsidP="00D338FD" w:rsidR="00C90EBF">
      <w:pPr>
        <w:pStyle w:val="Uvuenotijeloteksta"/>
        <w:ind w:firstLine="141" w:left="1983"/>
        <w:jc w:val="right"/>
      </w:pPr>
      <w:r>
        <w:t>Za točnost otpravka</w:t>
      </w:r>
    </w:p>
    <w:p w:rsidRDefault="00C90EBF" w:rsidP="005C3919" w:rsidR="00DA015A" w:rsidRPr="00B84E19">
      <w:pPr>
        <w:pStyle w:val="Uvuenotijeloteksta"/>
        <w:ind w:firstLine="141" w:left="1983"/>
        <w:jc w:val="right"/>
      </w:pPr>
      <w:r>
        <w:t>Matea Bizjak</w:t>
      </w:r>
    </w:p>
    <w:p w:rsidRDefault="00AE2E7A" w:rsidP="00036EA3" w:rsidR="00AE2E7A" w:rsidRPr="00B84E19">
      <w:pPr>
        <w:jc w:val="both"/>
      </w:pPr>
    </w:p>
    <w:p w:rsidRDefault="00E70CFA" w:rsidP="00036EA3" w:rsidR="00E70CFA" w:rsidRPr="00B84E19">
      <w:pPr>
        <w:pStyle w:val="Naslov1"/>
        <w:jc w:val="both"/>
        <w:rPr>
          <w:rFonts w:cs="Times New Roman" w:hAnsi="Times New Roman" w:ascii="Times New Roman"/>
          <w:b w:val="false"/>
        </w:rPr>
      </w:pPr>
      <w:r w:rsidRPr="00B84E19">
        <w:rPr>
          <w:rFonts w:cs="Times New Roman" w:hAnsi="Times New Roman" w:ascii="Times New Roman"/>
          <w:b w:val="false"/>
        </w:rPr>
        <w:t>POUKA O PRAVNOM LIJEKU</w:t>
      </w:r>
      <w:r w:rsidR="00D96F52" w:rsidRPr="00B84E19">
        <w:rPr>
          <w:rFonts w:cs="Times New Roman" w:hAnsi="Times New Roman" w:ascii="Times New Roman"/>
          <w:b w:val="false"/>
        </w:rPr>
        <w:t>:</w:t>
      </w:r>
    </w:p>
    <w:p w:rsidRDefault="00D96F52" w:rsidP="00C90EBF" w:rsidR="005C3919" w:rsidRPr="00557DEA">
      <w:pPr>
        <w:jc w:val="both"/>
      </w:pPr>
      <w:r w:rsidRPr="00B84E19">
        <w:t xml:space="preserve">Protiv ovog rješenja dopuštena je  žalba Visokom trgovačkom sudu RH, a koja se podnosi u roku od 8 dana ovome sudu u 3 primjerka.  </w:t>
      </w:r>
      <w:r w:rsidR="005C3919" w:rsidRPr="00557DEA">
        <w:t xml:space="preserve"> </w:t>
      </w:r>
    </w:p>
    <w:sectPr w:rsidSect="00036EA3" w:rsidR="005C3919" w:rsidRPr="00557DEA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3770" w:rsidR="003F3770">
      <w:r>
        <w:separator/>
      </w:r>
    </w:p>
  </w:endnote>
  <w:endnote w:id="0" w:type="continuationSeparator">
    <w:p w:rsidRDefault="003F3770" w:rsidR="003F3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3770" w:rsidR="003F3770">
      <w:r>
        <w:separator/>
      </w:r>
    </w:p>
  </w:footnote>
  <w:footnote w:id="0" w:type="continuationSeparator">
    <w:p w:rsidRDefault="003F3770" w:rsidR="003F37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526" w:rsidP="0062477B" w:rsidR="0054052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0EBF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540526" w:rsidP="0062477B" w:rsidR="00540526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</w:t>
    </w:r>
    <w:r>
      <w:t xml:space="preserve">             </w:t>
    </w:r>
    <w:r w:rsidRPr="000F172F">
      <w:t xml:space="preserve"> </w:t>
    </w:r>
    <w:r w:rsidR="00AC528D">
      <w:t>48 St-</w:t>
    </w:r>
    <w:r w:rsidR="00A60D11">
      <w:t>901/13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9166989"/>
      <w:docPartObj>
        <w:docPartGallery w:val="Page Numbers (Top of Page)"/>
        <w:docPartUnique/>
      </w:docPartObj>
    </w:sdtPr>
    <w:sdtEndPr/>
    <w:sdtContent>
      <w:p w:rsidRDefault="00797665" w:rsidP="00797665" w:rsidR="00797665">
        <w:pPr>
          <w:pStyle w:val="Zaglavlje"/>
          <w:jc w:val="right"/>
        </w:pPr>
        <w:r>
          <w:t>48.St-</w:t>
        </w:r>
        <w:r w:rsidR="00585456">
          <w:t>901/13</w:t>
        </w:r>
      </w:p>
    </w:sdtContent>
  </w:sdt>
  <w:p w:rsidRDefault="00797665" w:rsidR="007976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7053B"/>
    <w:multiLevelType w:val="hybridMultilevel"/>
    <w:tmpl w:val="D59C5498"/>
    <w:lvl w:tplc="5106AD3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407379"/>
    <w:multiLevelType w:val="hybridMultilevel"/>
    <w:tmpl w:val="359E4690"/>
    <w:lvl w:tplc="B1DCD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47B0C72"/>
    <w:multiLevelType w:val="hybridMultilevel"/>
    <w:tmpl w:val="9E78C9E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E33998"/>
    <w:multiLevelType w:val="hybridMultilevel"/>
    <w:tmpl w:val="8796F524"/>
    <w:lvl w:tplc="A40CD43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F6E11C4"/>
    <w:multiLevelType w:val="hybridMultilevel"/>
    <w:tmpl w:val="9418DB7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16759AB"/>
    <w:multiLevelType w:val="hybridMultilevel"/>
    <w:tmpl w:val="16E4AAA6"/>
    <w:lvl w:tplc="4F3AE30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14F02AF"/>
    <w:multiLevelType w:val="hybridMultilevel"/>
    <w:tmpl w:val="0A7C8AE2"/>
    <w:lvl w:tplc="814CC6E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2375745C"/>
    <w:multiLevelType w:val="hybridMultilevel"/>
    <w:tmpl w:val="82FCA72A"/>
    <w:lvl w:tplc="B9685F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7AA630D"/>
    <w:multiLevelType w:val="hybridMultilevel"/>
    <w:tmpl w:val="FC7EFD7C"/>
    <w:lvl w:tplc="92183A5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E35621D"/>
    <w:multiLevelType w:val="hybridMultilevel"/>
    <w:tmpl w:val="1F627E6E"/>
    <w:lvl w:tplc="3CDE6E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3F6421F9"/>
    <w:multiLevelType w:val="hybridMultilevel"/>
    <w:tmpl w:val="3F003B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69C1047"/>
    <w:multiLevelType w:val="hybridMultilevel"/>
    <w:tmpl w:val="1736D2B4"/>
    <w:lvl w:tplc="670CA94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E2B010E"/>
    <w:multiLevelType w:val="hybridMultilevel"/>
    <w:tmpl w:val="4D1EF95C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5144662C"/>
    <w:multiLevelType w:val="hybridMultilevel"/>
    <w:tmpl w:val="827A1810"/>
    <w:lvl w:tplc="F81AC300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0">
    <w:nsid w:val="53D55F0D"/>
    <w:multiLevelType w:val="hybridMultilevel"/>
    <w:tmpl w:val="5024E28E"/>
    <w:lvl w:tplc="ED8E0A0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1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82F4DA1"/>
    <w:multiLevelType w:val="hybridMultilevel"/>
    <w:tmpl w:val="E204617A"/>
    <w:lvl w:tplc="AE3A9CC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DAD41D3"/>
    <w:multiLevelType w:val="hybridMultilevel"/>
    <w:tmpl w:val="D0D07CA2"/>
    <w:lvl w:tplc="98B85EA8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0540C9A"/>
    <w:multiLevelType w:val="hybridMultilevel"/>
    <w:tmpl w:val="75F25088"/>
    <w:lvl w:tplc="5F92CA90" w:ilvl="0">
      <w:start w:val="1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6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27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5"/>
  </w:num>
  <w:num w:numId="2">
    <w:abstractNumId w:val="21"/>
  </w:num>
  <w:num w:numId="3">
    <w:abstractNumId w:val="23"/>
  </w:num>
  <w:num w:numId="4">
    <w:abstractNumId w:val="27"/>
  </w:num>
  <w:num w:numId="5">
    <w:abstractNumId w:val="26"/>
  </w:num>
  <w:num w:numId="6">
    <w:abstractNumId w:val="7"/>
  </w:num>
  <w:num w:numId="7">
    <w:abstractNumId w:val="28"/>
  </w:num>
  <w:num w:numId="8">
    <w:abstractNumId w:val="19"/>
  </w:num>
  <w:num w:numId="9">
    <w:abstractNumId w:val="20"/>
  </w:num>
  <w:num w:numId="10">
    <w:abstractNumId w:val="2"/>
  </w:num>
  <w:num w:numId="11">
    <w:abstractNumId w:val="17"/>
  </w:num>
  <w:num w:numId="12">
    <w:abstractNumId w:val="1"/>
  </w:num>
  <w:num w:numId="13">
    <w:abstractNumId w:val="11"/>
  </w:num>
  <w:num w:numId="14">
    <w:abstractNumId w:val="3"/>
  </w:num>
  <w:num w:numId="15">
    <w:abstractNumId w:val="6"/>
  </w:num>
  <w:num w:numId="16">
    <w:abstractNumId w:val="29"/>
  </w:num>
  <w:num w:numId="17">
    <w:abstractNumId w:val="12"/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5"/>
  </w:num>
  <w:num w:numId="21">
    <w:abstractNumId w:val="4"/>
  </w:num>
  <w:num w:numId="22">
    <w:abstractNumId w:val="18"/>
  </w:num>
  <w:num w:numId="23">
    <w:abstractNumId w:val="13"/>
  </w:num>
  <w:num w:numId="24">
    <w:abstractNumId w:val="10"/>
  </w:num>
  <w:num w:numId="25">
    <w:abstractNumId w:val="8"/>
  </w:num>
  <w:num w:numId="26">
    <w:abstractNumId w:val="0"/>
  </w:num>
  <w:num w:numId="27">
    <w:abstractNumId w:val="16"/>
  </w:num>
  <w:num w:numId="28">
    <w:abstractNumId w:val="14"/>
  </w:num>
  <w:num w:numId="29">
    <w:abstractNumId w:val="25"/>
  </w:num>
  <w:num w:numId="30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151CA"/>
    <w:rsid w:val="000214DE"/>
    <w:rsid w:val="00025E48"/>
    <w:rsid w:val="000331A7"/>
    <w:rsid w:val="00033246"/>
    <w:rsid w:val="00036955"/>
    <w:rsid w:val="00036EA3"/>
    <w:rsid w:val="00040868"/>
    <w:rsid w:val="00043E7E"/>
    <w:rsid w:val="000514C1"/>
    <w:rsid w:val="000525E2"/>
    <w:rsid w:val="00052900"/>
    <w:rsid w:val="0005681D"/>
    <w:rsid w:val="00057792"/>
    <w:rsid w:val="000614BB"/>
    <w:rsid w:val="00062D8B"/>
    <w:rsid w:val="00063E80"/>
    <w:rsid w:val="0007034B"/>
    <w:rsid w:val="00070951"/>
    <w:rsid w:val="000711AE"/>
    <w:rsid w:val="00071240"/>
    <w:rsid w:val="00071F1F"/>
    <w:rsid w:val="00074B11"/>
    <w:rsid w:val="00074FC2"/>
    <w:rsid w:val="0009306D"/>
    <w:rsid w:val="00095A3D"/>
    <w:rsid w:val="000B2D5D"/>
    <w:rsid w:val="000B39EA"/>
    <w:rsid w:val="000D1227"/>
    <w:rsid w:val="000D4FA6"/>
    <w:rsid w:val="000E08EA"/>
    <w:rsid w:val="000F172F"/>
    <w:rsid w:val="000F3A12"/>
    <w:rsid w:val="000F5020"/>
    <w:rsid w:val="0011133E"/>
    <w:rsid w:val="001176AB"/>
    <w:rsid w:val="00123AD7"/>
    <w:rsid w:val="00124AE0"/>
    <w:rsid w:val="00132890"/>
    <w:rsid w:val="00136738"/>
    <w:rsid w:val="001418C9"/>
    <w:rsid w:val="00150B87"/>
    <w:rsid w:val="00156693"/>
    <w:rsid w:val="00156915"/>
    <w:rsid w:val="00160055"/>
    <w:rsid w:val="001623F8"/>
    <w:rsid w:val="001649E2"/>
    <w:rsid w:val="00174FBC"/>
    <w:rsid w:val="00175BCF"/>
    <w:rsid w:val="00175C24"/>
    <w:rsid w:val="00177B9B"/>
    <w:rsid w:val="001934A6"/>
    <w:rsid w:val="001941A3"/>
    <w:rsid w:val="00194D79"/>
    <w:rsid w:val="001A5AD0"/>
    <w:rsid w:val="001B2FC6"/>
    <w:rsid w:val="001B3171"/>
    <w:rsid w:val="001B4546"/>
    <w:rsid w:val="001B6BC3"/>
    <w:rsid w:val="001B7547"/>
    <w:rsid w:val="001C031B"/>
    <w:rsid w:val="001D2571"/>
    <w:rsid w:val="001D677E"/>
    <w:rsid w:val="001D7A02"/>
    <w:rsid w:val="001E1117"/>
    <w:rsid w:val="001E1143"/>
    <w:rsid w:val="001E22AE"/>
    <w:rsid w:val="001E298C"/>
    <w:rsid w:val="001E4463"/>
    <w:rsid w:val="001F23B9"/>
    <w:rsid w:val="0021172A"/>
    <w:rsid w:val="00213868"/>
    <w:rsid w:val="00213897"/>
    <w:rsid w:val="00217C20"/>
    <w:rsid w:val="00226055"/>
    <w:rsid w:val="00231882"/>
    <w:rsid w:val="00235EBB"/>
    <w:rsid w:val="00257203"/>
    <w:rsid w:val="00257B3A"/>
    <w:rsid w:val="00264DAC"/>
    <w:rsid w:val="00270282"/>
    <w:rsid w:val="002913ED"/>
    <w:rsid w:val="00295AF6"/>
    <w:rsid w:val="00296731"/>
    <w:rsid w:val="002B57C5"/>
    <w:rsid w:val="002D076E"/>
    <w:rsid w:val="002E1EA2"/>
    <w:rsid w:val="002E77FD"/>
    <w:rsid w:val="002F28E9"/>
    <w:rsid w:val="00300F8D"/>
    <w:rsid w:val="00302384"/>
    <w:rsid w:val="00303818"/>
    <w:rsid w:val="003169DB"/>
    <w:rsid w:val="00320D61"/>
    <w:rsid w:val="00324EEA"/>
    <w:rsid w:val="00327C42"/>
    <w:rsid w:val="003312CF"/>
    <w:rsid w:val="00345A18"/>
    <w:rsid w:val="0035530F"/>
    <w:rsid w:val="003572A2"/>
    <w:rsid w:val="003636E5"/>
    <w:rsid w:val="0037432D"/>
    <w:rsid w:val="00384A0E"/>
    <w:rsid w:val="003870E9"/>
    <w:rsid w:val="003958D8"/>
    <w:rsid w:val="003A1986"/>
    <w:rsid w:val="003A1D93"/>
    <w:rsid w:val="003A2020"/>
    <w:rsid w:val="003A586E"/>
    <w:rsid w:val="003D49C7"/>
    <w:rsid w:val="003D4DF4"/>
    <w:rsid w:val="003D711A"/>
    <w:rsid w:val="003E07F0"/>
    <w:rsid w:val="003E4DB0"/>
    <w:rsid w:val="003E6894"/>
    <w:rsid w:val="003F3770"/>
    <w:rsid w:val="00410E77"/>
    <w:rsid w:val="0042103F"/>
    <w:rsid w:val="00423B9F"/>
    <w:rsid w:val="004322DD"/>
    <w:rsid w:val="0043539F"/>
    <w:rsid w:val="00436C31"/>
    <w:rsid w:val="00444175"/>
    <w:rsid w:val="00457AC6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6249"/>
    <w:rsid w:val="00497380"/>
    <w:rsid w:val="004A5761"/>
    <w:rsid w:val="004A6B70"/>
    <w:rsid w:val="004B281F"/>
    <w:rsid w:val="004C25CB"/>
    <w:rsid w:val="004C3CFD"/>
    <w:rsid w:val="004C40DB"/>
    <w:rsid w:val="004C448B"/>
    <w:rsid w:val="004D118E"/>
    <w:rsid w:val="00510938"/>
    <w:rsid w:val="005118F8"/>
    <w:rsid w:val="00511F40"/>
    <w:rsid w:val="00512916"/>
    <w:rsid w:val="0051627A"/>
    <w:rsid w:val="00520E9F"/>
    <w:rsid w:val="00533E27"/>
    <w:rsid w:val="00535FCE"/>
    <w:rsid w:val="00540526"/>
    <w:rsid w:val="005514D1"/>
    <w:rsid w:val="00551A56"/>
    <w:rsid w:val="005526B2"/>
    <w:rsid w:val="00553067"/>
    <w:rsid w:val="005572B3"/>
    <w:rsid w:val="00562323"/>
    <w:rsid w:val="00564A54"/>
    <w:rsid w:val="0057711A"/>
    <w:rsid w:val="00582213"/>
    <w:rsid w:val="00585456"/>
    <w:rsid w:val="005865F3"/>
    <w:rsid w:val="00591CF6"/>
    <w:rsid w:val="005942BD"/>
    <w:rsid w:val="00596C04"/>
    <w:rsid w:val="005A2F47"/>
    <w:rsid w:val="005B0183"/>
    <w:rsid w:val="005B2F85"/>
    <w:rsid w:val="005B6CF4"/>
    <w:rsid w:val="005C3919"/>
    <w:rsid w:val="005C7A64"/>
    <w:rsid w:val="005D4F09"/>
    <w:rsid w:val="005D6A6F"/>
    <w:rsid w:val="005E0FAB"/>
    <w:rsid w:val="005E1134"/>
    <w:rsid w:val="005E5D91"/>
    <w:rsid w:val="005F4178"/>
    <w:rsid w:val="00602898"/>
    <w:rsid w:val="00604244"/>
    <w:rsid w:val="006206CA"/>
    <w:rsid w:val="00621FE3"/>
    <w:rsid w:val="0062477B"/>
    <w:rsid w:val="00624A82"/>
    <w:rsid w:val="00627A6B"/>
    <w:rsid w:val="00635FFF"/>
    <w:rsid w:val="0063631F"/>
    <w:rsid w:val="0064134C"/>
    <w:rsid w:val="0064317D"/>
    <w:rsid w:val="0064550A"/>
    <w:rsid w:val="00650938"/>
    <w:rsid w:val="00656E58"/>
    <w:rsid w:val="00662163"/>
    <w:rsid w:val="006629B3"/>
    <w:rsid w:val="00663B29"/>
    <w:rsid w:val="006667B7"/>
    <w:rsid w:val="00666AE5"/>
    <w:rsid w:val="00667A48"/>
    <w:rsid w:val="00670CFA"/>
    <w:rsid w:val="006738B3"/>
    <w:rsid w:val="00673B4B"/>
    <w:rsid w:val="006771AE"/>
    <w:rsid w:val="006816BA"/>
    <w:rsid w:val="006A03E2"/>
    <w:rsid w:val="006A2BF7"/>
    <w:rsid w:val="006B004B"/>
    <w:rsid w:val="006B6D4F"/>
    <w:rsid w:val="006C37CC"/>
    <w:rsid w:val="006C7C54"/>
    <w:rsid w:val="006D056C"/>
    <w:rsid w:val="006E4384"/>
    <w:rsid w:val="006E5D53"/>
    <w:rsid w:val="006F0C78"/>
    <w:rsid w:val="006F39F1"/>
    <w:rsid w:val="006F70C1"/>
    <w:rsid w:val="006F7E66"/>
    <w:rsid w:val="007014D3"/>
    <w:rsid w:val="00724073"/>
    <w:rsid w:val="007250FC"/>
    <w:rsid w:val="007356D2"/>
    <w:rsid w:val="0073792E"/>
    <w:rsid w:val="00747506"/>
    <w:rsid w:val="00756089"/>
    <w:rsid w:val="00756B2D"/>
    <w:rsid w:val="00764BE1"/>
    <w:rsid w:val="00766B01"/>
    <w:rsid w:val="00767792"/>
    <w:rsid w:val="00773C20"/>
    <w:rsid w:val="00774B6C"/>
    <w:rsid w:val="0077566B"/>
    <w:rsid w:val="007772DF"/>
    <w:rsid w:val="00787CE7"/>
    <w:rsid w:val="00797665"/>
    <w:rsid w:val="007A793A"/>
    <w:rsid w:val="007B1F7D"/>
    <w:rsid w:val="007B755A"/>
    <w:rsid w:val="007C47A7"/>
    <w:rsid w:val="007D0FFF"/>
    <w:rsid w:val="007E299B"/>
    <w:rsid w:val="007E2A7B"/>
    <w:rsid w:val="007E4B58"/>
    <w:rsid w:val="007F0F9A"/>
    <w:rsid w:val="007F1B71"/>
    <w:rsid w:val="007F3DFE"/>
    <w:rsid w:val="007F42BD"/>
    <w:rsid w:val="007F7155"/>
    <w:rsid w:val="007F7412"/>
    <w:rsid w:val="008017A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C7E89"/>
    <w:rsid w:val="008E55ED"/>
    <w:rsid w:val="008E70E5"/>
    <w:rsid w:val="008F0311"/>
    <w:rsid w:val="008F312E"/>
    <w:rsid w:val="00901671"/>
    <w:rsid w:val="0091089F"/>
    <w:rsid w:val="009241A8"/>
    <w:rsid w:val="00934762"/>
    <w:rsid w:val="009454E3"/>
    <w:rsid w:val="00957929"/>
    <w:rsid w:val="00964FEA"/>
    <w:rsid w:val="00970C98"/>
    <w:rsid w:val="00971A2A"/>
    <w:rsid w:val="00971E9F"/>
    <w:rsid w:val="00972861"/>
    <w:rsid w:val="00976D96"/>
    <w:rsid w:val="00981CD5"/>
    <w:rsid w:val="009A055F"/>
    <w:rsid w:val="009A2178"/>
    <w:rsid w:val="009A2238"/>
    <w:rsid w:val="009A504C"/>
    <w:rsid w:val="009B4192"/>
    <w:rsid w:val="009C7DF8"/>
    <w:rsid w:val="009D4B46"/>
    <w:rsid w:val="009D7F9F"/>
    <w:rsid w:val="009E6277"/>
    <w:rsid w:val="009E7B92"/>
    <w:rsid w:val="00A024DD"/>
    <w:rsid w:val="00A052BD"/>
    <w:rsid w:val="00A06C41"/>
    <w:rsid w:val="00A10098"/>
    <w:rsid w:val="00A14499"/>
    <w:rsid w:val="00A21257"/>
    <w:rsid w:val="00A21E60"/>
    <w:rsid w:val="00A22401"/>
    <w:rsid w:val="00A232E1"/>
    <w:rsid w:val="00A26165"/>
    <w:rsid w:val="00A32A20"/>
    <w:rsid w:val="00A60D11"/>
    <w:rsid w:val="00A64DE0"/>
    <w:rsid w:val="00A74A0F"/>
    <w:rsid w:val="00A74E7D"/>
    <w:rsid w:val="00A754B8"/>
    <w:rsid w:val="00A816AE"/>
    <w:rsid w:val="00A83C38"/>
    <w:rsid w:val="00A865C8"/>
    <w:rsid w:val="00A92522"/>
    <w:rsid w:val="00A95656"/>
    <w:rsid w:val="00AA29CA"/>
    <w:rsid w:val="00AA6802"/>
    <w:rsid w:val="00AC528D"/>
    <w:rsid w:val="00AD1D38"/>
    <w:rsid w:val="00AD5649"/>
    <w:rsid w:val="00AE2E7A"/>
    <w:rsid w:val="00AE3593"/>
    <w:rsid w:val="00AE528E"/>
    <w:rsid w:val="00AE5C27"/>
    <w:rsid w:val="00AF32C1"/>
    <w:rsid w:val="00AF3699"/>
    <w:rsid w:val="00AF3A72"/>
    <w:rsid w:val="00AF5832"/>
    <w:rsid w:val="00AF6C17"/>
    <w:rsid w:val="00AF7F37"/>
    <w:rsid w:val="00B068D5"/>
    <w:rsid w:val="00B07E69"/>
    <w:rsid w:val="00B10266"/>
    <w:rsid w:val="00B2158F"/>
    <w:rsid w:val="00B215AA"/>
    <w:rsid w:val="00B34A18"/>
    <w:rsid w:val="00B430D0"/>
    <w:rsid w:val="00B46924"/>
    <w:rsid w:val="00B5201C"/>
    <w:rsid w:val="00B5561D"/>
    <w:rsid w:val="00B71997"/>
    <w:rsid w:val="00B7751E"/>
    <w:rsid w:val="00B820A7"/>
    <w:rsid w:val="00B84E19"/>
    <w:rsid w:val="00B84FC8"/>
    <w:rsid w:val="00B85720"/>
    <w:rsid w:val="00B85B7B"/>
    <w:rsid w:val="00B929AB"/>
    <w:rsid w:val="00B92B3F"/>
    <w:rsid w:val="00BA1805"/>
    <w:rsid w:val="00BA65AF"/>
    <w:rsid w:val="00BA70BB"/>
    <w:rsid w:val="00BB357F"/>
    <w:rsid w:val="00BC5335"/>
    <w:rsid w:val="00BD0C54"/>
    <w:rsid w:val="00BD72EA"/>
    <w:rsid w:val="00BE0375"/>
    <w:rsid w:val="00BE3EFD"/>
    <w:rsid w:val="00BF0582"/>
    <w:rsid w:val="00BF4894"/>
    <w:rsid w:val="00C0470F"/>
    <w:rsid w:val="00C278F7"/>
    <w:rsid w:val="00C4028B"/>
    <w:rsid w:val="00C419CB"/>
    <w:rsid w:val="00C53D31"/>
    <w:rsid w:val="00C5657A"/>
    <w:rsid w:val="00C6080E"/>
    <w:rsid w:val="00C72DF8"/>
    <w:rsid w:val="00C731A7"/>
    <w:rsid w:val="00C878D9"/>
    <w:rsid w:val="00C90EBF"/>
    <w:rsid w:val="00C92678"/>
    <w:rsid w:val="00CA6BC9"/>
    <w:rsid w:val="00CC2AAD"/>
    <w:rsid w:val="00CC5B38"/>
    <w:rsid w:val="00CD4C02"/>
    <w:rsid w:val="00CD7611"/>
    <w:rsid w:val="00CE3515"/>
    <w:rsid w:val="00CE5D6F"/>
    <w:rsid w:val="00CE649B"/>
    <w:rsid w:val="00CE784C"/>
    <w:rsid w:val="00CF18B1"/>
    <w:rsid w:val="00CF1903"/>
    <w:rsid w:val="00D01990"/>
    <w:rsid w:val="00D045CD"/>
    <w:rsid w:val="00D10DAA"/>
    <w:rsid w:val="00D11948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22F6"/>
    <w:rsid w:val="00D539F5"/>
    <w:rsid w:val="00D65332"/>
    <w:rsid w:val="00D65BCD"/>
    <w:rsid w:val="00D67424"/>
    <w:rsid w:val="00D722BC"/>
    <w:rsid w:val="00D74056"/>
    <w:rsid w:val="00D77443"/>
    <w:rsid w:val="00D82F1C"/>
    <w:rsid w:val="00D95B51"/>
    <w:rsid w:val="00D96F52"/>
    <w:rsid w:val="00DA015A"/>
    <w:rsid w:val="00DA22EC"/>
    <w:rsid w:val="00DA62B6"/>
    <w:rsid w:val="00DA7D77"/>
    <w:rsid w:val="00DB1AB9"/>
    <w:rsid w:val="00DB7B83"/>
    <w:rsid w:val="00DC70C4"/>
    <w:rsid w:val="00DC7C8F"/>
    <w:rsid w:val="00DD4FC1"/>
    <w:rsid w:val="00DD7199"/>
    <w:rsid w:val="00DE0628"/>
    <w:rsid w:val="00DE5CB3"/>
    <w:rsid w:val="00DE7DC1"/>
    <w:rsid w:val="00DF258A"/>
    <w:rsid w:val="00E014FF"/>
    <w:rsid w:val="00E107DA"/>
    <w:rsid w:val="00E12857"/>
    <w:rsid w:val="00E23716"/>
    <w:rsid w:val="00E27264"/>
    <w:rsid w:val="00E32A1A"/>
    <w:rsid w:val="00E34898"/>
    <w:rsid w:val="00E425A9"/>
    <w:rsid w:val="00E63F4A"/>
    <w:rsid w:val="00E70CFA"/>
    <w:rsid w:val="00E72DC3"/>
    <w:rsid w:val="00E7488D"/>
    <w:rsid w:val="00E77C59"/>
    <w:rsid w:val="00E808A8"/>
    <w:rsid w:val="00E87521"/>
    <w:rsid w:val="00E87803"/>
    <w:rsid w:val="00E90F50"/>
    <w:rsid w:val="00EA18D7"/>
    <w:rsid w:val="00EB57B0"/>
    <w:rsid w:val="00ED1C3E"/>
    <w:rsid w:val="00ED53FA"/>
    <w:rsid w:val="00EE7A6A"/>
    <w:rsid w:val="00EF0DC8"/>
    <w:rsid w:val="00EF113E"/>
    <w:rsid w:val="00EF7218"/>
    <w:rsid w:val="00F11E60"/>
    <w:rsid w:val="00F167C3"/>
    <w:rsid w:val="00F179EE"/>
    <w:rsid w:val="00F24E9E"/>
    <w:rsid w:val="00F25831"/>
    <w:rsid w:val="00F327AD"/>
    <w:rsid w:val="00F4713E"/>
    <w:rsid w:val="00F5307A"/>
    <w:rsid w:val="00F67D52"/>
    <w:rsid w:val="00F77F57"/>
    <w:rsid w:val="00F8153A"/>
    <w:rsid w:val="00F81FE4"/>
    <w:rsid w:val="00F8426E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676D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eastAsia="Calibri" w:hAnsi="Calibri" w:ascii="Calibri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D522F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0E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0EBF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0EBF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0EBF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0EBF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ascii="Calibri" w:eastAsia="Calibri" w:hAnsi="Calibri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D522F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0E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0EBF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0EBF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0EBF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0EBF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0288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223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49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389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2019.</izvorni_sadrzaj>
    <derivirana_varijabla naziv="DomainObject.DatumDonosenjaOdluke_1">25.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St-901/2013</izvorni_sadrzaj>
    <derivirana_varijabla naziv="DomainObject.Predmet.OznakaBroj_1">St-901/2013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PETROVA GORA zastupanog po punomoćniku Darko Maržić</izvorni_sadrzaj>
    <derivirana_varijabla naziv="DomainObject.Predmet.ProtustrankaFormated_1">  POLJOPRIVREDNA ZADRUGA PETROVA GORA zastupanog po punomoćniku Darko Maržić</derivirana_varijabla>
  </DomainObject.Predmet.ProtustrankaFormated>
  <DomainObject.Predmet.ProtustrankaFormatedOIB>
    <izvorni_sadrzaj>  POLJOPRIVREDNA ZADRUGA PETROVA GORA, OIB 69602856930 zastupanog po punomoćniku Darko Maržić</izvorni_sadrzaj>
    <derivirana_varijabla naziv="DomainObject.Predmet.ProtustrankaFormatedOIB_1">  POLJOPRIVREDNA ZADRUGA PETROVA GORA, OIB 69602856930 zastupanog po punomoćniku Darko Maržić</derivirana_varijabla>
  </DomainObject.Predmet.ProtustrankaFormatedOIB>
  <DomainObject.Predmet.ProtustrankaFormatedWithAdress>
    <izvorni_sadrzaj> POLJOPRIVREDNA ZADRUGA PETROVA GORA, KRIŽNOG PUTA 6, 44410 Gvozd zastupanog po punomoćniku Darko Maržić</izvorni_sadrzaj>
    <derivirana_varijabla naziv="DomainObject.Predmet.ProtustrankaFormatedWithAdress_1"> POLJOPRIVREDNA ZADRUGA PETROVA GORA, KRIŽNOG PUTA 6, 44410 Gvozd zastupanog po punomoćniku Darko Maržić</derivirana_varijabla>
  </DomainObject.Predmet.ProtustrankaFormatedWithAdress>
  <DomainObject.Predmet.ProtustrankaFormatedWithAdressOIB>
    <izvorni_sadrzaj> POLJOPRIVREDNA ZADRUGA PETROVA GORA, OIB 69602856930, KRIŽNOG PUTA 6, 44410 Gvozd zastupanog po punomoćniku Darko Maržić</izvorni_sadrzaj>
    <derivirana_varijabla naziv="DomainObject.Predmet.ProtustrankaFormatedWithAdressOIB_1"> POLJOPRIVREDNA ZADRUGA PETROVA GORA, OIB 69602856930, KRIŽNOG PUTA 6, 44410 Gvozd zastupanog po punomoćniku Darko Maržić</derivirana_varijabla>
  </DomainObject.Predmet.ProtustrankaFormatedWithAdressOIB>
  <DomainObject.Predmet.ProtustrankaWithAdress>
    <izvorni_sadrzaj>POLJOPRIVREDNA ZADRUGA PETROVA GORA KRIŽNOG PUTA 6, 44410 Gvozd</izvorni_sadrzaj>
    <derivirana_varijabla naziv="DomainObject.Predmet.ProtustrankaWithAdress_1">POLJOPRIVREDNA ZADRUGA PETROVA GORA KRIŽNOG PUTA 6, 44410 Gvozd</derivirana_varijabla>
  </DomainObject.Predmet.ProtustrankaWithAdress>
  <DomainObject.Predmet.ProtustrankaWithAdressOIB>
    <izvorni_sadrzaj>POLJOPRIVREDNA ZADRUGA PETROVA GORA, OIB 69602856930, KRIŽNOG PUTA 6, 44410 Gvozd</izvorni_sadrzaj>
    <derivirana_varijabla naziv="DomainObject.Predmet.ProtustrankaWithAdressOIB_1">POLJOPRIVREDNA ZADRUGA PETROVA GORA, OIB 69602856930, KRIŽNOG PUTA 6, 44410 Gvozd</derivirana_varijabla>
  </DomainObject.Predmet.ProtustrankaWithAdressOIB>
  <DomainObject.Predmet.ProtustrankaNazivFormated>
    <izvorni_sadrzaj>POLJOPRIVREDNA ZADRUGA PETROVA GORA</izvorni_sadrzaj>
    <derivirana_varijabla naziv="DomainObject.Predmet.ProtustrankaNazivFormated_1">POLJOPRIVREDNA ZADRUGA PETROVA GORA</derivirana_varijabla>
  </DomainObject.Predmet.ProtustrankaNazivFormated>
  <DomainObject.Predmet.ProtustrankaNazivFormatedOIB>
    <izvorni_sadrzaj>POLJOPRIVREDNA ZADRUGA PETROVA GORA, OIB 69602856930</izvorni_sadrzaj>
    <derivirana_varijabla naziv="DomainObject.Predmet.ProtustrankaNazivFormatedOIB_1">POLJOPRIVREDNA ZADRUGA PETROVA GORA, OIB 69602856930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EKO SELO MLIN SRNJAK d.o.o. za poljoprivredu, proizvodnju i usluge; Tomislav Tandarić; Martina Švigir; Marko Radovečki; ŠIBENSKE DELICIJE d.o.o. za trgovinu i usluge; Mineo Pejić; ZID TRADE d.o.o. za građenje, trgovinu i usluge; POPLAR d. o. o. za usluge; Ivan Milardović</izvorni_sadrzaj>
    <derivirana_varijabla naziv="DomainObject.Predmet.StrankaFormated_1">  FINA ZAGREB; EKO SELO MLIN SRNJAK d.o.o. za poljoprivredu, proizvodnju i usluge; Tomislav Tandarić; Martina Švigir; Marko Radovečki; ŠIBENSKE DELICIJE d.o.o. za trgovinu i usluge; Mineo Pejić; ZID TRADE d.o.o. za građenje, trgovinu i usluge; POPLAR d. o. o. za usluge; Ivan Milardović</derivirana_varijabla>
  </DomainObject.Predmet.StrankaFormated>
  <DomainObject.Predmet.StrankaFormatedOIB>
    <izvorni_sadrzaj>  FINA ZAGREB, OIB 85821130368; EKO SELO MLIN SRNJAK d.o.o. za poljoprivredu, proizvodnju i usluge, OIB 54178999905; Tomislav Tandarić, OIB 77355068339; Martina Švigir, OIB 97304640046; Marko Radovečki, OIB 39028211350; ŠIBENSKE DELICIJE d.o.o. za trgovinu i usluge, OIB 71685075389; Mineo Pejić, OIB 30792059646; ZID TRADE d.o.o. za građenje, trgovinu i usluge, OIB 17309934168; POPLAR d. o. o. za usluge, OIB 73164521771; Ivan Milardović</izvorni_sadrzaj>
    <derivirana_varijabla naziv="DomainObject.Predmet.StrankaFormatedOIB_1">  FINA ZAGREB, OIB 85821130368; EKO SELO MLIN SRNJAK d.o.o. za poljoprivredu, proizvodnju i usluge, OIB 54178999905; Tomislav Tandarić, OIB 77355068339; Martina Švigir, OIB 97304640046; Marko Radovečki, OIB 39028211350; ŠIBENSKE DELICIJE d.o.o. za trgovinu i usluge, OIB 71685075389; Mineo Pejić, OIB 30792059646; ZID TRADE d.o.o. za građenje, trgovinu i usluge, OIB 17309934168; POPLAR d. o. o. za usluge, OIB 73164521771; Ivan Milardović</derivirana_varijabla>
  </DomainObject.Predmet.StrankaFormatedOIB>
  <DomainObject.Predmet.StrankaFormatedWithAdress>
    <izvorni_sadrzaj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Začretski; ŠIBENSKE DELICIJE d.o.o. za trgovinu i usluge, Hrvoja Macanovića 37, 10000 Zagreb; Mineo Pejić, Ulica Ivane Brlić-Mažuranić 7, 10000 Zagreb; ZID TRADE d.o.o. za građenje, trgovinu i usluge, A. Medulića 4A, 35000 Slavonski Brod; POPLAR d. o. o. za usluge, Ivana Gorana Kovačića 178, 51314 Ravna Gora; Ivan Milardović</izvorni_sadrzaj>
    <derivirana_varijabla naziv="DomainObject.Predmet.StrankaFormatedWithAdress_1"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Začretski; ŠIBENSKE DELICIJE d.o.o. za trgovinu i usluge, Hrvoja Macanovića 37, 10000 Zagreb; Mineo Pejić, Ulica Ivane Brlić-Mažuranić 7, 10000 Zagreb; ZID TRADE d.o.o. za građenje, trgovinu i usluge, A. Medulića 4A, 35000 Slavonski Brod; POPLAR d. o. o. za usluge, Ivana Gorana Kovačića 178, 51314 Ravna Gora; Ivan Milardović</derivirana_varijabla>
  </DomainObject.Predmet.StrankaFormatedWithAdress>
  <DomainObject.Predmet.StrankaFormatedWithAdressOIB>
    <izvorni_sadrzaj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Začretski; ŠIBENSKE DELICIJE d.o.o. za trgovinu i usluge, OIB 71685075389, Hrvoja Macanovića 37, 10000 Zagreb; Mineo Pejić, OIB 30792059646, Ulica Ivane Brlić-Mažuranić 7, 10000 Zagreb; ZID TRADE d.o.o. za građenje, trgovinu i usluge, OIB 17309934168, A. Medulića 4A, 35000 Slavonski Brod; POPLAR d. o. o. za usluge, OIB 73164521771, Ivana Gorana Kovačića 178, 51314 Ravna Gora; Ivan Milardović</izvorni_sadrzaj>
    <derivirana_varijabla naziv="DomainObject.Predmet.StrankaFormatedWithAdressOIB_1"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Začretski; ŠIBENSKE DELICIJE d.o.o. za trgovinu i usluge, OIB 71685075389, Hrvoja Macanovića 37, 10000 Zagreb; Mineo Pejić, OIB 30792059646, Ulica Ivane Brlić-Mažuranić 7, 10000 Zagreb; ZID TRADE d.o.o. za građenje, trgovinu i usluge, OIB 17309934168, A. Medulića 4A, 35000 Slavonski Brod; POPLAR d. o. o. za usluge, OIB 73164521771, Ivana Gorana Kovačića 178, 51314 Ravna Gora; Ivan Milardović</derivirana_varijabla>
  </DomainObject.Predmet.StrankaFormatedWithAdressOIB>
  <DomainObject.Predmet.StrankaWithAdress>
    <izvorni_sadrzaj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Začretski,ŠIBENSKE DELICIJE d.o.o. za trgovinu i usluge Hrvoja Macanovića 37,10000 Zagreb,Mineo Pejić Ulica Ivane Brlić-Mažuranić 7,10000 Zagreb,ZID TRADE d.o.o. za građenje, trgovinu i usluge A. Medulića 4A,35000 Slavonski Brod,POPLAR d. o. o. za usluge Ivana Gorana Kovačića 178,51314 Ravna Gora,Ivan Milardović </izvorni_sadrzaj>
    <derivirana_varijabla naziv="DomainObject.Predmet.StrankaWithAdress_1"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Začretski,ŠIBENSKE DELICIJE d.o.o. za trgovinu i usluge Hrvoja Macanovića 37,10000 Zagreb,Mineo Pejić Ulica Ivane Brlić-Mažuranić 7,10000 Zagreb,ZID TRADE d.o.o. za građenje, trgovinu i usluge A. Medulića 4A,35000 Slavonski Brod,POPLAR d. o. o. za usluge Ivana Gorana Kovačića 178,51314 Ravna Gora,Ivan Milardović </derivirana_varijabla>
  </DomainObject.Predmet.StrankaWithAdress>
  <DomainObject.Predmet.StrankaWithAdressOIB>
    <izvorni_sadrzaj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Začretski,ŠIBENSKE DELICIJE d.o.o. za trgovinu i usluge, OIB 71685075389, Hrvoja Macanovića 37,10000 Zagreb,Mineo Pejić, OIB 30792059646, Ulica Ivane Brlić-Mažuranić 7,10000 Zagreb,ZID TRADE d.o.o. za građenje, trgovinu i usluge, OIB 17309934168, A. Medulića 4A,35000 Slavonski Brod,POPLAR d. o. o. za usluge, OIB 73164521771, Ivana Gorana Kovačića 178,51314 Ravna Gora,Ivan Milardović</izvorni_sadrzaj>
    <derivirana_varijabla naziv="DomainObject.Predmet.StrankaWithAdressOIB_1"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Začretski,ŠIBENSKE DELICIJE d.o.o. za trgovinu i usluge, OIB 71685075389, Hrvoja Macanovića 37,10000 Zagreb,Mineo Pejić, OIB 30792059646, Ulica Ivane Brlić-Mažuranić 7,10000 Zagreb,ZID TRADE d.o.o. za građenje, trgovinu i usluge, OIB 17309934168, A. Medulića 4A,35000 Slavonski Brod,POPLAR d. o. o. za usluge, OIB 73164521771, Ivana Gorana Kovačića 178,51314 Ravna Gora,Ivan Milardović</derivirana_varijabla>
  </DomainObject.Predmet.StrankaWithAdressOIB>
  <DomainObject.Predmet.StrankaNazivFormated>
    <izvorni_sadrzaj>FINA ZAGREB,EKO SELO MLIN SRNJAK d.o.o. za poljoprivredu, proizvodnju i usluge,Tomislav Tandarić,Martina Švigir,Marko Radovečki,ŠIBENSKE DELICIJE d.o.o. za trgovinu i usluge,Mineo Pejić,ZID TRADE d.o.o. za građenje, trgovinu i usluge,POPLAR d. o. o. za usluge,Ivan Milardović</izvorni_sadrzaj>
    <derivirana_varijabla naziv="DomainObject.Predmet.StrankaNazivFormated_1">FINA ZAGREB,EKO SELO MLIN SRNJAK d.o.o. za poljoprivredu, proizvodnju i usluge,Tomislav Tandarić,Martina Švigir,Marko Radovečki,ŠIBENSKE DELICIJE d.o.o. za trgovinu i usluge,Mineo Pejić,ZID TRADE d.o.o. za građenje, trgovinu i usluge,POPLAR d. o. o. za usluge,Ivan Milardović</derivirana_varijabla>
  </DomainObject.Predmet.StrankaNazivFormated>
  <DomainObject.Predmet.StrankaNazivFormatedOIB>
    <izvorni_sadrzaj>FINA ZAGREB, OIB 85821130368,EKO SELO MLIN SRNJAK d.o.o. za poljoprivredu, proizvodnju i usluge, OIB 54178999905,Tomislav Tandarić, OIB 77355068339,Martina Švigir, OIB 97304640046,Marko Radovečki, OIB 39028211350,ŠIBENSKE DELICIJE d.o.o. za trgovinu i usluge, OIB 71685075389,Mineo Pejić, OIB 30792059646,ZID TRADE d.o.o. za građenje, trgovinu i usluge, OIB 17309934168,POPLAR d. o. o. za usluge, OIB 73164521771,Ivan Milardović</izvorni_sadrzaj>
    <derivirana_varijabla naziv="DomainObject.Predmet.StrankaNazivFormatedOIB_1">FINA ZAGREB, OIB 85821130368,EKO SELO MLIN SRNJAK d.o.o. za poljoprivredu, proizvodnju i usluge, OIB 54178999905,Tomislav Tandarić, OIB 77355068339,Martina Švigir, OIB 97304640046,Marko Radovečki, OIB 39028211350,ŠIBENSKE DELICIJE d.o.o. za trgovinu i usluge, OIB 71685075389,Mineo Pejić, OIB 30792059646,ZID TRADE d.o.o. za građenje, trgovinu i usluge, OIB 17309934168,POPLAR d. o. o. za usluge, OIB 73164521771,Ivan Milardović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</izvorni_sadrzaj>
    <derivirana_varijabla naziv="DomainObject.Predmet.StrankaListFormated_1"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</derivirana_varijabla>
  </DomainObject.Predmet.StrankaListFormated>
  <DomainObject.Predmet.StrankaList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  <item>POPLAR d. o. o. za usluge, OIB 73164521771</item>
      <item>Ivan Milardović</item>
    </izvorni_sadrzaj>
    <derivirana_varijabla naziv="DomainObject.Predmet.StrankaList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  <item>POPLAR d. o. o. za usluge, OIB 73164521771</item>
      <item>Ivan Milardović</item>
    </derivirana_varijabla>
  </DomainObject.Predmet.StrankaListFormatedOIB>
  <DomainObject.Predmet.StrankaListFormatedWithAdress>
    <izvorni_sadrzaj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  <item>ŠIBENSKE DELICIJE d.o.o. za trgovinu i usluge, Hrvoja Macanovića 37, 10000 Zagreb</item>
      <item>Mineo Pejić, Ulica Ivane Brlić-Mažuranić 7, 10000 Zagreb</item>
      <item>ZID TRADE d.o.o. za građenje, trgovinu i usluge, A. Medulića 4A, 35000 Slavonski Brod</item>
      <item>POPLAR d. o. o. za usluge, Ivana Gorana Kovačića 178, 51314 Ravna Gora</item>
      <item>Ivan Milardović</item>
    </izvorni_sadrzaj>
    <derivirana_varijabla naziv="DomainObject.Predmet.StrankaListFormatedWithAdress_1"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  <item>ŠIBENSKE DELICIJE d.o.o. za trgovinu i usluge, Hrvoja Macanovića 37, 10000 Zagreb</item>
      <item>Mineo Pejić, Ulica Ivane Brlić-Mažuranić 7, 10000 Zagreb</item>
      <item>ZID TRADE d.o.o. za građenje, trgovinu i usluge, A. Medulića 4A, 35000 Slavonski Brod</item>
      <item>POPLAR d. o. o. za usluge, Ivana Gorana Kovačića 178, 51314 Ravna Gora</item>
      <item>Ivan Milardović</item>
    </derivirana_varijabla>
  </DomainObject.Predmet.StrankaListFormatedWithAdress>
  <DomainObject.Predmet.StrankaListFormatedWithAdressOIB>
    <izvorni_sadrzaj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  <item>ŠIBENSKE DELICIJE d.o.o. za trgovinu i usluge, OIB 71685075389, Hrvoja Macanovića 37, 10000 Zagreb</item>
      <item>Mineo Pejić, OIB 30792059646, Ulica Ivane Brlić-Mažuranić 7, 10000 Zagreb</item>
      <item>ZID TRADE d.o.o. za građenje, trgovinu i usluge, OIB 17309934168, A. Medulića 4A, 35000 Slavonski Brod</item>
      <item>POPLAR d. o. o. za usluge, OIB 73164521771, Ivana Gorana Kovačića 178, 51314 Ravna Gora</item>
      <item>Ivan Milardović</item>
    </izvorni_sadrzaj>
    <derivirana_varijabla naziv="DomainObject.Predmet.StrankaListFormatedWithAdressOIB_1"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  <item>ŠIBENSKE DELICIJE d.o.o. za trgovinu i usluge, OIB 71685075389, Hrvoja Macanovića 37, 10000 Zagreb</item>
      <item>Mineo Pejić, OIB 30792059646, Ulica Ivane Brlić-Mažuranić 7, 10000 Zagreb</item>
      <item>ZID TRADE d.o.o. za građenje, trgovinu i usluge, OIB 17309934168, A. Medulića 4A, 35000 Slavonski Brod</item>
      <item>POPLAR d. o. o. za usluge, OIB 73164521771, Ivana Gorana Kovačića 178, 51314 Ravna Gora</item>
      <item>Ivan Milardović</item>
    </derivirana_varijabla>
  </DomainObject.Predmet.StrankaListFormatedWithAdressOIB>
  <DomainObject.Predmet.StrankaListNazivFormated>
    <izvorni_sadrzaj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</izvorni_sadrzaj>
    <derivirana_varijabla naziv="DomainObject.Predmet.StrankaListNazivFormated_1"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</derivirana_varijabla>
  </DomainObject.Predmet.StrankaListNazivFormated>
  <DomainObject.Predmet.StrankaListNaziv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  <item>POPLAR d. o. o. za usluge, OIB 73164521771</item>
      <item>Ivan Milardović</item>
    </izvorni_sadrzaj>
    <derivirana_varijabla naziv="DomainObject.Predmet.StrankaListNaziv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  <item>POPLAR d. o. o. za usluge, OIB 73164521771</item>
      <item>Ivan Milardović</item>
    </derivirana_varijabla>
  </DomainObject.Predmet.StrankaListNazivFormatedOIB>
  <DomainObject.Predmet.ProtuStrankaListFormated>
    <izvorni_sadrzaj>
      <item>POLJOPRIVREDNA ZADRUGA PETROVA GORA zastupanog po punomoćniku Darko Maržić</item>
    </izvorni_sadrzaj>
    <derivirana_varijabla naziv="DomainObject.Predmet.ProtuStrankaListFormated_1">
      <item>POLJOPRIVREDNA ZADRUGA PETROVA GORA zastupanog po punomoćniku Darko Maržić</item>
    </derivirana_varijabla>
  </DomainObject.Predmet.ProtuStrankaListFormated>
  <DomainObject.Predmet.ProtuStrankaListFormatedOIB>
    <izvorni_sadrzaj>
      <item>POLJOPRIVREDNA ZADRUGA PETROVA GORA, OIB 69602856930 zastupanog po punomoćniku Darko Maržić</item>
    </izvorni_sadrzaj>
    <derivirana_varijabla naziv="DomainObject.Predmet.ProtuStrankaListFormatedOIB_1">
      <item>POLJOPRIVREDNA ZADRUGA PETROVA GORA, OIB 69602856930 zastupanog po punomoćniku Darko Maržić</item>
    </derivirana_varijabla>
  </DomainObject.Predmet.ProtuStrankaListFormatedOIB>
  <DomainObject.Predmet.ProtuStrankaListFormatedWithAdress>
    <izvorni_sadrzaj>
      <item>POLJOPRIVREDNA ZADRUGA PETROVA GORA, KRIŽNOG PUTA 6, 44410 Gvozd zastupanog po punomoćniku Darko Maržić</item>
    </izvorni_sadrzaj>
    <derivirana_varijabla naziv="DomainObject.Predmet.ProtuStrankaListFormatedWithAdress_1">
      <item>POLJOPRIVREDNA ZADRUGA PETROVA GORA, KRIŽNOG PUTA 6, 44410 Gvozd zastupanog po punomoćniku Darko Maržić</item>
    </derivirana_varijabla>
  </DomainObject.Predmet.ProtuStrankaListFormatedWithAdress>
  <DomainObject.Predmet.ProtuStrankaListFormatedWithAdressOIB>
    <izvorni_sadrzaj>
      <item>POLJOPRIVREDNA ZADRUGA PETROVA GORA, OIB 69602856930, KRIŽNOG PUTA 6, 44410 Gvozd zastupanog po punomoćniku Darko Maržić</item>
    </izvorni_sadrzaj>
    <derivirana_varijabla naziv="DomainObject.Predmet.ProtuStrankaListFormatedWithAdressOIB_1">
      <item>POLJOPRIVREDNA ZADRUGA PETROVA GORA, OIB 69602856930, KRIŽNOG PUTA 6, 44410 Gvozd zastupanog po punomoćniku Darko Maržić</item>
    </derivirana_varijabla>
  </DomainObject.Predmet.ProtuStrankaListFormatedWithAdressOIB>
  <DomainObject.Predmet.ProtuStrankaListNazivFormated>
    <izvorni_sadrzaj>
      <item>POLJOPRIVREDNA ZADRUGA PETROVA GORA</item>
    </izvorni_sadrzaj>
    <derivirana_varijabla naziv="DomainObject.Predmet.ProtuStrankaListNazivFormated_1">
      <item>POLJOPRIVREDNA ZADRUGA PETROVA GORA</item>
    </derivirana_varijabla>
  </DomainObject.Predmet.ProtuStrankaListNazivFormated>
  <DomainObject.Predmet.ProtuStrankaListNazivFormatedOIB>
    <izvorni_sadrzaj>
      <item>POLJOPRIVREDNA ZADRUGA PETROVA GORA, OIB 69602856930</item>
    </izvorni_sadrzaj>
    <derivirana_varijabla naziv="DomainObject.Predmet.ProtuStrankaListNazivFormatedOIB_1">
      <item>POLJOPRIVREDNA ZADRUGA PETROVA GORA, OIB 69602856930</item>
    </derivirana_varijabla>
  </DomainObject.Predmet.ProtuStrankaListNazivFormatedOIB>
  <DomainObject.Predmet.OstaliList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_1"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>
  <DomainObject.Predmet.OstaliList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OIB>
  <DomainObject.Predmet.OstaliListFormatedWithAdress>
    <izvorni_sadrzaj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_1"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>
  <DomainObject.Predmet.OstaliListFormatedWithAdressOIB>
    <izvorni_sadrzaj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OIB_1"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OIB>
  <DomainObject.Predmet.OstaliListNaziv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izvorni_sadrzaj>
    <derivirana_varijabla naziv="DomainObject.Predmet.OstaliListNazivFormated_1"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derivirana_varijabla>
  </DomainObject.Predmet.OstaliListNazivFormated>
  <DomainObject.Predmet.OstaliListNaziv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izvorni_sadrzaj>
    <derivirana_varijabla naziv="DomainObject.Predmet.OstaliListNaziv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2019.</izvorni_sadrzaj>
    <derivirana_varijabla naziv="DomainObject.Datum_1">25.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POLJOPRIVREDNA ZADRUGA PETROVA GORA</izvorni_sadrzaj>
    <derivirana_varijabla naziv="DomainObject.Predmet.ProtustrankaIDrugi_1">POLJOPRIVREDNA ZADRUGA PETROVA GORA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POLJOPRIVREDNA ZADRUGA PETROVA GORA, OIB 69602856930, KRIŽNOG PUTA 6, 44410 Gvozd</izvorni_sadrzaj>
    <derivirana_varijabla naziv="DomainObject.Predmet.ProtustrankaIDrugiAdressOIB_1">POLJOPRIVREDNA ZADRUGA PETROVA GORA, OIB 69602856930, KRIŽNOG PUTA 6,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</izvorni_sadrzaj>
    <derivirana_varijabla naziv="DomainObject.Predmet.SudioniciListNaziv_1"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</derivirana_varijabla>
  </DomainObject.Predmet.SudioniciListNaziv>
  <DomainObject.Predmet.SudioniciListAdressOIB>
    <izvorni_sadrzaj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  <item>ŠIBENSKE DELICIJE d.o.o. za trgovinu i usluge, OIB 71685075389, Hrvoja Macanovića 37,10000 Zagreb</item>
      <item>Mineo Pejić, OIB 30792059646, Ulica Ivane Brlić-Mažuranić 7,10000 Zagreb</item>
      <item>ZID TRADE d.o.o. za građenje, trgovinu i usluge, OIB 17309934168, A. Medulića 4A,35000 Slavonski Brod</item>
      <item>POPLAR d. o. o. za usluge, OIB 73164521771, Ivana Gorana Kovačića 178,51314 Ravna Gora</item>
      <item>Ivan Milardović</item>
    </izvorni_sadrzaj>
    <derivirana_varijabla naziv="DomainObject.Predmet.SudioniciListAdressOIB_1"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  <item>ŠIBENSKE DELICIJE d.o.o. za trgovinu i usluge, OIB 71685075389, Hrvoja Macanovića 37,10000 Zagreb</item>
      <item>Mineo Pejić, OIB 30792059646, Ulica Ivane Brlić-Mažuranić 7,10000 Zagreb</item>
      <item>ZID TRADE d.o.o. za građenje, trgovinu i usluge, OIB 17309934168, A. Medulića 4A,35000 Slavonski Brod</item>
      <item>POPLAR d. o. o. za usluge, OIB 73164521771, Ivana Gorana Kovačića 178,51314 Ravna Gora</item>
      <item>Ivan Milardović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  <item>, OIB 71685075389</item>
      <item>, OIB 30792059646</item>
      <item>, OIB 17309934168</item>
      <item>, OIB 73164521771</item>
      <item>, OIB null</item>
    </izvorni_sadrzaj>
    <derivirana_varijabla naziv="DomainObject.Predmet.SudioniciListNazivOIB_1"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  <item>, OIB 71685075389</item>
      <item>, OIB 30792059646</item>
      <item>, OIB 17309934168</item>
      <item>, OIB 73164521771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prosinca 2018.</izvorni_sadrzaj>
    <derivirana_varijabla naziv="DomainObject.Predmet.DatumZadnjeOdrzaneSudskeRadnje_1">13. prosinca 2018.</derivirana_varijabla>
  </DomainObject.Predmet.DatumZadnjeOdrzaneSudskeRadnje>
  <DomainObject.PredzadnjaOdlukaIzPredmeta.DatumDonosenjaOdluke>
    <izvorni_sadrzaj>13. prosinca 2018.</izvorni_sadrzaj>
    <derivirana_varijabla naziv="DomainObject.PredzadnjaOdlukaIzPredmeta.DatumDonosenjaOdluke_1">13. prosinca 2018.</derivirana_varijabla>
  </DomainObject.PredzadnjaOdlukaIzPredmeta.DatumDonosenjaOdluke>
  <DomainObject.PredzadnjaOdlukaIzPredmeta.Oznaka>
    <izvorni_sadrzaj>St-901/2013-190</izvorni_sadrzaj>
    <derivirana_varijabla naziv="DomainObject.PredzadnjaOdlukaIzPredmeta.Oznaka_1">St-901/2013-190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6</properties:Pages>
  <properties:Words>2437</properties:Words>
  <properties:Characters>11698</properties:Characters>
  <properties:Lines>286</properties:Lines>
  <properties:Paragraphs>228</properties:Paragraphs>
  <properties:TotalTime>43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14240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2019-01-24T12:20:00Z</dcterms:created>
  <dc:creator>Nada Kraljić</dc:creator>
  <cp:lastModifiedBy>Matea Bizjak</cp:lastModifiedBy>
  <cp:lastPrinted>2019-01-25T10:38:00Z</cp:lastPrinted>
  <dcterms:modified xmlns:xsi="http://www.w3.org/2001/XMLSchema-instance" xsi:type="dcterms:W3CDTF">2019-01-25T10:38:00Z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(St-901-13-ispravak zaključka od 08.01.19.docx)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