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6cda871" w14:textId="6cda871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1B632E">
        <w:t>146</w:t>
      </w:r>
      <w:r w:rsidR="00AA2FC4">
        <w:t>/</w:t>
      </w:r>
      <w:r w:rsidR="0019301D">
        <w:t>1</w:t>
      </w:r>
      <w:r w:rsidR="00E60127">
        <w:t>9</w:t>
      </w:r>
      <w:r w:rsidR="00C675FC">
        <w:t>-</w:t>
      </w:r>
      <w:r w:rsidR="009E0F3A">
        <w:t>13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9E0F3A">
        <w:t>27</w:t>
      </w:r>
      <w:r w:rsidR="000E039A">
        <w:t xml:space="preserve">. </w:t>
      </w:r>
      <w:r w:rsidR="009E0F3A">
        <w:t>kolovoza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1B632E">
        <w:rPr>
          <w:lang w:eastAsia="en-US"/>
        </w:rPr>
        <w:t xml:space="preserve">TROKUT </w:t>
      </w:r>
      <w:r w:rsidRPr="00E7460D" w:rsidR="001B632E">
        <w:rPr>
          <w:lang w:eastAsia="en-US"/>
        </w:rPr>
        <w:t xml:space="preserve">d.o.o., </w:t>
      </w:r>
      <w:r w:rsidR="001B632E">
        <w:rPr>
          <w:lang w:eastAsia="en-US"/>
        </w:rPr>
        <w:t>Zadar</w:t>
      </w:r>
      <w:r w:rsidRPr="00E7460D" w:rsidR="001B632E">
        <w:rPr>
          <w:lang w:eastAsia="en-US"/>
        </w:rPr>
        <w:t xml:space="preserve">, </w:t>
      </w:r>
      <w:r w:rsidR="001B632E">
        <w:rPr>
          <w:lang w:eastAsia="en-US"/>
        </w:rPr>
        <w:t>Mihe Klaića 5</w:t>
      </w:r>
      <w:r w:rsidRPr="00983E26" w:rsidR="001B632E">
        <w:rPr>
          <w:lang w:eastAsia="en-US"/>
        </w:rPr>
        <w:t xml:space="preserve">, OIB: </w:t>
      </w:r>
      <w:r w:rsidR="001B632E">
        <w:rPr>
          <w:lang w:eastAsia="en-US"/>
        </w:rPr>
        <w:t>35478482748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DD72BC">
      <w:pPr>
        <w:jc w:val="both"/>
      </w:pPr>
      <w:r>
        <w:t>Početak u 10</w:t>
      </w:r>
      <w:r w:rsidR="00076762">
        <w:t>,</w:t>
      </w:r>
      <w:r>
        <w:t>45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9E0F3A" w:rsidP="009769C3" w:rsidRDefault="009E0F3A">
      <w:pPr>
        <w:jc w:val="both"/>
      </w:pPr>
    </w:p>
    <w:p w:rsidR="009E0F3A" w:rsidP="009E0F3A" w:rsidRDefault="009E0F3A">
      <w:pPr>
        <w:jc w:val="both"/>
      </w:pPr>
      <w:r w:rsidRPr="00816C78">
        <w:t>Za stečajnog dužnika:</w:t>
      </w:r>
      <w:r>
        <w:t xml:space="preserve"> </w:t>
      </w:r>
      <w:r w:rsidR="00DD72BC">
        <w:t>nitko, dostava uredna</w:t>
      </w:r>
    </w:p>
    <w:p w:rsidRPr="00816C78" w:rsidR="009E0F3A" w:rsidP="009E0F3A" w:rsidRDefault="009E0F3A">
      <w:pPr>
        <w:jc w:val="both"/>
      </w:pPr>
      <w:r w:rsidRPr="00816C78">
        <w:t xml:space="preserve">                                       </w:t>
      </w:r>
    </w:p>
    <w:p w:rsidR="009E0F3A" w:rsidP="009E0F3A" w:rsidRDefault="009E0F3A">
      <w:pPr>
        <w:jc w:val="both"/>
      </w:pPr>
      <w:r w:rsidRPr="00816C78">
        <w:t>Za predlagatelja</w:t>
      </w:r>
      <w:r>
        <w:t xml:space="preserve">:  </w:t>
      </w:r>
      <w:r w:rsidR="00DD72BC">
        <w:t>nitko</w:t>
      </w:r>
      <w:r>
        <w:t xml:space="preserve"> </w:t>
      </w:r>
    </w:p>
    <w:p w:rsidR="009E0F3A" w:rsidP="009E0F3A" w:rsidRDefault="009E0F3A">
      <w:pPr>
        <w:jc w:val="both"/>
      </w:pPr>
    </w:p>
    <w:p w:rsidR="009E0F3A" w:rsidP="00DD72BC" w:rsidRDefault="009E0F3A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DD72BC">
        <w:t>utvrđuje da nema uvjeta za održavanje današnjeg ročišta.</w:t>
      </w:r>
    </w:p>
    <w:p w:rsidR="00DD72BC" w:rsidP="00DD72BC" w:rsidRDefault="00DD72BC">
      <w:pPr>
        <w:jc w:val="both"/>
      </w:pPr>
    </w:p>
    <w:p w:rsidR="00DD72BC" w:rsidP="00DD72BC" w:rsidRDefault="00DD72BC">
      <w:pPr>
        <w:jc w:val="both"/>
      </w:pPr>
      <w:r>
        <w:t>Sutkinja donosi</w:t>
      </w:r>
    </w:p>
    <w:p w:rsidR="00DD72BC" w:rsidP="00DD72BC" w:rsidRDefault="00DD72BC">
      <w:pPr>
        <w:jc w:val="both"/>
      </w:pPr>
    </w:p>
    <w:p w:rsidR="00DD72BC" w:rsidP="00DD72BC" w:rsidRDefault="00DD72BC">
      <w:pPr>
        <w:jc w:val="center"/>
      </w:pPr>
      <w:r>
        <w:t>r j e š e nj e</w:t>
      </w:r>
    </w:p>
    <w:p w:rsidRPr="00DD72BC" w:rsidR="00DD72BC" w:rsidP="00DD72BC" w:rsidRDefault="00DD72BC"/>
    <w:p w:rsidRPr="007A3E16" w:rsidR="009E0F3A" w:rsidP="009E0F3A" w:rsidRDefault="009E0F3A">
      <w:pPr>
        <w:jc w:val="both"/>
      </w:pPr>
      <w:r w:rsidRPr="007A3E16">
        <w:t>Odluka će biti donesena u zakonskom roku.</w:t>
      </w:r>
    </w:p>
    <w:p w:rsidR="009E0F3A" w:rsidP="009E0F3A" w:rsidRDefault="009E0F3A">
      <w:pPr>
        <w:jc w:val="both"/>
      </w:pPr>
    </w:p>
    <w:p w:rsidRPr="002C241F" w:rsidR="009E0F3A" w:rsidP="009E0F3A" w:rsidRDefault="009E0F3A">
      <w:pPr>
        <w:jc w:val="both"/>
      </w:pPr>
      <w:r w:rsidRPr="002C241F">
        <w:t xml:space="preserve">Dovršeno u </w:t>
      </w:r>
      <w:r w:rsidR="00DD72BC">
        <w:t>10,47</w:t>
      </w:r>
      <w:r>
        <w:t xml:space="preserve"> sati</w:t>
      </w:r>
    </w:p>
    <w:p w:rsidR="009E0F3A" w:rsidP="009E0F3A" w:rsidRDefault="009E0F3A">
      <w:pPr>
        <w:jc w:val="both"/>
      </w:pPr>
    </w:p>
    <w:p w:rsidRPr="002C241F" w:rsidR="009E0F3A" w:rsidP="009E0F3A" w:rsidRDefault="009E0F3A">
      <w:pPr>
        <w:ind w:firstLine="708"/>
        <w:jc w:val="both"/>
      </w:pPr>
    </w:p>
    <w:p w:rsidRPr="002C241F" w:rsidR="009E0F3A" w:rsidP="009E0F3A" w:rsidRDefault="009E0F3A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9E0F3A" w:rsidP="009E0F3A" w:rsidRDefault="009E0F3A"/>
    <w:p w:rsidRPr="002C241F" w:rsidR="009E0F3A" w:rsidP="009E0F3A" w:rsidRDefault="009E0F3A"/>
    <w:p w:rsidRPr="002C241F" w:rsidR="009E0F3A" w:rsidP="009E0F3A" w:rsidRDefault="009E0F3A"/>
    <w:p w:rsidRPr="002C241F" w:rsidR="009E0F3A" w:rsidP="009E0F3A" w:rsidRDefault="009E0F3A"/>
    <w:p w:rsidRPr="002C241F" w:rsidR="009E0F3A" w:rsidP="009E0F3A" w:rsidRDefault="009E0F3A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9E0F3A" w:rsidP="009E0F3A" w:rsidRDefault="009E0F3A"/>
    <w:p w:rsidRPr="002C241F" w:rsidR="009E0F3A" w:rsidP="009E0F3A" w:rsidRDefault="009E0F3A">
      <w:pPr>
        <w:jc w:val="both"/>
      </w:pPr>
    </w:p>
    <w:p w:rsidRPr="002C241F" w:rsidR="009E0F3A" w:rsidP="009E0F3A" w:rsidRDefault="009E0F3A">
      <w:pPr>
        <w:jc w:val="both"/>
      </w:pPr>
    </w:p>
    <w:p w:rsidR="009E0F3A" w:rsidP="009E0F3A" w:rsidRDefault="009E0F3A">
      <w:pPr>
        <w:jc w:val="both"/>
      </w:pPr>
    </w:p>
    <w:p w:rsidR="009E0F3A" w:rsidP="009E0F3A" w:rsidRDefault="009E0F3A">
      <w:pPr>
        <w:jc w:val="both"/>
      </w:pPr>
    </w:p>
    <w:p w:rsidR="009E0F3A" w:rsidP="009E0F3A" w:rsidRDefault="009E0F3A">
      <w:pPr>
        <w:jc w:val="both"/>
      </w:pPr>
    </w:p>
    <w:p w:rsidRPr="002C241F" w:rsidR="009E0F3A" w:rsidP="009E0F3A" w:rsidRDefault="009E0F3A">
      <w:pPr>
        <w:jc w:val="both"/>
      </w:pPr>
    </w:p>
    <w:p w:rsidRPr="002C241F" w:rsidR="00A25693" w:rsidP="009E0F3A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72BC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C19C5">
      <w:t>1</w:t>
    </w:r>
    <w:r w:rsidR="001B632E">
      <w:t>46</w:t>
    </w:r>
    <w:r w:rsidR="00B80BDA">
      <w:t>/</w:t>
    </w:r>
    <w:r w:rsidR="00E84861">
      <w:t>20</w:t>
    </w:r>
    <w:r w:rsidR="000A0053">
      <w:t>1</w:t>
    </w:r>
    <w:r w:rsidR="00E60127">
      <w:t>9</w:t>
    </w:r>
    <w:r w:rsidR="0074759D">
      <w:t>-</w:t>
    </w:r>
    <w:r w:rsidR="009E0F3A">
      <w:t>13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32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35FB2"/>
    <w:rsid w:val="00242C9A"/>
    <w:rsid w:val="00246714"/>
    <w:rsid w:val="00253BEE"/>
    <w:rsid w:val="002560C0"/>
    <w:rsid w:val="002561F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255C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2968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93494"/>
    <w:rsid w:val="009A460F"/>
    <w:rsid w:val="009C19C5"/>
    <w:rsid w:val="009C1DB7"/>
    <w:rsid w:val="009C3880"/>
    <w:rsid w:val="009E0F3A"/>
    <w:rsid w:val="009E323C"/>
    <w:rsid w:val="009E55F7"/>
    <w:rsid w:val="009E7531"/>
    <w:rsid w:val="009E755B"/>
    <w:rsid w:val="009E7C24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D72BC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3E9"/>
    <w:rsid w:val="00E47C27"/>
    <w:rsid w:val="00E601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EF490A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2A2B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79296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9296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9296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9296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9296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929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9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9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9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9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27. kolovoza 2019.</izvorni_sadrzaj>
    <derivirana_varijabla naziv="DomainObject.StvarniPocetakDatum_1">27. kolovoza 2019.</derivirana_varijabla>
  </DomainObject.StvarniPocetakDatum>
  <DomainObject.StvarniZavrsetakDatum>
    <izvorni_sadrzaj>27. kolovoza 2019.</izvorni_sadrzaj>
    <derivirana_varijabla naziv="DomainObject.StvarniZavrsetakDatum_1">27. kolovoza 2019.</derivirana_varijabla>
  </DomainObject.StvarniZavrsetakDatum>
  <DomainObject.PlaniraniZavrsetakDatum>
    <izvorni_sadrzaj>27. kolovoza 2019.</izvorni_sadrzaj>
    <derivirana_varijabla naziv="DomainObject.PlaniraniZavrsetakDatum_1">27. kolovoza 2019.</derivirana_varijabla>
  </DomainObject.PlaniraniZavrsetakDatum>
  <DomainObject.PlaniraniPocetakDatum>
    <izvorni_sadrzaj>27. kolovoza 2019.</izvorni_sadrzaj>
    <derivirana_varijabla naziv="DomainObject.PlaniraniPocetakDatum_1">27. kolovoza 2019.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10:47</izvorni_sadrzaj>
    <derivirana_varijabla naziv="DomainObject.StvarniZavrsetakVrijeme_1">10:47</derivirana_varijabla>
  </DomainObject.StvarniZavrsetakVrijeme>
  <DomainObject.PlaniraniZavrsetakVrijeme>
    <izvorni_sadrzaj>10:50</izvorni_sadrzaj>
    <derivirana_varijabla naziv="DomainObject.PlaniraniZavrsetakVrijeme_1">10:50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kolovoza 2019.</izvorni_sadrzaj>
    <derivirana_varijabla naziv="DomainObject.Zapisnik.DatumKreiranja_1">28. kolovoza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St-146/2019-12</izvorni_sadrzaj>
    <derivirana_varijabla naziv="DomainObject.Zapisnik.Oznaka_1">St-146/2019-12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2019.</izvorni_sadrzaj>
    <derivirana_varijabla naziv="DomainObject.Predmet.DatumOsnivanja_1">11.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St-146/2019</izvorni_sadrzaj>
    <derivirana_varijabla naziv="DomainObject.Predmet.OznakaBroj_1">St-146/2019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TROKUT d.o.o. za turizam, poslovne usluge i usluge turističke agencije</izvorni_sadrzaj>
    <derivirana_varijabla naziv="DomainObject.Predmet.ProtustrankaFormated_1">  TROKUT d.o.o. za turizam, poslovne usluge i usluge turističke agencije</derivirana_varijabla>
  </DomainObject.Predmet.ProtustrankaFormated>
  <DomainObject.Predmet.ProtustrankaFormatedOIB>
    <izvorni_sadrzaj>  TROKUT d.o.o. za turizam, poslovne usluge i usluge turističke agencije, OIB 35478482748</izvorni_sadrzaj>
    <derivirana_varijabla naziv="DomainObject.Predmet.ProtustrankaFormatedOIB_1">  TROKUT d.o.o. za turizam, poslovne usluge i usluge turističke agencije, OIB 35478482748</derivirana_varijabla>
  </DomainObject.Predmet.ProtustrankaFormatedOIB>
  <DomainObject.Predmet.ProtustrankaFormatedWithAdress>
    <izvorni_sadrzaj> TROKUT d.o.o. za turizam, poslovne usluge i usluge turističke agencije, Mihe Klaića 5, 23000 Zadar</izvorni_sadrzaj>
    <derivirana_varijabla naziv="DomainObject.Predmet.ProtustrankaFormatedWithAdress_1"> TROKUT d.o.o. za turizam, poslovne usluge i usluge turističke agencije, Mihe Klaića 5, 23000 Zadar</derivirana_varijabla>
  </DomainObject.Predmet.ProtustrankaFormatedWithAdress>
  <DomainObject.Predmet.ProtustrankaFormatedWithAdressOIB>
    <izvorni_sadrzaj> TROKUT d.o.o. za turizam, poslovne usluge i usluge turističke agencije, OIB 35478482748, Mihe Klaića 5, 23000 Zadar</izvorni_sadrzaj>
    <derivirana_varijabla naziv="DomainObject.Predmet.ProtustrankaFormatedWithAdressOIB_1"> TROKUT d.o.o. za turizam, poslovne usluge i usluge turističke agencije, OIB 35478482748, Mihe Klaića 5, 23000 Zadar</derivirana_varijabla>
  </DomainObject.Predmet.ProtustrankaFormatedWithAdressOIB>
  <DomainObject.Predmet.ProtustrankaWithAdress>
    <izvorni_sadrzaj>TROKUT d.o.o. za turizam, poslovne usluge i usluge turističke agencije Mihe Klaića 5, 23000 Zadar</izvorni_sadrzaj>
    <derivirana_varijabla naziv="DomainObject.Predmet.ProtustrankaWithAdress_1">TROKUT d.o.o. za turizam, poslovne usluge i usluge turističke agencije Mihe Klaića 5, 23000 Zadar</derivirana_varijabla>
  </DomainObject.Predmet.ProtustrankaWithAdress>
  <DomainObject.Predmet.ProtustrankaWithAdressOIB>
    <izvorni_sadrzaj>TROKUT d.o.o. za turizam, poslovne usluge i usluge turističke agencije, OIB 35478482748, Mihe Klaića 5, 23000 Zadar</izvorni_sadrzaj>
    <derivirana_varijabla naziv="DomainObject.Predmet.ProtustrankaWithAdressOIB_1">TROKUT d.o.o. za turizam, poslovne usluge i usluge turističke agencije, OIB 35478482748, Mihe Klaića 5, 23000 Zadar</derivirana_varijabla>
  </DomainObject.Predmet.ProtustrankaWithAdressOIB>
  <DomainObject.Predmet.ProtustrankaNazivFormated>
    <izvorni_sadrzaj>TROKUT d.o.o. za turizam, poslovne usluge i usluge turističke agencije</izvorni_sadrzaj>
    <derivirana_varijabla naziv="DomainObject.Predmet.ProtustrankaNazivFormated_1">TROKUT d.o.o. za turizam, poslovne usluge i usluge turističke agencije</derivirana_varijabla>
  </DomainObject.Predmet.ProtustrankaNazivFormated>
  <DomainObject.Predmet.ProtustrankaNazivFormatedOIB>
    <izvorni_sadrzaj>TROKUT d.o.o. za turizam, poslovne usluge i usluge turističke agencije, OIB 35478482748</izvorni_sadrzaj>
    <derivirana_varijabla naziv="DomainObject.Predmet.ProtustrankaNazivFormatedOIB_1">TROKUT d.o.o. za turizam, poslovne usluge i usluge turističke agencije, OIB 35478482748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TROKUT d.o.o. za turizam, poslovne usluge i usluge turističke agencije</item>
    </izvorni_sadrzaj>
    <derivirana_varijabla naziv="DomainObject.Predmet.ProtuStrankaListFormated_1">
      <item>TROKUT d.o.o. za turizam, poslovne usluge i usluge turističke agencije</item>
    </derivirana_varijabla>
  </DomainObject.Predmet.ProtuStrankaListFormated>
  <DomainObject.Predmet.ProtuStrankaListFormatedOIB>
    <izvorni_sadrzaj>
      <item>TROKUT d.o.o. za turizam, poslovne usluge i usluge turističke agencije, OIB 35478482748</item>
    </izvorni_sadrzaj>
    <derivirana_varijabla naziv="DomainObject.Predmet.ProtuStrankaListFormatedOIB_1">
      <item>TROKUT d.o.o. za turizam, poslovne usluge i usluge turističke agencije, OIB 35478482748</item>
    </derivirana_varijabla>
  </DomainObject.Predmet.ProtuStrankaListFormatedOIB>
  <DomainObject.Predmet.ProtuStrankaListFormatedWithAdress>
    <izvorni_sadrzaj>
      <item>TROKUT d.o.o. za turizam, poslovne usluge i usluge turističke agencije, Mihe Klaića 5, 23000 Zadar</item>
    </izvorni_sadrzaj>
    <derivirana_varijabla naziv="DomainObject.Predmet.ProtuStrankaListFormatedWithAdress_1">
      <item>TROKUT d.o.o. za turizam, poslovne usluge i usluge turističke agencije, Mihe Klaića 5, 23000 Zadar</item>
    </derivirana_varijabla>
  </DomainObject.Predmet.ProtuStrankaListFormatedWithAdress>
  <DomainObject.Predmet.ProtuStrankaListFormatedWithAdressOIB>
    <izvorni_sadrzaj>
      <item>TROKUT d.o.o. za turizam, poslovne usluge i usluge turističke agencije, OIB 35478482748, Mihe Klaića 5, 23000 Zadar</item>
    </izvorni_sadrzaj>
    <derivirana_varijabla naziv="DomainObject.Predmet.ProtuStrankaListFormatedWithAdressOIB_1">
      <item>TROKUT d.o.o. za turizam, poslovne usluge i usluge turističke agencije, OIB 35478482748, Mihe Klaića 5, 23000 Zadar</item>
    </derivirana_varijabla>
  </DomainObject.Predmet.ProtuStrankaListFormatedWithAdressOIB>
  <DomainObject.Predmet.ProtuStrankaListNazivFormated>
    <izvorni_sadrzaj>
      <item>TROKUT d.o.o. za turizam, poslovne usluge i usluge turističke agencije</item>
    </izvorni_sadrzaj>
    <derivirana_varijabla naziv="DomainObject.Predmet.ProtuStrankaListNazivFormated_1">
      <item>TROKUT d.o.o. za turizam, poslovne usluge i usluge turističke agencije</item>
    </derivirana_varijabla>
  </DomainObject.Predmet.ProtuStrankaListNazivFormated>
  <DomainObject.Predmet.ProtuStrankaListNazivFormatedOIB>
    <izvorni_sadrzaj>
      <item>TROKUT d.o.o. za turizam, poslovne usluge i usluge turističke agencije, OIB 35478482748</item>
    </izvorni_sadrzaj>
    <derivirana_varijabla naziv="DomainObject.Predmet.ProtuStrankaListNazivFormatedOIB_1">
      <item>TROKUT d.o.o. za turizam, poslovne usluge i usluge turističke agencije, OIB 35478482748</item>
    </derivirana_varijabla>
  </DomainObject.Predmet.ProtuStrankaListNazivFormatedOIB>
  <DomainObject.Predmet.OstaliListFormated>
    <izvorni_sadrzaj>
      <item>Zdravko Prendja</item>
    </izvorni_sadrzaj>
    <derivirana_varijabla naziv="DomainObject.Predmet.OstaliListFormated_1">
      <item>Zdravko Prendja</item>
    </derivirana_varijabla>
  </DomainObject.Predmet.OstaliListFormated>
  <DomainObject.Predmet.OstaliListFormatedOIB>
    <izvorni_sadrzaj>
      <item>Zdravko Prendja, OIB 17547810188</item>
    </izvorni_sadrzaj>
    <derivirana_varijabla naziv="DomainObject.Predmet.OstaliListFormatedOIB_1">
      <item>Zdravko Prendja, OIB 17547810188</item>
    </derivirana_varijabla>
  </DomainObject.Predmet.OstaliListFormatedOIB>
  <DomainObject.Predmet.OstaliListFormatedWithAdress>
    <izvorni_sadrzaj>
      <item>Zdravko Prendja, Mihe Klaića 5, 23000 Zadar</item>
    </izvorni_sadrzaj>
    <derivirana_varijabla naziv="DomainObject.Predmet.OstaliListFormatedWithAdress_1">
      <item>Zdravko Prendja, Mihe Klaića 5, 23000 Zadar</item>
    </derivirana_varijabla>
  </DomainObject.Predmet.OstaliListFormatedWithAdress>
  <DomainObject.Predmet.OstaliListFormatedWithAdressOIB>
    <izvorni_sadrzaj>
      <item>Zdravko Prendja, OIB 17547810188, Mihe Klaića 5, 23000 Zadar</item>
    </izvorni_sadrzaj>
    <derivirana_varijabla naziv="DomainObject.Predmet.OstaliListFormatedWithAdressOIB_1">
      <item>Zdravko Prendja, OIB 17547810188, Mihe Klaića 5, 23000 Zadar</item>
    </derivirana_varijabla>
  </DomainObject.Predmet.OstaliListFormatedWithAdressOIB>
  <DomainObject.Predmet.OstaliListNazivFormated>
    <izvorni_sadrzaj>
      <item>Zdravko Prendja</item>
    </izvorni_sadrzaj>
    <derivirana_varijabla naziv="DomainObject.Predmet.OstaliListNazivFormated_1">
      <item>Zdravko Prendja</item>
    </derivirana_varijabla>
  </DomainObject.Predmet.OstaliListNazivFormated>
  <DomainObject.Predmet.OstaliListNazivFormatedOIB>
    <izvorni_sadrzaj>
      <item>Zdravko Prendja, OIB 17547810188</item>
    </izvorni_sadrzaj>
    <derivirana_varijabla naziv="DomainObject.Predmet.OstaliListNazivFormatedOIB_1">
      <item>Zdravko Prendja, OIB 17547810188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>St-146/2019-12</izvorni_sadrzaj>
    <derivirana_varijabla naziv="DomainObject.PoslovniBrojDokumenta_1">St-146/2019-12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TROKUT d.o.o. za turizam, poslovne usluge i usluge turističke agencije</izvorni_sadrzaj>
    <derivirana_varijabla naziv="DomainObject.Predmet.ProtustrankaIDrugi_1">TROKUT d.o.o. za turizam, poslovne usluge i usluge turističke agencije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TROKUT d.o.o. za turizam, poslovne usluge i usluge turističke agencije, OIB 35478482748, Mihe Klaića 5, 23000 Zadar</izvorni_sadrzaj>
    <derivirana_varijabla naziv="DomainObject.Predmet.ProtustrankaIDrugiAdressOIB_1">TROKUT d.o.o. za turizam, poslovne usluge i usluge turističke agencije, OIB 35478482748, Mihe Klaića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TROKUT d.o.o. za turizam, poslovne usluge i usluge turističke agencije</item>
      <item>Zdravko Prendja</item>
    </izvorni_sadrzaj>
    <derivirana_varijabla naziv="DomainObject.Predmet.SudioniciListNaziv_1">
      <item>FINA</item>
      <item>TROKUT d.o.o. za turizam, poslovne usluge i usluge turističke agencije</item>
      <item>Zdravko Prendja</item>
    </derivirana_varijabla>
  </DomainObject.Predmet.SudioniciListNaziv>
  <DomainObject.Predmet.SudioniciListAdressOIB>
    <izvorni_sadrzaj>
      <item>FINA, OIB 85821130368, Ivana Danila 4,23000 Zadar</item>
      <item>TROKUT d.o.o. za turizam, poslovne usluge i usluge turističke agencije, OIB 35478482748, Mihe Klaića 5,23000 Zadar</item>
      <item>Zdravko Prendja, OIB 17547810188, Mihe Klaića 5,23000 Zadar</item>
    </izvorni_sadrzaj>
    <derivirana_varijabla naziv="DomainObject.Predmet.SudioniciListAdressOIB_1">
      <item>FINA, OIB 85821130368, Ivana Danila 4,23000 Zadar</item>
      <item>TROKUT d.o.o. za turizam, poslovne usluge i usluge turističke agencije, OIB 35478482748, Mihe Klaića 5,23000 Zadar</item>
      <item>Zdravko Prendja, OIB 17547810188, Mihe Klaića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35478482748</item>
      <item>, OIB 17547810188</item>
    </izvorni_sadrzaj>
    <derivirana_varijabla naziv="DomainObject.Predmet.SudioniciListNazivOIB_1">
      <item>, OIB 85821130368</item>
      <item>, OIB 35478482748</item>
      <item>, OIB 17547810188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kolovoza 2019.</izvorni_sadrzaj>
    <derivirana_varijabla naziv="DomainObject.Predmet.DatumZadnjeOdrzaneSudskeRadnje_1">27. kolovoza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120</properties:Words>
  <properties:Characters>643</properties:Characters>
  <properties:Lines>44</properties:Lines>
  <properties:Paragraphs>17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2019-08-27T05:55:00Z</dcterms:created>
  <dc:creator>Ardena Bajlo</dc:creator>
  <cp:lastModifiedBy>Ante Rubelj</cp:lastModifiedBy>
  <cp:lastPrinted>2018-05-24T06:40:00Z</cp:lastPrinted>
  <dcterms:modified xmlns:xsi="http://www.w3.org/2001/XMLSchema-instance" xsi:type="dcterms:W3CDTF">2019-08-28T06:58:00Z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St-146/2019-12 / Zapisnik - Ročište radi rasprave o uvjetima za otvaranje steč. post. (1 St-146-2019-povodom prijedloga za otvaranje stečaja-27.8.19.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