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b8f2" w14:paraId="63db8f2" w:rsidRDefault="000B3C9E" w:rsidP="000B3C9E" w:rsidR="000B3C9E" w:rsidRPr="000B3C9E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0B3C9E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B3C9E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3C9E" w:rsidP="000B3C9E" w:rsidR="000B3C9E" w:rsidRPr="000B3C9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B3C9E" w:rsidP="000B3C9E" w:rsidR="000B3C9E" w:rsidRPr="000B3C9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Trgovački sud u Zagrebu</w:t>
      </w:r>
    </w:p>
    <w:p w:rsidRDefault="000B3C9E" w:rsidP="000B3C9E" w:rsidR="000B3C9E" w:rsidRPr="000B3C9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Zagreb, Amruševa 2/II, desno (p.p. 455)</w:t>
      </w:r>
      <w:r w:rsidRPr="000B3C9E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6.St-4037/2015</w:t>
      </w:r>
    </w:p>
    <w:p w:rsidRDefault="000B3C9E" w:rsidP="000B3C9E" w:rsidR="000B3C9E" w:rsidRPr="000B3C9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R J E Š E N J E</w:t>
      </w: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B3C9E">
        <w:rPr>
          <w:sz w:val="22"/>
        </w:rPr>
        <w:t>FRANCUZ d.o.o. za graditeljstvo, proizvodnju i trgovinu OIB: 22110228605, Zagreb, Jurkovićeva 11,</w:t>
      </w:r>
      <w:r w:rsidRPr="000B3C9E">
        <w:rPr>
          <w:rFonts w:cs="Times New Roman" w:eastAsia="Times New Roman"/>
          <w:sz w:val="22"/>
          <w:lang w:eastAsia="hr-HR"/>
        </w:rPr>
        <w:t xml:space="preserve">  dana 24.12.2015.god.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r i j e š i o    je</w:t>
      </w: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0B3C9E">
        <w:rPr>
          <w:sz w:val="22"/>
        </w:rPr>
        <w:t>FRANCUZ d.o.o. za graditeljstvo, proizvodnju i trgovinu OIB: 22110228605, Zagreb, Jurkovićeva 11</w:t>
      </w:r>
      <w:r w:rsidRPr="000B3C9E">
        <w:rPr>
          <w:rFonts w:cs="Times New Roman" w:eastAsia="Times New Roman"/>
          <w:sz w:val="22"/>
          <w:lang w:eastAsia="hr-HR"/>
        </w:rPr>
        <w:t xml:space="preserve"> </w:t>
      </w:r>
    </w:p>
    <w:p w:rsidRDefault="000B3C9E" w:rsidP="000B3C9E" w:rsidR="000B3C9E" w:rsidRPr="000B3C9E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Obrazloženje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B3C9E">
        <w:rPr>
          <w:sz w:val="22"/>
        </w:rPr>
        <w:t xml:space="preserve">776.729,62 </w:t>
      </w:r>
      <w:r w:rsidRPr="000B3C9E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ab/>
      </w:r>
    </w:p>
    <w:p w:rsidRDefault="000B3C9E" w:rsidP="000B3C9E" w:rsidR="000B3C9E" w:rsidRPr="000B3C9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U Zagrebu, 24. prosinca  2015. godine</w:t>
      </w: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0B3C9E" w:rsidP="000B3C9E" w:rsid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i/>
          <w:sz w:val="22"/>
          <w:lang w:eastAsia="hr-HR"/>
        </w:rPr>
      </w:pPr>
      <w:r w:rsidRPr="000B3C9E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0B3C9E" w:rsidP="000B3C9E" w:rsidR="000B3C9E" w:rsidRPr="000B3C9E">
      <w:pPr>
        <w:jc w:val="both"/>
        <w:rPr>
          <w:rFonts w:cs="Times New Roman" w:eastAsia="Times New Roman"/>
          <w:i/>
          <w:sz w:val="22"/>
          <w:lang w:eastAsia="hr-HR"/>
        </w:rPr>
      </w:pPr>
      <w:r w:rsidRPr="000B3C9E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B3C9E" w:rsidP="000B3C9E" w:rsidR="000B3C9E" w:rsidRPr="000B3C9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DNa: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2.) Dužnik uz zaključak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  <w:r w:rsidRPr="000B3C9E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0B3C9E" w:rsidP="000B3C9E" w:rsidR="000B3C9E" w:rsidRPr="000B3C9E">
      <w:pPr>
        <w:jc w:val="both"/>
        <w:rPr>
          <w:rFonts w:cs="Times New Roman" w:eastAsia="Times New Roman"/>
          <w:sz w:val="22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B3C9E" w:rsidP="000B3C9E" w:rsidR="000B3C9E" w:rsidRPr="000B3C9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B3C9E" w:rsidP="000B3C9E" w:rsidR="000B3C9E" w:rsidRPr="000B3C9E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0B3C9E">
      <w:pPr>
        <w:rPr>
          <w:sz w:val="22"/>
        </w:rPr>
      </w:pPr>
    </w:p>
    <w:sectPr w:rsidR="00491F5E" w:rsidRPr="000B3C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3C9E"/>
    <w:rsid w:val="000B3C9E"/>
    <w:rsid w:val="0044709C"/>
    <w:rsid w:val="00491F5E"/>
    <w:rsid w:val="00B5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3C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3C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D7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0D7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0D7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0D7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3C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3C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D7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0D7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0D7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0D7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4037</izvorni_sadrzaj>
    <derivirana_varijabla naziv="DomainObject.Predmet.Broj_1">4037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St-4037/2015</izvorni_sadrzaj>
    <derivirana_varijabla naziv="DomainObject.Predmet.OznakaBroj_1">St-4037/2015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FRANCUZ d.o.o.</izvorni_sadrzaj>
    <derivirana_varijabla naziv="DomainObject.Predmet.ProtustrankaFormated_1">  FRANCUZ d.o.o.</derivirana_varijabla>
  </DomainObject.Predmet.ProtustrankaFormated>
  <DomainObject.Predmet.ProtustrankaFormatedOIB>
    <izvorni_sadrzaj>  FRANCUZ d.o.o., OIB 22110228605</izvorni_sadrzaj>
    <derivirana_varijabla naziv="DomainObject.Predmet.ProtustrankaFormatedOIB_1">  FRANCUZ d.o.o., OIB 22110228605</derivirana_varijabla>
  </DomainObject.Predmet.ProtustrankaFormatedOIB>
  <DomainObject.Predmet.ProtustrankaFormatedWithAdress>
    <izvorni_sadrzaj> FRANCUZ d.o.o., Jurkovićeva 11, 10000 Zagreb</izvorni_sadrzaj>
    <derivirana_varijabla naziv="DomainObject.Predmet.ProtustrankaFormatedWithAdress_1"> FRANCUZ d.o.o., Jurkovićeva 11, 10000 Zagreb</derivirana_varijabla>
  </DomainObject.Predmet.ProtustrankaFormatedWithAdress>
  <DomainObject.Predmet.ProtustrankaFormatedWithAdressOIB>
    <izvorni_sadrzaj> FRANCUZ d.o.o., OIB 22110228605, Jurkovićeva 11, 10000 Zagreb</izvorni_sadrzaj>
    <derivirana_varijabla naziv="DomainObject.Predmet.ProtustrankaFormatedWithAdressOIB_1"> FRANCUZ d.o.o., OIB 22110228605, Jurkovićeva 11, 10000 Zagreb</derivirana_varijabla>
  </DomainObject.Predmet.ProtustrankaFormatedWithAdressOIB>
  <DomainObject.Predmet.ProtustrankaWithAdress>
    <izvorni_sadrzaj>FRANCUZ d.o.o. Jurkovićeva 11, 10000 Zagreb</izvorni_sadrzaj>
    <derivirana_varijabla naziv="DomainObject.Predmet.ProtustrankaWithAdress_1">FRANCUZ d.o.o. Jurkovićeva 11, 10000 Zagreb</derivirana_varijabla>
  </DomainObject.Predmet.ProtustrankaWithAdress>
  <DomainObject.Predmet.ProtustrankaWithAdressOIB>
    <izvorni_sadrzaj>FRANCUZ d.o.o., OIB 22110228605, Jurkovićeva 11, 10000 Zagreb</izvorni_sadrzaj>
    <derivirana_varijabla naziv="DomainObject.Predmet.ProtustrankaWithAdressOIB_1">FRANCUZ d.o.o., OIB 22110228605, Jurkovićeva 11, 10000 Zagreb</derivirana_varijabla>
  </DomainObject.Predmet.ProtustrankaWithAdressOIB>
  <DomainObject.Predmet.ProtustrankaNazivFormated>
    <izvorni_sadrzaj>FRANCUZ d.o.o.</izvorni_sadrzaj>
    <derivirana_varijabla naziv="DomainObject.Predmet.ProtustrankaNazivFormated_1">FRANCUZ d.o.o.</derivirana_varijabla>
  </DomainObject.Predmet.ProtustrankaNazivFormated>
  <DomainObject.Predmet.ProtustrankaNazivFormatedOIB>
    <izvorni_sadrzaj>FRANCUZ d.o.o., OIB 22110228605</izvorni_sadrzaj>
    <derivirana_varijabla naziv="DomainObject.Predmet.ProtustrankaNazivFormatedOIB_1">FRANCUZ d.o.o., OIB 22110228605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FRANCUZ d.o.o.</item>
    </izvorni_sadrzaj>
    <derivirana_varijabla naziv="DomainObject.Predmet.ProtuStrankaListFormated_1">
      <item>FRANCUZ d.o.o.</item>
    </derivirana_varijabla>
  </DomainObject.Predmet.ProtuStrankaListFormated>
  <DomainObject.Predmet.ProtuStrankaListFormatedOIB>
    <izvorni_sadrzaj>
      <item>FRANCUZ d.o.o., OIB 22110228605</item>
    </izvorni_sadrzaj>
    <derivirana_varijabla naziv="DomainObject.Predmet.ProtuStrankaListFormatedOIB_1">
      <item>FRANCUZ d.o.o., OIB 22110228605</item>
    </derivirana_varijabla>
  </DomainObject.Predmet.ProtuStrankaListFormatedOIB>
  <DomainObject.Predmet.ProtuStrankaListFormatedWithAdress>
    <izvorni_sadrzaj>
      <item>FRANCUZ d.o.o., Jurkovićeva 11, 10000 Zagreb</item>
    </izvorni_sadrzaj>
    <derivirana_varijabla naziv="DomainObject.Predmet.ProtuStrankaListFormatedWithAdress_1">
      <item>FRANCUZ d.o.o., Jurkovićeva 11, 10000 Zagreb</item>
    </derivirana_varijabla>
  </DomainObject.Predmet.ProtuStrankaListFormatedWithAdress>
  <DomainObject.Predmet.ProtuStrankaListFormatedWithAdressOIB>
    <izvorni_sadrzaj>
      <item>FRANCUZ d.o.o., OIB 22110228605, Jurkovićeva 11, 10000 Zagreb</item>
    </izvorni_sadrzaj>
    <derivirana_varijabla naziv="DomainObject.Predmet.ProtuStrankaListFormatedWithAdressOIB_1">
      <item>FRANCUZ d.o.o., OIB 22110228605, Jurkovićeva 11, 10000 Zagreb</item>
    </derivirana_varijabla>
  </DomainObject.Predmet.ProtuStrankaListFormatedWithAdressOIB>
  <DomainObject.Predmet.ProtuStrankaListNazivFormated>
    <izvorni_sadrzaj>
      <item>FRANCUZ d.o.o.</item>
    </izvorni_sadrzaj>
    <derivirana_varijabla naziv="DomainObject.Predmet.ProtuStrankaListNazivFormated_1">
      <item>FRANCUZ d.o.o.</item>
    </derivirana_varijabla>
  </DomainObject.Predmet.ProtuStrankaListNazivFormated>
  <DomainObject.Predmet.ProtuStrankaListNazivFormatedOIB>
    <izvorni_sadrzaj>
      <item>FRANCUZ d.o.o., OIB 22110228605</item>
    </izvorni_sadrzaj>
    <derivirana_varijabla naziv="DomainObject.Predmet.ProtuStrankaListNazivFormatedOIB_1">
      <item>FRANCUZ d.o.o., OIB 22110228605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FRANCUZ d.o.o.</izvorni_sadrzaj>
    <derivirana_varijabla naziv="DomainObject.Predmet.ProtustrankaIDrugi_1">FRANCUZ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FRANCUZ d.o.o., OIB 22110228605, Jurkovićeva 11, 10000 Zagreb</izvorni_sadrzaj>
    <derivirana_varijabla naziv="DomainObject.Predmet.ProtustrankaIDrugiAdressOIB_1">FRANCUZ d.o.o., OIB 22110228605, Jurkovićeva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FRANCUZ d.o.o.</item>
    </izvorni_sadrzaj>
    <derivirana_varijabla naziv="DomainObject.Predmet.SudioniciListNaziv_1">
      <item>FINA Regionalni centar Zagreb</item>
      <item>FRANCUZ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FRANCUZ d.o.o., OIB 22110228605, Jurkovićeva 11,10000 Zagreb</item>
    </izvorni_sadrzaj>
    <derivirana_varijabla naziv="DomainObject.Predmet.SudioniciListAdressOIB_1">
      <item>FINA Regionalni centar Zagreb, OIB 85821130368, Trg svibanjskih žrtava 1995. br 1,10000 Zagreb</item>
      <item>FRANCUZ d.o.o., OIB 22110228605, Jurkovićeva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22110228605</item>
    </izvorni_sadrzaj>
    <derivirana_varijabla naziv="DomainObject.Predmet.SudioniciListNazivOIB_1">
      <item>, OIB 85821130368</item>
      <item>, OIB 22110228605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1970</properties:Characters>
  <properties:Lines>65</properties:Lines>
  <properties:Paragraphs>22</properties:Paragraphs>
  <properties:TotalTime>1</properties:TotalTime>
  <properties:ScaleCrop>false</properties:ScaleCrop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2016-01-12T07:30:00Z</dcterms:created>
  <dc:creator>dvorana100</dc:creator>
  <cp:lastModifiedBy>Rebecca Boričević</cp:lastModifiedBy>
  <dcterms:modified xmlns:xsi="http://www.w3.org/2001/XMLSchema-instance" xsi:type="dcterms:W3CDTF">2016-01-27T12:55:00Z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