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641d" w14:paraId="c5c641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B3958">
        <w:rPr>
          <w:sz w:val="24"/>
          <w:szCs w:val="24"/>
        </w:rPr>
        <w:t>80</w:t>
      </w:r>
      <w:r w:rsidR="00293629">
        <w:rPr>
          <w:sz w:val="24"/>
          <w:szCs w:val="24"/>
        </w:rPr>
        <w:t>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7019ED">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93629">
        <w:rPr>
          <w:sz w:val="24"/>
          <w:lang w:val="pt-BR"/>
        </w:rPr>
        <w:t>SENSA FLORINA d.o.o. za trgovinu i usluge, te putnička agencija, OIB: 46445992901, Kutina (Grad Kutina), Kneza Ljudevita Posavskog 3/1</w:t>
      </w:r>
      <w:r w:rsidR="00181351">
        <w:rPr>
          <w:sz w:val="24"/>
          <w:szCs w:val="24"/>
          <w:lang w:val="pt-BR"/>
        </w:rPr>
        <w:t xml:space="preserve">, </w:t>
      </w:r>
      <w:r w:rsidR="00200867">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93629">
        <w:rPr>
          <w:sz w:val="24"/>
          <w:lang w:val="pt-BR"/>
        </w:rPr>
        <w:t>SENSA FLORINA d.o.o. za trgovinu i usluge, te putnička agencija, OIB: 46445992901, Kutina (Grad Kutina), Kneza Ljudevita Posavskog 3/1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93629">
        <w:rPr>
          <w:sz w:val="24"/>
          <w:szCs w:val="24"/>
        </w:rPr>
        <w:t>Jasminu Fajtoviću, OIB: 99265223065, Sisak, Andrije Kačića Miošića 21 i Florini Milat, OIB: 93918312351, Kutina, Stjepana Radića 32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00867"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D021A0">
      <w:pPr>
        <w:ind w:firstLine="283" w:left="720"/>
        <w:jc w:val="both"/>
        <w:rPr>
          <w:sz w:val="24"/>
          <w:szCs w:val="24"/>
        </w:rPr>
      </w:pPr>
      <w:r>
        <w:rPr>
          <w:sz w:val="24"/>
          <w:szCs w:val="24"/>
        </w:rPr>
        <w:t>- pravna osoba ovlaštena za obavljanje poslova platnog prometa za dužnika</w:t>
      </w:r>
      <w:r w:rsidR="00C70676">
        <w:rPr>
          <w:sz w:val="24"/>
          <w:szCs w:val="24"/>
        </w:rPr>
        <w:t xml:space="preserve"> </w:t>
      </w:r>
      <w:r w:rsidR="00293629">
        <w:rPr>
          <w:sz w:val="24"/>
          <w:szCs w:val="24"/>
        </w:rPr>
        <w:t>– Erste &amp; Steiermarkische bank d.d.</w:t>
      </w:r>
    </w:p>
    <w:p w:rsidRDefault="00844B26" w:rsidP="00C210B2" w:rsidR="00844B26"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93629">
        <w:rPr>
          <w:sz w:val="24"/>
          <w:lang w:val="pt-BR"/>
        </w:rPr>
        <w:t>SENSA FLORINA d.o.o. za trgovinu i usluge, te putnička agencija, OIB: 46445992901, Kutina (Grad Kutina), Kneza Ljudevita Posavskog 3/1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93629">
        <w:rPr>
          <w:sz w:val="24"/>
          <w:szCs w:val="24"/>
        </w:rPr>
        <w:t>506</w:t>
      </w:r>
      <w:r w:rsidR="00CB3958">
        <w:rPr>
          <w:sz w:val="24"/>
          <w:szCs w:val="24"/>
        </w:rPr>
        <w:t xml:space="preserve"> </w:t>
      </w:r>
      <w:r w:rsidRPr="00070D63">
        <w:rPr>
          <w:sz w:val="24"/>
          <w:szCs w:val="24"/>
        </w:rPr>
        <w:t xml:space="preserve">dana, u ukupnom iznosu od </w:t>
      </w:r>
      <w:r w:rsidR="00293629">
        <w:rPr>
          <w:sz w:val="24"/>
          <w:szCs w:val="24"/>
        </w:rPr>
        <w:t>681,31</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200867">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B111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B111C" w:rsidP="002B3342" w:rsidR="006B111C" w:rsidRPr="00694D64">
      <w:pPr>
        <w:rPr>
          <w:sz w:val="24"/>
          <w:szCs w:val="24"/>
        </w:rPr>
      </w:pPr>
      <w:r w:rsidRPr="00694D64">
        <w:rPr>
          <w:sz w:val="24"/>
          <w:szCs w:val="24"/>
        </w:rPr>
        <w:t>Za točnost otpravka-ovlašteni službenik:</w:t>
      </w:r>
    </w:p>
    <w:p w:rsidRDefault="006B111C" w:rsidP="002B3342" w:rsidR="006B111C" w:rsidRPr="00694D64">
      <w:pPr>
        <w:rPr>
          <w:sz w:val="24"/>
          <w:szCs w:val="24"/>
        </w:rPr>
      </w:pPr>
      <w:r w:rsidRPr="00694D64">
        <w:rPr>
          <w:sz w:val="24"/>
          <w:szCs w:val="24"/>
        </w:rPr>
        <w:t>Karmela Dolenc</w:t>
      </w:r>
    </w:p>
    <w:p w:rsidRDefault="006B111C" w:rsidP="002B3342" w:rsidR="006B111C">
      <w:pPr>
        <w:pStyle w:val="Bezproreda"/>
      </w:pPr>
    </w:p>
    <w:p w:rsidRDefault="00583146" w:rsidP="002B3342" w:rsidR="00583146">
      <w:pPr>
        <w:pStyle w:val="Bezproreda"/>
      </w:pPr>
    </w:p>
    <w:p w:rsidRDefault="00B32E61" w:rsidP="006B111C"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B111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B3958">
      <w:rPr>
        <w:sz w:val="24"/>
        <w:szCs w:val="24"/>
      </w:rPr>
      <w:t>80</w:t>
    </w:r>
    <w:r w:rsidR="00293629">
      <w:rPr>
        <w:sz w:val="24"/>
        <w:szCs w:val="24"/>
      </w:rPr>
      <w:t>8</w:t>
    </w:r>
    <w:r w:rsidR="007019ED">
      <w:rPr>
        <w:sz w:val="24"/>
        <w:szCs w:val="24"/>
      </w:rPr>
      <w:t>/16-7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00867"/>
    <w:rsid w:val="002431C4"/>
    <w:rsid w:val="00260A9E"/>
    <w:rsid w:val="00262BC1"/>
    <w:rsid w:val="0026510B"/>
    <w:rsid w:val="00271A82"/>
    <w:rsid w:val="00283D4F"/>
    <w:rsid w:val="002860F7"/>
    <w:rsid w:val="00286FBD"/>
    <w:rsid w:val="002903F5"/>
    <w:rsid w:val="0029270E"/>
    <w:rsid w:val="00293629"/>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111C"/>
    <w:rsid w:val="006C36E6"/>
    <w:rsid w:val="006C535F"/>
    <w:rsid w:val="006C7E17"/>
    <w:rsid w:val="006D61BB"/>
    <w:rsid w:val="006D6458"/>
    <w:rsid w:val="006D7A0F"/>
    <w:rsid w:val="006E361F"/>
    <w:rsid w:val="006F2D89"/>
    <w:rsid w:val="006F46EA"/>
    <w:rsid w:val="006F4ACE"/>
    <w:rsid w:val="006F7455"/>
    <w:rsid w:val="007019ED"/>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44B26"/>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3958"/>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B111C"/>
    <w:rPr>
      <w:color w:val="808080"/>
      <w:bdr w:space="0" w:sz="0" w:color="auto" w:val="none"/>
      <w:shd w:fill="auto" w:color="auto" w:val="clear"/>
    </w:rPr>
  </w:style>
  <w:style w:customStyle="true" w:styleId="eSPISCCParagraphDefaultFont" w:type="character">
    <w:name w:val="eSPIS_CC_Paragraph Default Font"/>
    <w:basedOn w:val="Zadanifontodlomka"/>
    <w:rsid w:val="006B11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111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B11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11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2808</izvorni_sadrzaj>
    <derivirana_varijabla naziv="DomainObject.Predmet.Broj_1">2808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St-2808/2016</izvorni_sadrzaj>
    <derivirana_varijabla naziv="DomainObject.Predmet.OznakaBroj_1">St-2808/2016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SENSA FLORINA d.o.o. zastupanog po punomoćniku Jasmin Fajtović; Florina Milat</izvorni_sadrzaj>
    <derivirana_varijabla naziv="DomainObject.Predmet.ProtustrankaFormated_1">  SENSA FLORINA d.o.o. zastupanog po punomoćniku Jasmin Fajtović; Florina Milat</derivirana_varijabla>
  </DomainObject.Predmet.ProtustrankaFormated>
  <DomainObject.Predmet.ProtustrankaFormatedOIB>
    <izvorni_sadrzaj>  SENSA FLORINA d.o.o., OIB 46445992901 zastupanog po punomoćniku Jasmin Fajtović; Florina Milat</izvorni_sadrzaj>
    <derivirana_varijabla naziv="DomainObject.Predmet.ProtustrankaFormatedOIB_1">  SENSA FLORINA d.o.o., OIB 46445992901 zastupanog po punomoćniku Jasmin Fajtović; Florina Milat</derivirana_varijabla>
  </DomainObject.Predmet.ProtustrankaFormatedOIB>
  <DomainObject.Predmet.ProtustrankaFormatedWithAdress>
    <izvorni_sadrzaj> SENSA FLORINA d.o.o., Kneza Ljudevita Posavskog 3/1, 44320 Kutina zastupanog po punomoćniku Jasmin Fajtović; Florina Milat</izvorni_sadrzaj>
    <derivirana_varijabla naziv="DomainObject.Predmet.ProtustrankaFormatedWithAdress_1"> SENSA FLORINA d.o.o., Kneza Ljudevita Posavskog 3/1, 44320 Kutina zastupanog po punomoćniku Jasmin Fajtović; Florina Milat</derivirana_varijabla>
  </DomainObject.Predmet.ProtustrankaFormatedWithAdress>
  <DomainObject.Predmet.ProtustrankaFormatedWithAdressOIB>
    <izvorni_sadrzaj> SENSA FLORINA d.o.o., OIB 46445992901, Kneza Ljudevita Posavskog 3/1, 44320 Kutina zastupanog po punomoćniku Jasmin Fajtović; Florina Milat</izvorni_sadrzaj>
    <derivirana_varijabla naziv="DomainObject.Predmet.ProtustrankaFormatedWithAdressOIB_1"> SENSA FLORINA d.o.o., OIB 46445992901, Kneza Ljudevita Posavskog 3/1, 44320 Kutina zastupanog po punomoćniku Jasmin Fajtović; Florina Milat</derivirana_varijabla>
  </DomainObject.Predmet.ProtustrankaFormatedWithAdressOIB>
  <DomainObject.Predmet.ProtustrankaWithAdress>
    <izvorni_sadrzaj>SENSA FLORINA d.o.o. Kneza Ljudevita Posavskog 3/1, 44320 Kutina</izvorni_sadrzaj>
    <derivirana_varijabla naziv="DomainObject.Predmet.ProtustrankaWithAdress_1">SENSA FLORINA d.o.o. Kneza Ljudevita Posavskog 3/1, 44320 Kutina</derivirana_varijabla>
  </DomainObject.Predmet.ProtustrankaWithAdress>
  <DomainObject.Predmet.ProtustrankaWithAdressOIB>
    <izvorni_sadrzaj>SENSA FLORINA d.o.o., OIB 46445992901, Kneza Ljudevita Posavskog 3/1, 44320 Kutina</izvorni_sadrzaj>
    <derivirana_varijabla naziv="DomainObject.Predmet.ProtustrankaWithAdressOIB_1">SENSA FLORINA d.o.o., OIB 46445992901, Kneza Ljudevita Posavskog 3/1, 44320 Kutina</derivirana_varijabla>
  </DomainObject.Predmet.ProtustrankaWithAdressOIB>
  <DomainObject.Predmet.ProtustrankaNazivFormated>
    <izvorni_sadrzaj>SENSA FLORINA d.o.o.</izvorni_sadrzaj>
    <derivirana_varijabla naziv="DomainObject.Predmet.ProtustrankaNazivFormated_1">SENSA FLORINA d.o.o.</derivirana_varijabla>
  </DomainObject.Predmet.ProtustrankaNazivFormated>
  <DomainObject.Predmet.ProtustrankaNazivFormatedOIB>
    <izvorni_sadrzaj>SENSA FLORINA d.o.o., OIB 46445992901</izvorni_sadrzaj>
    <derivirana_varijabla naziv="DomainObject.Predmet.ProtustrankaNazivFormatedOIB_1">SENSA FLORINA d.o.o., OIB 46445992901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SENSA FLORINA d.o.o. zastupanog po punomoćniku Jasmin Fajtović; Florina Milat</item>
    </izvorni_sadrzaj>
    <derivirana_varijabla naziv="DomainObject.Predmet.ProtuStrankaListFormated_1">
      <item>SENSA FLORINA d.o.o. zastupanog po punomoćniku Jasmin Fajtović; Florina Milat</item>
    </derivirana_varijabla>
  </DomainObject.Predmet.ProtuStrankaListFormated>
  <DomainObject.Predmet.ProtuStrankaListFormatedOIB>
    <izvorni_sadrzaj>
      <item>SENSA FLORINA d.o.o., OIB 46445992901 zastupanog po punomoćniku Jasmin Fajtović; Florina Milat</item>
    </izvorni_sadrzaj>
    <derivirana_varijabla naziv="DomainObject.Predmet.ProtuStrankaListFormatedOIB_1">
      <item>SENSA FLORINA d.o.o., OIB 46445992901 zastupanog po punomoćniku Jasmin Fajtović; Florina Milat</item>
    </derivirana_varijabla>
  </DomainObject.Predmet.ProtuStrankaListFormatedOIB>
  <DomainObject.Predmet.ProtuStrankaListFormatedWithAdress>
    <izvorni_sadrzaj>
      <item>SENSA FLORINA d.o.o., Kneza Ljudevita Posavskog 3/1, 44320 Kutina zastupanog po punomoćniku Jasmin Fajtović; Florina Milat</item>
    </izvorni_sadrzaj>
    <derivirana_varijabla naziv="DomainObject.Predmet.ProtuStrankaListFormatedWithAdress_1">
      <item>SENSA FLORINA d.o.o., Kneza Ljudevita Posavskog 3/1, 44320 Kutina zastupanog po punomoćniku Jasmin Fajtović; Florina Milat</item>
    </derivirana_varijabla>
  </DomainObject.Predmet.ProtuStrankaListFormatedWithAdress>
  <DomainObject.Predmet.ProtuStrankaListFormatedWithAdressOIB>
    <izvorni_sadrzaj>
      <item>SENSA FLORINA d.o.o., OIB 46445992901, Kneza Ljudevita Posavskog 3/1, 44320 Kutina zastupanog po punomoćniku Jasmin Fajtović; Florina Milat</item>
    </izvorni_sadrzaj>
    <derivirana_varijabla naziv="DomainObject.Predmet.ProtuStrankaListFormatedWithAdressOIB_1">
      <item>SENSA FLORINA d.o.o., OIB 46445992901, Kneza Ljudevita Posavskog 3/1, 44320 Kutina zastupanog po punomoćniku Jasmin Fajtović; Florina Milat</item>
    </derivirana_varijabla>
  </DomainObject.Predmet.ProtuStrankaListFormatedWithAdressOIB>
  <DomainObject.Predmet.ProtuStrankaListNazivFormated>
    <izvorni_sadrzaj>
      <item>SENSA FLORINA d.o.o.</item>
    </izvorni_sadrzaj>
    <derivirana_varijabla naziv="DomainObject.Predmet.ProtuStrankaListNazivFormated_1">
      <item>SENSA FLORINA d.o.o.</item>
    </derivirana_varijabla>
  </DomainObject.Predmet.ProtuStrankaListNazivFormated>
  <DomainObject.Predmet.ProtuStrankaListNazivFormatedOIB>
    <izvorni_sadrzaj>
      <item>SENSA FLORINA d.o.o., OIB 46445992901</item>
    </izvorni_sadrzaj>
    <derivirana_varijabla naziv="DomainObject.Predmet.ProtuStrankaListNazivFormatedOIB_1">
      <item>SENSA FLORINA d.o.o., OIB 46445992901</item>
    </derivirana_varijabla>
  </DomainObject.Predmet.ProtuStrankaListNazivFormatedOIB>
  <DomainObject.Predmet.OstaliListFormated>
    <izvorni_sadrzaj>
      <item>Jasmin Fajtović punomoćnik sudionika u postupku SENSA FLORINA d.o.o.</item>
      <item>Florina Milat punomoćnik sudionika u postupku SENSA FLORINA d.o.o.</item>
    </izvorni_sadrzaj>
    <derivirana_varijabla naziv="DomainObject.Predmet.OstaliListFormated_1">
      <item>Jasmin Fajtović punomoćnik sudionika u postupku SENSA FLORINA d.o.o.</item>
      <item>Florina Milat punomoćnik sudionika u postupku SENSA FLORINA d.o.o.</item>
    </derivirana_varijabla>
  </DomainObject.Predmet.OstaliListFormated>
  <DomainObject.Predmet.OstaliListFormatedOIB>
    <izvorni_sadrzaj>
      <item>Jasmin Fajtović, OIB 99265223065 punomoćnik sudionika u postupku SENSA FLORINA d.o.o.</item>
      <item>Florina Milat, OIB 93918312351 punomoćnik sudionika u postupku SENSA FLORINA d.o.o.</item>
    </izvorni_sadrzaj>
    <derivirana_varijabla naziv="DomainObject.Predmet.OstaliListFormatedOIB_1">
      <item>Jasmin Fajtović, OIB 99265223065 punomoćnik sudionika u postupku SENSA FLORINA d.o.o.</item>
      <item>Florina Milat, OIB 93918312351 punomoćnik sudionika u postupku SENSA FLORINA d.o.o.</item>
    </derivirana_varijabla>
  </DomainObject.Predmet.OstaliListFormatedOIB>
  <DomainObject.Predmet.OstaliListFormatedWithAdress>
    <izvorni_sadrzaj>
      <item>Jasmin Fajtović, Andrije Kačića Miošića 21, 44000 Sisak punomoćnik sudionika u postupku SENSA FLORINA d.o.o.</item>
      <item>Florina Milat, Ulica Stjepana Radića 32, 44320 Kutina punomoćnik sudionika u postupku SENSA FLORINA d.o.o.</item>
    </izvorni_sadrzaj>
    <derivirana_varijabla naziv="DomainObject.Predmet.OstaliListFormatedWithAdress_1">
      <item>Jasmin Fajtović, Andrije Kačića Miošića 21, 44000 Sisak punomoćnik sudionika u postupku SENSA FLORINA d.o.o.</item>
      <item>Florina Milat, Ulica Stjepana Radića 32, 44320 Kutina punomoćnik sudionika u postupku SENSA FLORINA d.o.o.</item>
    </derivirana_varijabla>
  </DomainObject.Predmet.OstaliListFormatedWithAdress>
  <DomainObject.Predmet.OstaliListFormatedWithAdressOIB>
    <izvorni_sadrzaj>
      <item>Jasmin Fajtović, OIB 99265223065, Andrije Kačića Miošića 21, 44000 Sisak punomoćnik sudionika u postupku SENSA FLORINA d.o.o.</item>
      <item>Florina Milat, OIB 93918312351, Ulica Stjepana Radića 32, 44320 Kutina punomoćnik sudionika u postupku SENSA FLORINA d.o.o.</item>
    </izvorni_sadrzaj>
    <derivirana_varijabla naziv="DomainObject.Predmet.OstaliListFormatedWithAdressOIB_1">
      <item>Jasmin Fajtović, OIB 99265223065, Andrije Kačića Miošića 21, 44000 Sisak punomoćnik sudionika u postupku SENSA FLORINA d.o.o.</item>
      <item>Florina Milat, OIB 93918312351, Ulica Stjepana Radića 32, 44320 Kutina punomoćnik sudionika u postupku SENSA FLORINA d.o.o.</item>
    </derivirana_varijabla>
  </DomainObject.Predmet.OstaliListFormatedWithAdressOIB>
  <DomainObject.Predmet.OstaliListNazivFormated>
    <izvorni_sadrzaj>
      <item>Jasmin Fajtović</item>
      <item>Florina Milat</item>
    </izvorni_sadrzaj>
    <derivirana_varijabla naziv="DomainObject.Predmet.OstaliListNazivFormated_1">
      <item>Jasmin Fajtović</item>
      <item>Florina Milat</item>
    </derivirana_varijabla>
  </DomainObject.Predmet.OstaliListNazivFormated>
  <DomainObject.Predmet.OstaliListNazivFormatedOIB>
    <izvorni_sadrzaj>
      <item>Jasmin Fajtović, OIB 99265223065</item>
      <item>Florina Milat, OIB 93918312351</item>
    </izvorni_sadrzaj>
    <derivirana_varijabla naziv="DomainObject.Predmet.OstaliListNazivFormatedOIB_1">
      <item>Jasmin Fajtović, OIB 99265223065</item>
      <item>Florina Milat, OIB 93918312351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SENSA FLORINA d.o.o.</izvorni_sadrzaj>
    <derivirana_varijabla naziv="DomainObject.Predmet.ProtustrankaIDrugi_1">SENSA FLORINA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SENSA FLORINA d.o.o., OIB 46445992901, Kneza Ljudevita Posavskog 3/1, 44320 Kutina</izvorni_sadrzaj>
    <derivirana_varijabla naziv="DomainObject.Predmet.ProtustrankaIDrugiAdressOIB_1">SENSA FLORINA d.o.o., OIB 46445992901, Kneza Ljudevita Posavskog 3/1,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SENSA FLORINA d.o.o.</item>
      <item>Jasmin Fajtović</item>
      <item>Florina Milat</item>
    </izvorni_sadrzaj>
    <derivirana_varijabla naziv="DomainObject.Predmet.SudioniciListNaziv_1">
      <item>FINA Regionalni centar Zagreb</item>
      <item>SENSA FLORINA d.o.o.</item>
      <item>Jasmin Fajtović</item>
      <item>Florina Milat</item>
    </derivirana_varijabla>
  </DomainObject.Predmet.SudioniciListNaziv>
  <DomainObject.Predmet.SudioniciListAdressOIB>
    <izvorni_sadrzaj>
      <item>FINA Regionalni centar Zagreb, OIB 85821130368, Trg svibanjskih žrtava 1995. br. 1,10000 Zagreb</item>
      <item>SENSA FLORINA d.o.o., OIB 46445992901, Kneza Ljudevita Posavskog 3/1,44320 Kutina</item>
      <item>Jasmin Fajtović, OIB 99265223065, Andrije Kačića Miošića 21,44000 Sisak</item>
      <item>Florina Milat, OIB 93918312351, Ulica Stjepana Radića 32,44320 Kutina</item>
    </izvorni_sadrzaj>
    <derivirana_varijabla naziv="DomainObject.Predmet.SudioniciListAdressOIB_1">
      <item>FINA Regionalni centar Zagreb, OIB 85821130368, Trg svibanjskih žrtava 1995. br. 1,10000 Zagreb</item>
      <item>SENSA FLORINA d.o.o., OIB 46445992901, Kneza Ljudevita Posavskog 3/1,44320 Kutina</item>
      <item>Jasmin Fajtović, OIB 99265223065, Andrije Kačića Miošića 21,44000 Sisak</item>
      <item>Florina Milat, OIB 93918312351, Ulica Stjepana Radića 32,44320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46445992901</item>
      <item>, OIB 99265223065</item>
      <item>, OIB 93918312351</item>
    </izvorni_sadrzaj>
    <derivirana_varijabla naziv="DomainObject.Predmet.SudioniciListNazivOIB_1">
      <item>, OIB 85821130368</item>
      <item>, OIB 46445992901</item>
      <item>, OIB 99265223065</item>
      <item>, OIB 93918312351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AD77B4-CE96-4174-977A-02F740AFA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5440</properties:Characters>
  <properties:Lines>128</properties:Lines>
  <properties:Paragraphs>43</properties:Paragraphs>
  <properties:TotalTime>442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2017-05-05T06:52:00Z</cp:lastPrinted>
  <dcterms:modified xmlns:xsi="http://www.w3.org/2001/XMLSchema-instance" xsi:type="dcterms:W3CDTF">2017-05-05T06:52:00Z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