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aff1" w14:paraId="151aff1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DD728C">
        <w:t>194</w:t>
      </w:r>
      <w:r w:rsidR="00F2461E" w:rsidRPr="00217782">
        <w:t>/</w:t>
      </w:r>
      <w:r>
        <w:t>2018</w:t>
      </w:r>
      <w:r w:rsidR="00D05A4D">
        <w:t>-</w:t>
      </w:r>
      <w:r w:rsidR="00DD728C">
        <w:t>10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DD728C">
        <w:t>DERNIERE</w:t>
      </w:r>
      <w:r w:rsidR="00DD728C" w:rsidRPr="00A56DCC">
        <w:t xml:space="preserve"> j.d.o.o. za </w:t>
      </w:r>
      <w:r w:rsidR="00DD728C">
        <w:t>ugostiteljstvo i djelatnost turističke agencije</w:t>
      </w:r>
      <w:r w:rsidR="00DD728C" w:rsidRPr="00A56DCC">
        <w:t xml:space="preserve">, </w:t>
      </w:r>
      <w:r w:rsidR="00DD728C">
        <w:t>Zadar</w:t>
      </w:r>
      <w:r w:rsidR="00DD728C" w:rsidRPr="00A56DCC">
        <w:t xml:space="preserve">, </w:t>
      </w:r>
      <w:r w:rsidR="00DD728C">
        <w:t>Matice Dalmatinske 6</w:t>
      </w:r>
      <w:r w:rsidR="00DD728C" w:rsidRPr="00A56DCC">
        <w:t xml:space="preserve">, OIB: </w:t>
      </w:r>
      <w:r w:rsidR="00DD728C">
        <w:t>60899245958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AE0C0B">
        <w:t>22</w:t>
      </w:r>
      <w:r w:rsidR="003E5C68">
        <w:t>.</w:t>
      </w:r>
      <w:r w:rsidR="00F1321B">
        <w:t xml:space="preserve"> </w:t>
      </w:r>
      <w:r w:rsidR="00AE0C0B">
        <w:t>kolovoza</w:t>
      </w:r>
      <w:r w:rsidR="0035240E">
        <w:t xml:space="preserve"> 2018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DD728C">
        <w:t>Alen Bušljeta</w:t>
      </w:r>
      <w:r w:rsidR="00DD728C" w:rsidRPr="00A56DCC">
        <w:t xml:space="preserve"> iz </w:t>
      </w:r>
      <w:r w:rsidR="00DD728C">
        <w:t>Zadra</w:t>
      </w:r>
      <w:r w:rsidR="00DD728C" w:rsidRPr="00355932">
        <w:t xml:space="preserve">, </w:t>
      </w:r>
      <w:r w:rsidR="00DD728C">
        <w:rPr>
          <w:rFonts w:eastAsiaTheme="minorHAnsi"/>
          <w:lang w:eastAsia="en-US"/>
        </w:rPr>
        <w:t>Dalmatinskog Sabora 5</w:t>
      </w:r>
      <w:r w:rsidR="00DD728C" w:rsidRPr="00355932">
        <w:t xml:space="preserve">, OIB: </w:t>
      </w:r>
      <w:r w:rsidR="00DD728C">
        <w:rPr>
          <w:bCs/>
        </w:rPr>
        <w:t>22287173231</w:t>
      </w:r>
      <w:r w:rsidR="005C3350" w:rsidRPr="00217782">
        <w:t xml:space="preserve">, </w:t>
      </w:r>
      <w:r w:rsidR="00C61875">
        <w:t>izrič</w:t>
      </w:r>
      <w:r w:rsidR="0035240E">
        <w:t xml:space="preserve">e se novčana kazna u iznosu od </w:t>
      </w:r>
      <w:r w:rsidR="0035240E" w:rsidRPr="005B14BA">
        <w:t>10</w:t>
      </w:r>
      <w:r w:rsidR="00C61875" w:rsidRPr="005B14BA">
        <w:t>.000,00</w:t>
      </w:r>
      <w:r w:rsidR="00E85CFA">
        <w:t xml:space="preserve"> kuna koju je duž</w:t>
      </w:r>
      <w:r w:rsidR="00DD728C">
        <w:t>an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 xml:space="preserve">00160, model HR 63 s pozivom na broj: </w:t>
      </w:r>
      <w:r w:rsidR="00C61875" w:rsidRPr="005B14BA">
        <w:t>6076-23405-</w:t>
      </w:r>
      <w:r w:rsidR="00DD728C">
        <w:t>194</w:t>
      </w:r>
      <w:r w:rsidR="00EF6574">
        <w:t>18</w:t>
      </w:r>
      <w:r w:rsidR="00AE0C0B">
        <w:t>2.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DD728C">
        <w:t>Alen Bušljeta</w:t>
      </w:r>
      <w:r w:rsidR="009821B5">
        <w:t xml:space="preserve"> </w:t>
      </w:r>
      <w:r w:rsidRPr="000C04BF">
        <w:t>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EF6574" w:rsidR="00EF6574">
      <w:pPr>
        <w:jc w:val="both"/>
      </w:pPr>
      <w:r w:rsidRPr="000C04BF">
        <w:tab/>
      </w:r>
      <w:r w:rsidR="005B14BA">
        <w:t>Rješenjem</w:t>
      </w:r>
      <w:r w:rsidR="005B14BA" w:rsidRPr="000C04BF">
        <w:t xml:space="preserve"> ovoga suda poslovni broj</w:t>
      </w:r>
      <w:r w:rsidR="005B14BA">
        <w:t xml:space="preserve"> 1</w:t>
      </w:r>
      <w:r w:rsidR="005B14BA" w:rsidRPr="000C04BF">
        <w:t xml:space="preserve"> St-</w:t>
      </w:r>
      <w:r w:rsidR="00DD728C">
        <w:t>194</w:t>
      </w:r>
      <w:r w:rsidR="00EF6574">
        <w:t>/18-4</w:t>
      </w:r>
      <w:r w:rsidR="005B14BA" w:rsidRPr="000C04BF">
        <w:t xml:space="preserve"> od </w:t>
      </w:r>
      <w:r w:rsidR="00DD728C">
        <w:t>1</w:t>
      </w:r>
      <w:r w:rsidR="005B14BA">
        <w:t xml:space="preserve">5. </w:t>
      </w:r>
      <w:r w:rsidR="00EF6574">
        <w:t>lipnja</w:t>
      </w:r>
      <w:r w:rsidR="005B14BA">
        <w:t xml:space="preserve"> 2018. pokrenut je prethodni postupak radi utvrđivanja uvjeta za otvaranje stečajnog postupka nad stečajnim dužnikom </w:t>
      </w:r>
      <w:r w:rsidR="00DD728C">
        <w:t>DERNIERE</w:t>
      </w:r>
      <w:r w:rsidR="00DD728C" w:rsidRPr="00A56DCC">
        <w:t xml:space="preserve"> j.d.o.o. za </w:t>
      </w:r>
      <w:r w:rsidR="00DD728C">
        <w:t>ugostiteljstvo i djelatnost turističke agencije</w:t>
      </w:r>
      <w:r w:rsidR="00DD728C" w:rsidRPr="00A56DCC">
        <w:t xml:space="preserve">, </w:t>
      </w:r>
      <w:r w:rsidR="00DD728C">
        <w:t>Zadar</w:t>
      </w:r>
      <w:r w:rsidR="005B14BA">
        <w:t xml:space="preserve">. </w:t>
      </w:r>
      <w:r w:rsidR="00DD728C">
        <w:t>Alen Bušljeta</w:t>
      </w:r>
      <w:r w:rsidR="00EF6574">
        <w:t xml:space="preserve"> kao </w:t>
      </w:r>
      <w:r w:rsidR="00DD728C">
        <w:t>odgovorna osoba nije se odazvao pozivu suda, niti je opravdao</w:t>
      </w:r>
      <w:r w:rsidR="00EF6574">
        <w:t xml:space="preserve"> svoj izostanak.</w:t>
      </w:r>
    </w:p>
    <w:p w:rsidRDefault="00EF6574" w:rsidP="00EF6574" w:rsidR="005B14BA" w:rsidRPr="000C04BF">
      <w:pPr>
        <w:ind w:firstLine="708"/>
        <w:jc w:val="both"/>
      </w:pPr>
      <w:r>
        <w:t xml:space="preserve">Kako dakle </w:t>
      </w:r>
      <w:r w:rsidR="00DD728C">
        <w:t>Alen Bušljeta</w:t>
      </w:r>
      <w:r>
        <w:t xml:space="preserve"> nij</w:t>
      </w:r>
      <w:r w:rsidR="00DD728C">
        <w:t>e pristupio</w:t>
      </w:r>
      <w:r>
        <w:t xml:space="preserve"> na ročište zakazano za 3.</w:t>
      </w:r>
      <w:r w:rsidR="00DD728C">
        <w:t xml:space="preserve"> srpnja 2018., niti je opravdao</w:t>
      </w:r>
      <w:r>
        <w:t xml:space="preserve"> svoj izostanak, a rješenjem </w:t>
      </w:r>
      <w:r w:rsidR="00DD728C">
        <w:t>ovog suda poslovni broj 1 St-194/18-4 je prethodno upozoren</w:t>
      </w:r>
      <w:r>
        <w:t xml:space="preserve"> na posljedice neodazivanja pozivu suda u smislu novčanog kažnjavanja, valjalo je izreći ovu novčanu kaznu, a sve temeljem odredbe čl. 10. Stečajnog zakona na odgovarajući način primjenjujući odredbe čl. 10. Zakona o parničnom postupku zastupniku. Prilikom određivanja visine kazne sud je uzeo u obzir činjenicu da</w:t>
      </w:r>
      <w:r w:rsidR="00DD728C">
        <w:t xml:space="preserve"> je zbog neodazivanja zastupnika</w:t>
      </w:r>
      <w:r>
        <w:t xml:space="preserve"> po zakonu stečajnog dužnika za naredno ročište neophodno odrediti nje</w:t>
      </w:r>
      <w:r w:rsidR="00DD728C">
        <w:t>govo</w:t>
      </w:r>
      <w:r>
        <w:t xml:space="preserve"> prisilno dovođenje, što znači angažiranje policije, pored ponovnog zakazivanja ročišta u ovom predmetu. Nadalje je temeljem odredbe čl. 10. st. 7. Zakona o parničnom postupku određeno da će se u slučaju da </w:t>
      </w:r>
      <w:r w:rsidR="00DD728C">
        <w:t>Alen Bušljeta</w:t>
      </w:r>
      <w:r>
        <w:t xml:space="preserve"> ne plati kaznu odnosno sudu ne dostavi dokaz o uplati, ovog rješenje </w:t>
      </w:r>
      <w:r>
        <w:lastRenderedPageBreak/>
        <w:t>dostaviti Financijskoj agenciji radi izravne naplate, dok je odredbom st. 11. istoga članka određeno da žalba ne odgađa provedbu ovog rješenja.</w:t>
      </w:r>
      <w:r w:rsidR="005B14BA">
        <w:t xml:space="preserve"> </w:t>
      </w:r>
    </w:p>
    <w:p w:rsidRDefault="00C61875" w:rsidP="005B14BA" w:rsidR="00C61875" w:rsidRPr="000C04BF">
      <w:pPr>
        <w:jc w:val="both"/>
      </w:pPr>
      <w:r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AE0C0B">
        <w:t>22</w:t>
      </w:r>
      <w:r w:rsidR="003E5C68">
        <w:t xml:space="preserve">. </w:t>
      </w:r>
      <w:r w:rsidR="00AE0C0B">
        <w:t>kolovoza</w:t>
      </w:r>
      <w:r w:rsidR="00FF2CF4">
        <w:t xml:space="preserve"> 2018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D925C3" w:rsidP="00D925C3" w:rsidR="00CC25D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25DF">
        <w:t>Sutkinja</w:t>
      </w:r>
    </w:p>
    <w:p w:rsidRDefault="00D925C3" w:rsidP="00D925C3" w:rsidR="00CC25D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DD728C" w:rsidP="00C61875" w:rsidR="00EF6574">
      <w:pPr>
        <w:numPr>
          <w:ilvl w:val="0"/>
          <w:numId w:val="4"/>
        </w:numPr>
      </w:pPr>
      <w:r>
        <w:t>Alenu Bušljeti</w:t>
      </w:r>
      <w:r w:rsidR="00EF6574">
        <w:t xml:space="preserve"> 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5233"/>
    <w:rsid w:val="000E25DE"/>
    <w:rsid w:val="001252FC"/>
    <w:rsid w:val="00144EE0"/>
    <w:rsid w:val="00167F59"/>
    <w:rsid w:val="001F65F0"/>
    <w:rsid w:val="00217782"/>
    <w:rsid w:val="0021787F"/>
    <w:rsid w:val="00235570"/>
    <w:rsid w:val="0028158F"/>
    <w:rsid w:val="002B1D94"/>
    <w:rsid w:val="002D3E0B"/>
    <w:rsid w:val="0035240E"/>
    <w:rsid w:val="00372821"/>
    <w:rsid w:val="003D30CD"/>
    <w:rsid w:val="003E5C68"/>
    <w:rsid w:val="004217F2"/>
    <w:rsid w:val="004C277E"/>
    <w:rsid w:val="00571EDB"/>
    <w:rsid w:val="005B14BA"/>
    <w:rsid w:val="005C008D"/>
    <w:rsid w:val="005C3350"/>
    <w:rsid w:val="005E6DD7"/>
    <w:rsid w:val="00622FD0"/>
    <w:rsid w:val="006D5987"/>
    <w:rsid w:val="00736B9A"/>
    <w:rsid w:val="00752118"/>
    <w:rsid w:val="007536A6"/>
    <w:rsid w:val="0077543A"/>
    <w:rsid w:val="00836DDC"/>
    <w:rsid w:val="00851EEB"/>
    <w:rsid w:val="0087515F"/>
    <w:rsid w:val="0091165A"/>
    <w:rsid w:val="009355C9"/>
    <w:rsid w:val="009771C1"/>
    <w:rsid w:val="009821B5"/>
    <w:rsid w:val="009A0CEB"/>
    <w:rsid w:val="00A94666"/>
    <w:rsid w:val="00AE0C0B"/>
    <w:rsid w:val="00B17F45"/>
    <w:rsid w:val="00B81307"/>
    <w:rsid w:val="00BB6DB6"/>
    <w:rsid w:val="00BE6C59"/>
    <w:rsid w:val="00C52AF4"/>
    <w:rsid w:val="00C61875"/>
    <w:rsid w:val="00CA0411"/>
    <w:rsid w:val="00CC25DF"/>
    <w:rsid w:val="00D05A4D"/>
    <w:rsid w:val="00D925C3"/>
    <w:rsid w:val="00DD728C"/>
    <w:rsid w:val="00E34807"/>
    <w:rsid w:val="00E85CFA"/>
    <w:rsid w:val="00EB209A"/>
    <w:rsid w:val="00EC5C80"/>
    <w:rsid w:val="00EE2DE0"/>
    <w:rsid w:val="00EF6574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2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2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DERNIERE j.d.o.o. za ugostiteljstvo i djelatnost turističke agencije</izvorni_sadrzaj>
    <derivirana_varijabla naziv="DomainObject.Predmet.ProtustrankaFormated_1">  DERNIERE j.d.o.o. za ugostiteljstvo i djelatnost turističke agencije</derivirana_varijabla>
  </DomainObject.Predmet.ProtustrankaFormated>
  <DomainObject.Predmet.ProtustrankaFormatedOIB>
    <izvorni_sadrzaj>  DERNIERE j.d.o.o. za ugostiteljstvo i djelatnost turističke agencije, OIB 60899245958</izvorni_sadrzaj>
    <derivirana_varijabla naziv="DomainObject.Predmet.ProtustrankaFormatedOIB_1">  DERNIERE j.d.o.o. za ugostiteljstvo i djelatnost turističke agencije, OIB 60899245958</derivirana_varijabla>
  </DomainObject.Predmet.ProtustrankaFormatedOIB>
  <DomainObject.Predmet.ProtustrankaFormatedWithAdress>
    <izvorni_sadrzaj> DERNIERE j.d.o.o. za ugostiteljstvo i djelatnost turističke agencije, Matice Dalmatinske 6, 23000 Zadar</izvorni_sadrzaj>
    <derivirana_varijabla naziv="DomainObject.Predmet.ProtustrankaFormatedWithAdress_1"> DERNIERE j.d.o.o. za ugostiteljstvo i djelatnost turističke agencije, Matice Dalmatinske 6, 23000 Zadar</derivirana_varijabla>
  </DomainObject.Predmet.ProtustrankaFormatedWithAdress>
  <DomainObject.Predmet.ProtustrankaFormatedWithAdressOIB>
    <izvorni_sadrzaj> DERNIERE j.d.o.o. za ugostiteljstvo i djelatnost turističke agencije, OIB 60899245958, Matice Dalmatinske 6, 23000 Zadar</izvorni_sadrzaj>
    <derivirana_varijabla naziv="DomainObject.Predmet.ProtustrankaFormatedWithAdressOIB_1"> DERNIERE j.d.o.o. za ugostiteljstvo i djelatnost turističke agencije, OIB 60899245958, Matice Dalmatinske 6, 23000 Zadar</derivirana_varijabla>
  </DomainObject.Predmet.ProtustrankaFormatedWithAdressOIB>
  <DomainObject.Predmet.ProtustrankaWithAdress>
    <izvorni_sadrzaj>DERNIERE j.d.o.o. za ugostiteljstvo i djelatnost turističke agencije Matice Dalmatinske 6, 23000 Zadar</izvorni_sadrzaj>
    <derivirana_varijabla naziv="DomainObject.Predmet.ProtustrankaWithAdress_1">DERNIERE j.d.o.o. za ugostiteljstvo i djelatnost turističke agencije Matice Dalmatinske 6, 23000 Zadar</derivirana_varijabla>
  </DomainObject.Predmet.ProtustrankaWithAdress>
  <DomainObject.Predmet.ProtustrankaWithAdressOIB>
    <izvorni_sadrzaj>DERNIERE j.d.o.o. za ugostiteljstvo i djelatnost turističke agencije, OIB 60899245958, Matice Dalmatinske 6, 23000 Zadar</izvorni_sadrzaj>
    <derivirana_varijabla naziv="DomainObject.Predmet.ProtustrankaWithAdressOIB_1">DERNIERE j.d.o.o. za ugostiteljstvo i djelatnost turističke agencije, OIB 60899245958, Matice Dalmatinske 6, 23000 Zadar</derivirana_varijabla>
  </DomainObject.Predmet.ProtustrankaWithAdressOIB>
  <DomainObject.Predmet.ProtustrankaNazivFormated>
    <izvorni_sadrzaj>DERNIERE j.d.o.o. za ugostiteljstvo i djelatnost turističke agencije</izvorni_sadrzaj>
    <derivirana_varijabla naziv="DomainObject.Predmet.ProtustrankaNazivFormated_1">DERNIERE j.d.o.o. za ugostiteljstvo i djelatnost turističke agencije</derivirana_varijabla>
  </DomainObject.Predmet.ProtustrankaNazivFormated>
  <DomainObject.Predmet.ProtustrankaNazivFormatedOIB>
    <izvorni_sadrzaj>DERNIERE j.d.o.o. za ugostiteljstvo i djelatnost turističke agencije, OIB 60899245958</izvorni_sadrzaj>
    <derivirana_varijabla naziv="DomainObject.Predmet.ProtustrankaNazivFormatedOIB_1">DERNIERE j.d.o.o. za ugostiteljstvo i djelatnost turističke agencije, OIB 60899245958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DERNIERE j.d.o.o. za ugostiteljstvo i djelatnost turističke agencije</item>
    </izvorni_sadrzaj>
    <derivirana_varijabla naziv="DomainObject.Predmet.ProtuStrankaListFormated_1">
      <item>DERNIERE j.d.o.o. za ugostiteljstvo i djelatnost turističke agencije</item>
    </derivirana_varijabla>
  </DomainObject.Predmet.ProtuStrankaListFormated>
  <DomainObject.Predmet.ProtuStrankaListFormatedOIB>
    <izvorni_sadrzaj>
      <item>DERNIERE j.d.o.o. za ugostiteljstvo i djelatnost turističke agencije, OIB 60899245958</item>
    </izvorni_sadrzaj>
    <derivirana_varijabla naziv="DomainObject.Predmet.ProtuStrankaListFormatedOIB_1">
      <item>DERNIERE j.d.o.o. za ugostiteljstvo i djelatnost turističke agencije, OIB 60899245958</item>
    </derivirana_varijabla>
  </DomainObject.Predmet.ProtuStrankaListFormatedOIB>
  <DomainObject.Predmet.ProtuStrankaListFormatedWithAdress>
    <izvorni_sadrzaj>
      <item>DERNIERE j.d.o.o. za ugostiteljstvo i djelatnost turističke agencije, Matice Dalmatinske 6, 23000 Zadar</item>
    </izvorni_sadrzaj>
    <derivirana_varijabla naziv="DomainObject.Predmet.ProtuStrankaListFormatedWithAdress_1">
      <item>DERNIERE j.d.o.o. za ugostiteljstvo i djelatnost turističke agencije, Matice Dalmatinske 6, 23000 Zadar</item>
    </derivirana_varijabla>
  </DomainObject.Predmet.ProtuStrankaListFormatedWithAdress>
  <DomainObject.Predmet.ProtuStrankaListFormatedWithAdressOIB>
    <izvorni_sadrzaj>
      <item>DERNIERE j.d.o.o. za ugostiteljstvo i djelatnost turističke agencije, OIB 60899245958, Matice Dalmatinske 6, 23000 Zadar</item>
    </izvorni_sadrzaj>
    <derivirana_varijabla naziv="DomainObject.Predmet.ProtuStrankaListFormatedWithAdressOIB_1">
      <item>DERNIERE j.d.o.o. za ugostiteljstvo i djelatnost turističke agencije, OIB 60899245958, Matice Dalmatinske 6, 23000 Zadar</item>
    </derivirana_varijabla>
  </DomainObject.Predmet.ProtuStrankaListFormatedWithAdressOIB>
  <DomainObject.Predmet.ProtuStrankaListNazivFormated>
    <izvorni_sadrzaj>
      <item>DERNIERE j.d.o.o. za ugostiteljstvo i djelatnost turističke agencije</item>
    </izvorni_sadrzaj>
    <derivirana_varijabla naziv="DomainObject.Predmet.ProtuStrankaListNazivFormated_1">
      <item>DERNIERE j.d.o.o. za ugostiteljstvo i djelatnost turističke agencije</item>
    </derivirana_varijabla>
  </DomainObject.Predmet.ProtuStrankaListNazivFormated>
  <DomainObject.Predmet.ProtuStrankaListNazivFormatedOIB>
    <izvorni_sadrzaj>
      <item>DERNIERE j.d.o.o. za ugostiteljstvo i djelatnost turističke agencije, OIB 60899245958</item>
    </izvorni_sadrzaj>
    <derivirana_varijabla naziv="DomainObject.Predmet.ProtuStrankaListNazivFormatedOIB_1">
      <item>DERNIERE j.d.o.o. za ugostiteljstvo i djelatnost turističke agencije, OIB 60899245958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DERNIERE j.d.o.o. za ugostiteljstvo i djelatnost turističke agencije</izvorni_sadrzaj>
    <derivirana_varijabla naziv="DomainObject.Predmet.ProtustrankaIDrugi_1">DERNIERE j.d.o.o. za ugostiteljstvo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DERNIERE j.d.o.o. za ugostiteljstvo i djelatnost turističke agencije, OIB 60899245958, Matice Dalmatinske 6, 23000 Zadar</izvorni_sadrzaj>
    <derivirana_varijabla naziv="DomainObject.Predmet.ProtustrankaIDrugiAdressOIB_1">DERNIERE j.d.o.o. za ugostiteljstvo i djelatnost turističke agencije, OIB 60899245958,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DERNIERE j.d.o.o. za ugostiteljstvo i djelatnost turističke agencije</item>
      <item>Alen Bušljeta</item>
    </izvorni_sadrzaj>
    <derivirana_varijabla naziv="DomainObject.Predmet.SudioniciListNaziv_1">
      <item>FINA</item>
      <item>DERNIERE j.d.o.o. za ugostiteljstvo i djelatnost turističke agencije</item>
      <item>Alen Bušljeta</item>
    </derivirana_varijabla>
  </DomainObject.Predmet.SudioniciListNaziv>
  <DomainObject.Predmet.SudioniciListAdressOIB>
    <izvorni_sadrzaj>
      <item>FINA, OIB 85821130368, Ivana Danila 4,23000 Zadar</item>
      <item>DERNIERE j.d.o.o. za ugostiteljstvo i djelatnost turističke agencije, OIB 60899245958, Matice Dalmatinske 6,23000 Zadar</item>
      <item>Alen Bušljeta, OIB 22287173231, Dalmatinskog Sabora 5,23000 Zadar</item>
    </izvorni_sadrzaj>
    <derivirana_varijabla naziv="DomainObject.Predmet.SudioniciListAdressOIB_1">
      <item>FINA, OIB 85821130368, Ivana Danila 4,23000 Zadar</item>
      <item>DERNIERE j.d.o.o. za ugostiteljstvo i djelatnost turističke agencije, OIB 60899245958, Matice Dalmatinske 6,23000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60899245958</item>
      <item>, OIB 22287173231</item>
    </izvorni_sadrzaj>
    <derivirana_varijabla naziv="DomainObject.Predmet.SudioniciListNazivOIB_1">
      <item>, OIB 85821130368</item>
      <item>, OIB 60899245958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462</properties:Words>
  <properties:Characters>2474</properties:Characters>
  <properties:Lines>77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2018-07-20T07:33:00Z</dcterms:created>
  <dc:creator>Ardena Bajlo</dc:creator>
  <cp:lastModifiedBy>Ante Rubelj</cp:lastModifiedBy>
  <cp:lastPrinted>2018-08-22T09:51:00Z</cp:lastPrinted>
  <dcterms:modified xmlns:xsi="http://www.w3.org/2001/XMLSchema-instance" xsi:type="dcterms:W3CDTF">2018-08-22T09:51:00Z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(1St-194-18-NOVČANA KAZNA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