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c8be" w14:paraId="5c2c8be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940C7E">
        <w:t>BEUS &amp; A d.o.o., Prvosvibanjska 25, Makarska, OIB: 61561725840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C3E1D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940C7E">
        <w:t>BEUS &amp; A d.o.o., Prvosvibanjska 25, Makarska, OIB: 61561725840</w:t>
      </w:r>
      <w:r>
        <w:t xml:space="preserve">, zaprimljen na ovom sudu </w:t>
      </w:r>
      <w:r w:rsidR="005C7C90">
        <w:t>02</w:t>
      </w:r>
      <w:r w:rsidR="002C2848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FB7566">
        <w:t>29. listopada</w:t>
      </w:r>
      <w:r>
        <w:t xml:space="preserve"> 2015. godine podnio zahtjev za provedbu skraćenog stečajnog postupka nad dužnikom </w:t>
      </w:r>
      <w:r w:rsidR="00940C7E">
        <w:t>BEUS &amp; A d.o.o., Prvosvibanjska 25, Makarska, OIB: 61561725840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940C7E">
        <w:t>15</w:t>
      </w:r>
      <w:r>
        <w:t>/</w:t>
      </w:r>
      <w:r w:rsidR="00940C7E">
        <w:t>9521</w:t>
      </w:r>
      <w:r>
        <w:t xml:space="preserve">-1 od </w:t>
      </w:r>
      <w:r w:rsidR="00940C7E">
        <w:t>19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DC3E1D">
        <w:t>03. veljače</w:t>
      </w:r>
      <w:r w:rsidR="004B303C">
        <w:t xml:space="preserve">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F23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940C7E">
      <w:t>895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940C7E">
      <w:t>895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97F23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B7566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St-895/2015</izvorni_sadrzaj>
    <derivirana_varijabla naziv="DomainObject.Predmet.OznakaBroj_1">St-895/2015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BEUS &amp; A d.o.o. za export-import, turizam i ugostiteljstvo</izvorni_sadrzaj>
    <derivirana_varijabla naziv="DomainObject.Predmet.ProtustrankaFormated_1">  BEUS &amp; A d.o.o. za export-import, turizam i ugostiteljstvo</derivirana_varijabla>
  </DomainObject.Predmet.ProtustrankaFormated>
  <DomainObject.Predmet.ProtustrankaFormatedOIB>
    <izvorni_sadrzaj>  BEUS &amp; A d.o.o. za export-import, turizam i ugostiteljstvo, OIB 61561725840</izvorni_sadrzaj>
    <derivirana_varijabla naziv="DomainObject.Predmet.ProtustrankaFormatedOIB_1">  BEUS &amp; A d.o.o. za export-import, turizam i ugostiteljstvo, OIB 61561725840</derivirana_varijabla>
  </DomainObject.Predmet.ProtustrankaFormatedOIB>
  <DomainObject.Predmet.ProtustrankaFormatedWithAdress>
    <izvorni_sadrzaj> BEUS &amp; A d.o.o. za export-import, turizam i ugostiteljstvo, Prvosvibanjska Ul. 25, 21300 Makarska</izvorni_sadrzaj>
    <derivirana_varijabla naziv="DomainObject.Predmet.ProtustrankaFormatedWithAdress_1"> BEUS &amp; A d.o.o. za export-import, turizam i ugostiteljstvo, Prvosvibanjska Ul. 25, 21300 Makarska</derivirana_varijabla>
  </DomainObject.Predmet.ProtustrankaFormatedWithAdress>
  <DomainObject.Predmet.ProtustrankaFormatedWithAdressOIB>
    <izvorni_sadrzaj> BEUS &amp; A d.o.o. za export-import, turizam i ugostiteljstvo, OIB 61561725840, Prvosvibanjska Ul. 25, 21300 Makarska</izvorni_sadrzaj>
    <derivirana_varijabla naziv="DomainObject.Predmet.ProtustrankaFormatedWithAdressOIB_1"> BEUS &amp; A d.o.o. za export-import, turizam i ugostiteljstvo, OIB 61561725840, Prvosvibanjska Ul. 25, 21300 Makarska</derivirana_varijabla>
  </DomainObject.Predmet.ProtustrankaFormatedWithAdressOIB>
  <DomainObject.Predmet.ProtustrankaWithAdress>
    <izvorni_sadrzaj>BEUS &amp; A d.o.o. za export-import, turizam i ugostiteljstvo Prvosvibanjska Ul. 25, 21300 Makarska</izvorni_sadrzaj>
    <derivirana_varijabla naziv="DomainObject.Predmet.ProtustrankaWithAdress_1">BEUS &amp; A d.o.o. za export-import, turizam i ugostiteljstvo Prvosvibanjska Ul. 25, 21300 Makarska</derivirana_varijabla>
  </DomainObject.Predmet.ProtustrankaWithAdress>
  <DomainObject.Predmet.ProtustrankaWithAdressOIB>
    <izvorni_sadrzaj>BEUS &amp; A d.o.o. za export-import, turizam i ugostiteljstvo, OIB 61561725840, Prvosvibanjska Ul. 25, 21300 Makarska</izvorni_sadrzaj>
    <derivirana_varijabla naziv="DomainObject.Predmet.ProtustrankaWithAdressOIB_1">BEUS &amp; A d.o.o. za export-import, turizam i ugostiteljstvo, OIB 61561725840, Prvosvibanjska Ul. 25, 21300 Makarska</derivirana_varijabla>
  </DomainObject.Predmet.ProtustrankaWithAdressOIB>
  <DomainObject.Predmet.ProtustrankaNazivFormated>
    <izvorni_sadrzaj>BEUS &amp; A d.o.o. za export-import, turizam i ugostiteljstvo</izvorni_sadrzaj>
    <derivirana_varijabla naziv="DomainObject.Predmet.ProtustrankaNazivFormated_1">BEUS &amp; A d.o.o. za export-import, turizam i ugostiteljstvo</derivirana_varijabla>
  </DomainObject.Predmet.ProtustrankaNazivFormated>
  <DomainObject.Predmet.ProtustrankaNazivFormatedOIB>
    <izvorni_sadrzaj>BEUS &amp; A d.o.o. za export-import, turizam i ugostiteljstvo, OIB 61561725840</izvorni_sadrzaj>
    <derivirana_varijabla naziv="DomainObject.Predmet.ProtustrankaNazivFormatedOIB_1">BEUS &amp; A d.o.o. za export-import, turizam i ugostiteljstvo, OIB 61561725840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71879.97</izvorni_sadrzaj>
    <derivirana_varijabla naziv="DomainObject.Predmet.TrenutnaVrijednost_1">71879.97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BEUS &amp; A d.o.o. za export-import, turizam i ugostiteljstvo</item>
    </izvorni_sadrzaj>
    <derivirana_varijabla naziv="DomainObject.Predmet.ProtuStrankaListFormated_1">
      <item>BEUS &amp; A d.o.o. za export-import, turizam i ugostiteljstvo</item>
    </derivirana_varijabla>
  </DomainObject.Predmet.ProtuStrankaListFormated>
  <DomainObject.Predmet.ProtuStrankaListFormatedOIB>
    <izvorni_sadrzaj>
      <item>BEUS &amp; A d.o.o. za export-import, turizam i ugostiteljstvo, OIB 61561725840</item>
    </izvorni_sadrzaj>
    <derivirana_varijabla naziv="DomainObject.Predmet.ProtuStrankaListFormatedOIB_1">
      <item>BEUS &amp; A d.o.o. za export-import, turizam i ugostiteljstvo, OIB 61561725840</item>
    </derivirana_varijabla>
  </DomainObject.Predmet.ProtuStrankaListFormatedOIB>
  <DomainObject.Predmet.ProtuStrankaListFormatedWithAdress>
    <izvorni_sadrzaj>
      <item>BEUS &amp; A d.o.o. za export-import, turizam i ugostiteljstvo, Prvosvibanjska Ul. 25, 21300 Makarska</item>
    </izvorni_sadrzaj>
    <derivirana_varijabla naziv="DomainObject.Predmet.ProtuStrankaListFormatedWithAdress_1">
      <item>BEUS &amp; A d.o.o. za export-import, turizam i ugostiteljstvo, Prvosvibanjska Ul. 25, 21300 Makarska</item>
    </derivirana_varijabla>
  </DomainObject.Predmet.ProtuStrankaListFormatedWithAdress>
  <DomainObject.Predmet.ProtuStrankaListFormatedWithAdressOIB>
    <izvorni_sadrzaj>
      <item>BEUS &amp; A d.o.o. za export-import, turizam i ugostiteljstvo, OIB 61561725840, Prvosvibanjska Ul. 25, 21300 Makarska</item>
    </izvorni_sadrzaj>
    <derivirana_varijabla naziv="DomainObject.Predmet.ProtuStrankaListFormatedWithAdressOIB_1">
      <item>BEUS &amp; A d.o.o. za export-import, turizam i ugostiteljstvo, OIB 61561725840, Prvosvibanjska Ul. 25, 21300 Makarska</item>
    </derivirana_varijabla>
  </DomainObject.Predmet.ProtuStrankaListFormatedWithAdressOIB>
  <DomainObject.Predmet.ProtuStrankaListNazivFormated>
    <izvorni_sadrzaj>
      <item>BEUS &amp; A d.o.o. za export-import, turizam i ugostiteljstvo</item>
    </izvorni_sadrzaj>
    <derivirana_varijabla naziv="DomainObject.Predmet.ProtuStrankaListNazivFormated_1">
      <item>BEUS &amp; A d.o.o. za export-import, turizam i ugostiteljstvo</item>
    </derivirana_varijabla>
  </DomainObject.Predmet.ProtuStrankaListNazivFormated>
  <DomainObject.Predmet.ProtuStrankaListNazivFormatedOIB>
    <izvorni_sadrzaj>
      <item>BEUS &amp; A d.o.o. za export-import, turizam i ugostiteljstvo, OIB 61561725840</item>
    </izvorni_sadrzaj>
    <derivirana_varijabla naziv="DomainObject.Predmet.ProtuStrankaListNazivFormatedOIB_1">
      <item>BEUS &amp; A d.o.o. za export-import, turizam i ugostiteljstvo, OIB 61561725840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BEUS &amp; A d.o.o. za export-import, turizam i ugostiteljstvo</izvorni_sadrzaj>
    <derivirana_varijabla naziv="DomainObject.Predmet.ProtustrankaIDrugi_1">BEUS &amp; A d.o.o. za export-import,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BEUS &amp; A d.o.o. za export-import, turizam i ugostiteljstvo, OIB 61561725840, Prvosvibanjska Ul. 25, 21300 Makarska</izvorni_sadrzaj>
    <derivirana_varijabla naziv="DomainObject.Predmet.ProtustrankaIDrugiAdressOIB_1">BEUS &amp; A d.o.o. za export-import, turizam i ugostiteljstvo, OIB 61561725840, Prvosvibanjska Ul. 25,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BEUS &amp; A d.o.o. za export-import, turizam i ugostiteljstvo</item>
      <item>FINANCIJSKA AGENCIJA, RC SPLIT</item>
    </izvorni_sadrzaj>
    <derivirana_varijabla naziv="DomainObject.Predmet.SudioniciListNaziv_1">
      <item>BEUS &amp; A d.o.o. za export-import, turizam i ugostiteljstvo</item>
      <item>FINANCIJSKA AGENCIJA, RC SPLIT</item>
    </derivirana_varijabla>
  </DomainObject.Predmet.SudioniciListNaziv>
  <DomainObject.Predmet.SudioniciListAdressOIB>
    <izvorni_sadrzaj>
      <item>BEUS &amp; A d.o.o. za export-import, turizam i ugostiteljstvo, OIB 61561725840, Prvosvibanjska Ul. 25,21300 Makarska</item>
      <item>FINANCIJSKA AGENCIJA, RC SPLIT, OIB 85821130368, Mažuranićevo šetalište 24 b,21000 Split</item>
    </izvorni_sadrzaj>
    <derivirana_varijabla naziv="DomainObject.Predmet.SudioniciListAdressOIB_1">
      <item>BEUS &amp; A d.o.o. za export-import, turizam i ugostiteljstvo, OIB 61561725840, Prvosvibanjska Ul. 25,21300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61561725840</item>
      <item>, OIB 85821130368</item>
    </izvorni_sadrzaj>
    <derivirana_varijabla naziv="DomainObject.Predmet.SudioniciListNazivOIB_1">
      <item>, OIB 61561725840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D96A2-351E-4763-8880-0EFAF7BAD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1929</properties:Characters>
  <properties:Lines>60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2016-02-03T13:27:00Z</cp:lastPrinted>
  <dcterms:modified xmlns:xsi="http://www.w3.org/2001/XMLSchema-instance" xsi:type="dcterms:W3CDTF">2016-02-03T14:14:00Z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