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D5330D">
                    <w:rPr>
                      <w:sz w:val="22"/>
                      <w:szCs w:val="22"/>
                    </w:rPr>
                    <w:t xml:space="preserve"> 18. St-174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085E61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998381" w14:paraId="e998381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D5330D">
        <w:t>BAJMAK ENERGO d.o.o. za proizvodnju električne energije, Topolje, Hrvatskih branitelja 42</w:t>
      </w:r>
      <w:r w:rsidR="002655F0">
        <w:t>,</w:t>
      </w:r>
      <w:r w:rsidR="00D5330D">
        <w:t xml:space="preserve"> MBS: 030124837, OIB: 67203764014,</w:t>
      </w:r>
      <w:r>
        <w:t xml:space="preserve">  dana </w:t>
      </w:r>
      <w:r w:rsidR="00D5330D">
        <w:t>11. svibnja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D5330D">
        <w:t>BAJMAK ENERGO d.o.o. za proizvodnju električne energije, Topolje, Hrvatskih branitelja 42, MBS: 030124837, OIB: 67203764014.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5330D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D5330D">
        <w:t>Jelena Kordić, E. Kvaternika 44A, Višnjevac, OIB: 78573539971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D5330D">
        <w:t>BAJMAK ENERGO d.o.o. za proizvodnju električne energije, Topolje, Hrvatskih branitelja 42, MBS: 030124837, OIB: 67203764014.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D5330D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D5330D">
        <w:rPr>
          <w:bCs/>
        </w:rPr>
        <w:t>22</w:t>
      </w:r>
      <w:r w:rsidR="00710D23">
        <w:rPr>
          <w:bCs/>
        </w:rPr>
        <w:t xml:space="preserve">. </w:t>
      </w:r>
      <w:r w:rsidR="00D5330D">
        <w:rPr>
          <w:bCs/>
        </w:rPr>
        <w:t>veljače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</w:t>
      </w:r>
      <w:r w:rsidR="00AA0392">
        <w:rPr>
          <w:bCs/>
        </w:rPr>
        <w:t xml:space="preserve"> 04-06-18-</w:t>
      </w:r>
      <w:r w:rsidR="00D5330D">
        <w:rPr>
          <w:bCs/>
        </w:rPr>
        <w:t>861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D5330D">
        <w:rPr>
          <w:bCs/>
        </w:rPr>
        <w:t>21</w:t>
      </w:r>
      <w:r w:rsidR="00710D23">
        <w:rPr>
          <w:bCs/>
        </w:rPr>
        <w:t xml:space="preserve">. </w:t>
      </w:r>
      <w:r w:rsidR="00D5330D">
        <w:rPr>
          <w:bCs/>
        </w:rPr>
        <w:t>veljače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D5330D">
        <w:t>BAJMAK ENERGO d.o.o. za proizvodnju električne energije, Topolje, Hrvatskih branitelja 42, MBS: 030124837, OIB: 67203764014.</w:t>
      </w:r>
      <w:r w:rsidR="00D5330D"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D5330D">
        <w:rPr>
          <w:bCs/>
        </w:rPr>
        <w:t>St-174</w:t>
      </w:r>
      <w:r w:rsidR="00710D23">
        <w:rPr>
          <w:bCs/>
        </w:rPr>
        <w:t>/18</w:t>
      </w:r>
      <w:r w:rsidR="00085E61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D5330D">
        <w:t>9</w:t>
      </w:r>
      <w:r w:rsidR="00057E16">
        <w:t xml:space="preserve">. </w:t>
      </w:r>
      <w:r w:rsidR="00D5330D">
        <w:t>ožujka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D5330D">
        <w:t>174</w:t>
      </w:r>
      <w:r w:rsidR="007E20B3">
        <w:t>/</w:t>
      </w:r>
      <w:r w:rsidR="00710D23">
        <w:t>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D5330D">
        <w:t>11. svibnja</w:t>
      </w:r>
      <w:r>
        <w:t xml:space="preserve"> 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Harc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>kal. 15.07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30FE4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82963"/>
    <w:rsid w:val="00CA7F62"/>
    <w:rsid w:val="00D05108"/>
    <w:rsid w:val="00D5330D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F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F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F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F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F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F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F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F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BAJMAK ENERGO d.o.o. za proizvodnju električne energije</izvorni_sadrzaj>
    <derivirana_varijabla naziv="DomainObject.Predmet.ProtustrankaFormated_1">  BAJMAK ENERGO d.o.o. za proizvodnju električne energije</derivirana_varijabla>
  </DomainObject.Predmet.ProtustrankaFormated>
  <DomainObject.Predmet.ProtustrankaFormatedOIB>
    <izvorni_sadrzaj>  BAJMAK ENERGO d.o.o. za proizvodnju električne energije, OIB 67203764014</izvorni_sadrzaj>
    <derivirana_varijabla naziv="DomainObject.Predmet.ProtustrankaFormatedOIB_1">  BAJMAK ENERGO d.o.o. za proizvodnju električne energije, OIB 67203764014</derivirana_varijabla>
  </DomainObject.Predmet.ProtustrankaFormatedOIB>
  <DomainObject.Predmet.ProtustrankaFormatedWithAdress>
    <izvorni_sadrzaj> BAJMAK ENERGO d.o.o. za proizvodnju električne energije, Hrvatskih branitelja 42, 31304 Topolje</izvorni_sadrzaj>
    <derivirana_varijabla naziv="DomainObject.Predmet.ProtustrankaFormatedWithAdress_1"> BAJMAK ENERGO d.o.o. za proizvodnju električne energije, Hrvatskih branitelja 42, 31304 Topolje</derivirana_varijabla>
  </DomainObject.Predmet.ProtustrankaFormatedWithAdress>
  <DomainObject.Predmet.ProtustrankaFormatedWithAdressOIB>
    <izvorni_sadrzaj> BAJMAK ENERGO d.o.o. za proizvodnju električne energije, OIB 67203764014, Hrvatskih branitelja 42, 31304 Topolje</izvorni_sadrzaj>
    <derivirana_varijabla naziv="DomainObject.Predmet.ProtustrankaFormatedWithAdressOIB_1"> BAJMAK ENERGO d.o.o. za proizvodnju električne energije, OIB 67203764014, Hrvatskih branitelja 42, 31304 Topolje</derivirana_varijabla>
  </DomainObject.Predmet.ProtustrankaFormatedWithAdressOIB>
  <DomainObject.Predmet.ProtustrankaWithAdress>
    <izvorni_sadrzaj>BAJMAK ENERGO d.o.o. za proizvodnju električne energije Hrvatskih branitelja 42, 31304 Topolje</izvorni_sadrzaj>
    <derivirana_varijabla naziv="DomainObject.Predmet.ProtustrankaWithAdress_1">BAJMAK ENERGO d.o.o. za proizvodnju električne energije Hrvatskih branitelja 42, 31304 Topolje</derivirana_varijabla>
  </DomainObject.Predmet.ProtustrankaWithAdress>
  <DomainObject.Predmet.ProtustrankaWithAdressOIB>
    <izvorni_sadrzaj>BAJMAK ENERGO d.o.o. za proizvodnju električne energije, OIB 67203764014, Hrvatskih branitelja 42, 31304 Topolje</izvorni_sadrzaj>
    <derivirana_varijabla naziv="DomainObject.Predmet.ProtustrankaWithAdressOIB_1">BAJMAK ENERGO d.o.o. za proizvodnju električne energije, OIB 67203764014, Hrvatskih branitelja 42, 31304 Topolje</derivirana_varijabla>
  </DomainObject.Predmet.ProtustrankaWithAdressOIB>
  <DomainObject.Predmet.ProtustrankaNazivFormated>
    <izvorni_sadrzaj>BAJMAK ENERGO d.o.o. za proizvodnju električne energije</izvorni_sadrzaj>
    <derivirana_varijabla naziv="DomainObject.Predmet.ProtustrankaNazivFormated_1">BAJMAK ENERGO d.o.o. za proizvodnju električne energije</derivirana_varijabla>
  </DomainObject.Predmet.ProtustrankaNazivFormated>
  <DomainObject.Predmet.ProtustrankaNazivFormatedOIB>
    <izvorni_sadrzaj>BAJMAK ENERGO d.o.o. za proizvodnju električne energije, OIB 67203764014</izvorni_sadrzaj>
    <derivirana_varijabla naziv="DomainObject.Predmet.ProtustrankaNazivFormatedOIB_1">BAJMAK ENERGO d.o.o. za proizvodnju električne energije, OIB 67203764014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BAJMAK ENERGO d.o.o. za proizvodnju električne energije</item>
    </izvorni_sadrzaj>
    <derivirana_varijabla naziv="DomainObject.Predmet.ProtuStrankaListFormated_1">
      <item>BAJMAK ENERGO d.o.o. za proizvodnju električne energije</item>
    </derivirana_varijabla>
  </DomainObject.Predmet.ProtuStrankaListFormated>
  <DomainObject.Predmet.ProtuStrankaListFormatedOIB>
    <izvorni_sadrzaj>
      <item>BAJMAK ENERGO d.o.o. za proizvodnju električne energije, OIB 67203764014</item>
    </izvorni_sadrzaj>
    <derivirana_varijabla naziv="DomainObject.Predmet.ProtuStrankaListFormatedOIB_1">
      <item>BAJMAK ENERGO d.o.o. za proizvodnju električne energije, OIB 67203764014</item>
    </derivirana_varijabla>
  </DomainObject.Predmet.ProtuStrankaListFormatedOIB>
  <DomainObject.Predmet.ProtuStrankaListFormatedWithAdress>
    <izvorni_sadrzaj>
      <item>BAJMAK ENERGO d.o.o. za proizvodnju električne energije, Hrvatskih branitelja 42, 31304 Topolje</item>
    </izvorni_sadrzaj>
    <derivirana_varijabla naziv="DomainObject.Predmet.ProtuStrankaListFormatedWithAdress_1">
      <item>BAJMAK ENERGO d.o.o. za proizvodnju električne energije, Hrvatskih branitelja 42, 31304 Topolje</item>
    </derivirana_varijabla>
  </DomainObject.Predmet.ProtuStrankaListFormatedWithAdress>
  <DomainObject.Predmet.ProtuStrankaListFormatedWithAdressOIB>
    <izvorni_sadrzaj>
      <item>BAJMAK ENERGO d.o.o. za proizvodnju električne energije, OIB 67203764014, Hrvatskih branitelja 42, 31304 Topolje</item>
    </izvorni_sadrzaj>
    <derivirana_varijabla naziv="DomainObject.Predmet.ProtuStrankaListFormatedWithAdressOIB_1">
      <item>BAJMAK ENERGO d.o.o. za proizvodnju električne energije, OIB 67203764014, Hrvatskih branitelja 42, 31304 Topolje</item>
    </derivirana_varijabla>
  </DomainObject.Predmet.ProtuStrankaListFormatedWithAdressOIB>
  <DomainObject.Predmet.ProtuStrankaListNazivFormated>
    <izvorni_sadrzaj>
      <item>BAJMAK ENERGO d.o.o. za proizvodnju električne energije</item>
    </izvorni_sadrzaj>
    <derivirana_varijabla naziv="DomainObject.Predmet.ProtuStrankaListNazivFormated_1">
      <item>BAJMAK ENERGO d.o.o. za proizvodnju električne energije</item>
    </derivirana_varijabla>
  </DomainObject.Predmet.ProtuStrankaListNazivFormated>
  <DomainObject.Predmet.ProtuStrankaListNazivFormatedOIB>
    <izvorni_sadrzaj>
      <item>BAJMAK ENERGO d.o.o. za proizvodnju električne energije, OIB 67203764014</item>
    </izvorni_sadrzaj>
    <derivirana_varijabla naziv="DomainObject.Predmet.ProtuStrankaListNazivFormatedOIB_1">
      <item>BAJMAK ENERGO d.o.o. za proizvodnju električne energije, OIB 67203764014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BAJMAK ENERGO d.o.o. za proizvodnju električne energije</izvorni_sadrzaj>
    <derivirana_varijabla naziv="DomainObject.Predmet.ProtustrankaIDrugi_1">BAJMAK ENERGO d.o.o. za proizvodnju električne energije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BAJMAK ENERGO d.o.o. za proizvodnju električne energije, OIB 67203764014, Hrvatskih branitelja 42, 31304 Topolje</izvorni_sadrzaj>
    <derivirana_varijabla naziv="DomainObject.Predmet.ProtustrankaIDrugiAdressOIB_1">BAJMAK ENERGO d.o.o. za proizvodnju električne energije, OIB 67203764014, Hrvatskih branitelja 42, 31304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BAJMAK ENERGO d.o.o. za proizvodnju električne energije</item>
    </izvorni_sadrzaj>
    <derivirana_varijabla naziv="DomainObject.Predmet.SudioniciListNaziv_1">
      <item>FINA RC OSIJEK</item>
      <item>BAJMAK ENERGO d.o.o. za proizvodnju električne energije</item>
    </derivirana_varijabla>
  </DomainObject.Predmet.SudioniciListNaziv>
  <DomainObject.Predmet.SudioniciListAdressOIB>
    <izvorni_sadrzaj>
      <item>FINA RC OSIJEK, OIB 85821130368</item>
      <item>BAJMAK ENERGO d.o.o. za proizvodnju električne energije, OIB 67203764014, Hrvatskih branitelja 42,31304 Topolje</item>
    </izvorni_sadrzaj>
    <derivirana_varijabla naziv="DomainObject.Predmet.SudioniciListAdressOIB_1">
      <item>FINA RC OSIJEK, OIB 85821130368</item>
      <item>BAJMAK ENERGO d.o.o. za proizvodnju električne energije, OIB 67203764014, Hrvatskih branitelja 42,31304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67203764014</item>
    </izvorni_sadrzaj>
    <derivirana_varijabla naziv="DomainObject.Predmet.SudioniciListNazivOIB_1">
      <item>, OIB 85821130368</item>
      <item>, OIB 67203764014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2962</properties:Characters>
  <properties:Lines>94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2018-05-11T10:33:00Z</dcterms:created>
  <dc:creator>Snježana Andrijanić</dc:creator>
  <cp:lastModifiedBy>Gordana Harc</cp:lastModifiedBy>
  <cp:lastPrinted>2018-05-11T12:09:00Z</cp:lastPrinted>
  <dcterms:modified xmlns:xsi="http://www.w3.org/2001/XMLSchema-instance" xsi:type="dcterms:W3CDTF">2018-05-11T12:11:00Z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St-174-18-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