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7ff4" w14:paraId="9be7ff4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F2193">
        <w:t>134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37607B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0F2193">
        <w:t>AUTO MEDITERAN j.d.o.o. za trgovinu</w:t>
      </w:r>
      <w:r w:rsidR="000F2193" w:rsidRPr="000539FB">
        <w:t xml:space="preserve">, </w:t>
      </w:r>
      <w:r w:rsidR="000F2193">
        <w:t>Benkovac</w:t>
      </w:r>
      <w:r w:rsidR="000F2193" w:rsidRPr="000539FB">
        <w:t xml:space="preserve">, </w:t>
      </w:r>
      <w:r w:rsidR="000F2193">
        <w:t>Kralja Dmitra Zvonimira 44</w:t>
      </w:r>
      <w:r w:rsidR="000F2193" w:rsidRPr="000539FB">
        <w:t xml:space="preserve">, OIB: </w:t>
      </w:r>
      <w:r w:rsidR="000F2193">
        <w:t>87148667454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37607B">
        <w:t>9</w:t>
      </w:r>
      <w:r w:rsidR="00076762">
        <w:t>,</w:t>
      </w:r>
      <w:r w:rsidR="0037607B">
        <w:t>5</w:t>
      </w:r>
      <w:r w:rsidR="000F2193">
        <w:t>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0F2193">
        <w:t>Bogdan Rakić</w:t>
      </w:r>
      <w:r>
        <w:t>, identitet utvrđen uvidom u osobnu iskaznicu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>:  nitko</w:t>
      </w:r>
    </w:p>
    <w:p w:rsidRDefault="003A1240" w:rsidP="003A1240" w:rsidR="003A1240">
      <w:pPr>
        <w:jc w:val="both"/>
      </w:pPr>
    </w:p>
    <w:p w:rsidRDefault="003A1240" w:rsidP="003A1240" w:rsidR="00E11AF7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0F2193">
        <w:t>AUTO MEDITERAN j.d.o.o. za trgovinu</w:t>
      </w:r>
      <w:r w:rsidR="000F2193" w:rsidRPr="000539FB">
        <w:t xml:space="preserve">, </w:t>
      </w:r>
      <w:r w:rsidR="000F2193">
        <w:t>Benkovac</w:t>
      </w:r>
    </w:p>
    <w:p w:rsidRDefault="00E11AF7" w:rsidP="003A1240" w:rsidR="00E11AF7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37607B">
        <w:t>Splitske</w:t>
      </w:r>
      <w:r>
        <w:t xml:space="preserve"> banke d.d.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37607B">
        <w:t>popravak auta limarije i motora.</w:t>
      </w:r>
    </w:p>
    <w:p w:rsidRDefault="00BF0D3C" w:rsidP="003A1240" w:rsidR="00BF0D3C">
      <w:pPr>
        <w:jc w:val="both"/>
      </w:pPr>
    </w:p>
    <w:p w:rsidRDefault="003A1240" w:rsidP="003A1240" w:rsidR="003A1240">
      <w:pPr>
        <w:jc w:val="both"/>
      </w:pPr>
      <w:r>
        <w:t>Dužnik navodi da</w:t>
      </w:r>
      <w:r w:rsidR="0037607B">
        <w:t xml:space="preserve"> ne</w:t>
      </w:r>
      <w:r>
        <w:t xml:space="preserve"> posluje i da </w:t>
      </w:r>
      <w:r w:rsidR="003329A2">
        <w:t xml:space="preserve">ima </w:t>
      </w:r>
      <w:r w:rsidR="0037607B">
        <w:t>jednog</w:t>
      </w:r>
      <w:r>
        <w:t xml:space="preserve"> zaposlenika.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t>Što se tiče imovine</w:t>
      </w:r>
      <w:r>
        <w:t xml:space="preserve"> n</w:t>
      </w:r>
      <w:r w:rsidR="0037607B">
        <w:t>avodi da od imovine nema ništa, a radio je sa iznajmljenim prostoru.</w:t>
      </w:r>
    </w:p>
    <w:p w:rsidRDefault="00BF0D3C" w:rsidP="003A1240" w:rsidR="00BF0D3C">
      <w:pPr>
        <w:jc w:val="both"/>
      </w:pPr>
    </w:p>
    <w:p w:rsidRDefault="003329A2" w:rsidP="003A1240" w:rsidR="003A1240">
      <w:pPr>
        <w:jc w:val="both"/>
      </w:pPr>
      <w:r>
        <w:t xml:space="preserve">Zna da je žiro račun u blokadi za oko </w:t>
      </w:r>
      <w:r w:rsidR="0037607B">
        <w:t>20.000,00</w:t>
      </w:r>
      <w:r>
        <w:t xml:space="preserve"> kuna</w:t>
      </w:r>
      <w:r w:rsidR="003A1240">
        <w:t>.</w:t>
      </w:r>
    </w:p>
    <w:p w:rsidRDefault="003A1240" w:rsidP="003A1240" w:rsidR="003A1240">
      <w:pPr>
        <w:jc w:val="both"/>
      </w:pPr>
    </w:p>
    <w:p w:rsidRDefault="00BF0D3C" w:rsidP="00BF0D3C" w:rsidR="00BF0D3C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37607B">
        <w:t>2</w:t>
      </w:r>
      <w:r>
        <w:t xml:space="preserve"> </w:t>
      </w:r>
      <w:r w:rsidRPr="002C241F">
        <w:t>pečat</w:t>
      </w:r>
      <w:r w:rsidR="0037607B">
        <w:t>a</w:t>
      </w:r>
      <w:r>
        <w:t xml:space="preserve"> sa otiskom društva. </w:t>
      </w:r>
    </w:p>
    <w:p w:rsidRDefault="003A1240" w:rsidP="003A1240" w:rsidR="003A1240">
      <w:pPr>
        <w:jc w:val="both"/>
      </w:pPr>
    </w:p>
    <w:p w:rsidRDefault="000F2193" w:rsidP="003A1240" w:rsidR="003A1240">
      <w:pPr>
        <w:jc w:val="both"/>
      </w:pPr>
      <w:r>
        <w:t xml:space="preserve">Bogdan Rakić </w:t>
      </w:r>
      <w:r w:rsidR="003A1240">
        <w:t>navodi da</w:t>
      </w:r>
      <w:r w:rsidR="003329A2">
        <w:t xml:space="preserve"> </w:t>
      </w:r>
      <w:r w:rsidR="00BF0D3C">
        <w:t xml:space="preserve">je </w:t>
      </w:r>
      <w:r w:rsidR="00072536">
        <w:t>njegov</w:t>
      </w:r>
      <w:r w:rsidR="00BF0D3C">
        <w:t xml:space="preserve"> broj mobitela:</w:t>
      </w:r>
      <w:r w:rsidR="003A1240">
        <w:t xml:space="preserve"> </w:t>
      </w:r>
      <w:r w:rsidR="0037607B">
        <w:t>091/8877-486</w:t>
      </w:r>
    </w:p>
    <w:p w:rsidRDefault="003329A2" w:rsidP="003A1240" w:rsidR="003329A2" w:rsidRPr="002C241F">
      <w:pPr>
        <w:jc w:val="both"/>
      </w:pPr>
    </w:p>
    <w:p w:rsidRDefault="003A1240" w:rsidP="003A1240" w:rsidR="0037607B">
      <w:pPr>
        <w:jc w:val="both"/>
      </w:pPr>
      <w:r>
        <w:t xml:space="preserve">Knjigovodstvo je vođeno </w:t>
      </w:r>
      <w:r w:rsidR="0037607B">
        <w:t>kod Janka Drče nije siguran, a dokumentacija se nalazi kod njega</w:t>
      </w:r>
      <w:r>
        <w:t>.</w:t>
      </w:r>
    </w:p>
    <w:p w:rsidRDefault="0037607B" w:rsidP="003A1240" w:rsidR="0037607B">
      <w:pPr>
        <w:jc w:val="both"/>
      </w:pPr>
    </w:p>
    <w:p w:rsidRDefault="0037607B" w:rsidP="003A1240" w:rsidR="003A1240">
      <w:pPr>
        <w:jc w:val="both"/>
      </w:pPr>
      <w:r>
        <w:t>Posebno navodi da  ne može nastaviti poslovati.</w:t>
      </w:r>
      <w:r w:rsidR="003A1240">
        <w:t xml:space="preserve">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37607B">
        <w:t>9,54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72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F2193">
      <w:t>134</w:t>
    </w:r>
    <w:r w:rsidR="00B80BDA">
      <w:t>/</w:t>
    </w:r>
    <w:r w:rsidR="00E84861">
      <w:t>20</w:t>
    </w:r>
    <w:r w:rsidR="009312EF">
      <w:t>18</w:t>
    </w:r>
    <w:r w:rsidR="0074759D">
      <w:t>-</w:t>
    </w:r>
    <w:r w:rsidR="003F58F1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7607B"/>
    <w:rsid w:val="00380464"/>
    <w:rsid w:val="003A1240"/>
    <w:rsid w:val="003A1F19"/>
    <w:rsid w:val="003B17F2"/>
    <w:rsid w:val="003C0B04"/>
    <w:rsid w:val="003C1F02"/>
    <w:rsid w:val="003C2701"/>
    <w:rsid w:val="003D7E7A"/>
    <w:rsid w:val="003F58F1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7267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7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2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2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2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2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7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2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2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2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2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09:54</izvorni_sadrzaj>
    <derivirana_varijabla naziv="DomainObject.StvarniZavrsetakVrijeme_1">09:54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2018.</izvorni_sadrzaj>
    <derivirana_varijabla naziv="DomainObject.Zapisnik.DatumKreiranja_1">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St-134/2018-7</izvorni_sadrzaj>
    <derivirana_varijabla naziv="DomainObject.Zapisnik.Oznaka_1">St-134/2018-7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MEDITERAN j.d.o.o. za trgovinu</izvorni_sadrzaj>
    <derivirana_varijabla naziv="DomainObject.Predmet.ProtustrankaFormated_1">  AUTO MEDITERAN j.d.o.o. za trgovinu</derivirana_varijabla>
  </DomainObject.Predmet.ProtustrankaFormated>
  <DomainObject.Predmet.ProtustrankaFormatedOIB>
    <izvorni_sadrzaj>  AUTO MEDITERAN j.d.o.o. za trgovinu, OIB 87148667454</izvorni_sadrzaj>
    <derivirana_varijabla naziv="DomainObject.Predmet.ProtustrankaFormatedOIB_1">  AUTO MEDITERAN j.d.o.o. za trgovinu, OIB 87148667454</derivirana_varijabla>
  </DomainObject.Predmet.ProtustrankaFormatedOIB>
  <DomainObject.Predmet.ProtustrankaFormatedWithAdress>
    <izvorni_sadrzaj> AUTO MEDITERAN j.d.o.o. za trgovinu, Kralja Dmitra Zvonimira 44, 23420 Benkovac</izvorni_sadrzaj>
    <derivirana_varijabla naziv="DomainObject.Predmet.ProtustrankaFormatedWithAdress_1"> AUTO MEDITERAN j.d.o.o. za trgovinu, Kralja Dmitra Zvonimira 44, 23420 Benkovac</derivirana_varijabla>
  </DomainObject.Predmet.ProtustrankaFormatedWithAdress>
  <DomainObject.Predmet.ProtustrankaFormatedWithAdressOIB>
    <izvorni_sadrzaj> AUTO MEDITERAN j.d.o.o. za trgovinu, OIB 87148667454, Kralja Dmitra Zvonimira 44, 23420 Benkovac</izvorni_sadrzaj>
    <derivirana_varijabla naziv="DomainObject.Predmet.ProtustrankaFormatedWithAdressOIB_1"> AUTO MEDITERAN j.d.o.o. za trgovinu, OIB 87148667454, Kralja Dmitra Zvonimira 44, 23420 Benkovac</derivirana_varijabla>
  </DomainObject.Predmet.ProtustrankaFormatedWithAdressOIB>
  <DomainObject.Predmet.ProtustrankaWithAdress>
    <izvorni_sadrzaj>AUTO MEDITERAN j.d.o.o. za trgovinu Kralja Dmitra Zvonimira 44, 23420 Benkovac</izvorni_sadrzaj>
    <derivirana_varijabla naziv="DomainObject.Predmet.ProtustrankaWithAdress_1">AUTO MEDITERAN j.d.o.o. za trgovinu Kralja Dmitra Zvonimira 44, 23420 Benkovac</derivirana_varijabla>
  </DomainObject.Predmet.ProtustrankaWithAdress>
  <DomainObject.Predmet.ProtustrankaWithAdressOIB>
    <izvorni_sadrzaj>AUTO MEDITERAN j.d.o.o. za trgovinu, OIB 87148667454, Kralja Dmitra Zvonimira 44, 23420 Benkovac</izvorni_sadrzaj>
    <derivirana_varijabla naziv="DomainObject.Predmet.ProtustrankaWithAdressOIB_1">AUTO MEDITERAN j.d.o.o. za trgovinu, OIB 87148667454, Kralja Dmitra Zvonimira 44, 23420 Benkovac</derivirana_varijabla>
  </DomainObject.Predmet.ProtustrankaWithAdressOIB>
  <DomainObject.Predmet.ProtustrankaNazivFormated>
    <izvorni_sadrzaj>AUTO MEDITERAN j.d.o.o. za trgovinu</izvorni_sadrzaj>
    <derivirana_varijabla naziv="DomainObject.Predmet.ProtustrankaNazivFormated_1">AUTO MEDITERAN j.d.o.o. za trgovinu</derivirana_varijabla>
  </DomainObject.Predmet.ProtustrankaNazivFormated>
  <DomainObject.Predmet.ProtustrankaNazivFormatedOIB>
    <izvorni_sadrzaj>AUTO MEDITERAN j.d.o.o. za trgovinu, OIB 87148667454</izvorni_sadrzaj>
    <derivirana_varijabla naziv="DomainObject.Predmet.ProtustrankaNazivFormatedOIB_1">AUTO MEDITERAN j.d.o.o. za trgovinu, OIB 87148667454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33832.85</izvorni_sadrzaj>
    <derivirana_varijabla naziv="DomainObject.Predmet.TrenutnaVrijednost_1">33832.85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AUTO MEDITERAN j.d.o.o. za trgovinu</item>
    </izvorni_sadrzaj>
    <derivirana_varijabla naziv="DomainObject.Predmet.ProtuStrankaListFormated_1">
      <item>AUTO MEDITERAN j.d.o.o. za trgovinu</item>
    </derivirana_varijabla>
  </DomainObject.Predmet.ProtuStrankaListFormated>
  <DomainObject.Predmet.ProtuStrankaListFormatedOIB>
    <izvorni_sadrzaj>
      <item>AUTO MEDITERAN j.d.o.o. za trgovinu, OIB 87148667454</item>
    </izvorni_sadrzaj>
    <derivirana_varijabla naziv="DomainObject.Predmet.ProtuStrankaListFormatedOIB_1">
      <item>AUTO MEDITERAN j.d.o.o. za trgovinu, OIB 87148667454</item>
    </derivirana_varijabla>
  </DomainObject.Predmet.ProtuStrankaListFormatedOIB>
  <DomainObject.Predmet.ProtuStrankaListFormatedWithAdress>
    <izvorni_sadrzaj>
      <item>AUTO MEDITERAN j.d.o.o. za trgovinu, Kralja Dmitra Zvonimira 44, 23420 Benkovac</item>
    </izvorni_sadrzaj>
    <derivirana_varijabla naziv="DomainObject.Predmet.ProtuStrankaListFormatedWithAdress_1">
      <item>AUTO MEDITERAN j.d.o.o. za trgovinu, Kralja Dmitra Zvonimira 44, 23420 Benkovac</item>
    </derivirana_varijabla>
  </DomainObject.Predmet.ProtuStrankaListFormatedWithAdress>
  <DomainObject.Predmet.ProtuStrankaListFormatedWithAdressOIB>
    <izvorni_sadrzaj>
      <item>AUTO MEDITERAN j.d.o.o. za trgovinu, OIB 87148667454, Kralja Dmitra Zvonimira 44, 23420 Benkovac</item>
    </izvorni_sadrzaj>
    <derivirana_varijabla naziv="DomainObject.Predmet.ProtuStrankaListFormatedWithAdressOIB_1">
      <item>AUTO MEDITERAN j.d.o.o. za trgovinu, OIB 87148667454, Kralja Dmitra Zvonimira 44, 23420 Benkovac</item>
    </derivirana_varijabla>
  </DomainObject.Predmet.ProtuStrankaListFormatedWithAdressOIB>
  <DomainObject.Predmet.ProtuStrankaListNazivFormated>
    <izvorni_sadrzaj>
      <item>AUTO MEDITERAN j.d.o.o. za trgovinu</item>
    </izvorni_sadrzaj>
    <derivirana_varijabla naziv="DomainObject.Predmet.ProtuStrankaListNazivFormated_1">
      <item>AUTO MEDITERAN j.d.o.o. za trgovinu</item>
    </derivirana_varijabla>
  </DomainObject.Predmet.ProtuStrankaListNazivFormated>
  <DomainObject.Predmet.ProtuStrankaListNazivFormatedOIB>
    <izvorni_sadrzaj>
      <item>AUTO MEDITERAN j.d.o.o. za trgovinu, OIB 87148667454</item>
    </izvorni_sadrzaj>
    <derivirana_varijabla naziv="DomainObject.Predmet.ProtuStrankaListNazivFormatedOIB_1">
      <item>AUTO MEDITERAN j.d.o.o. za trgovinu, OIB 87148667454</item>
    </derivirana_varijabla>
  </DomainObject.Predmet.ProtuStrankaListNazivFormatedOIB>
  <DomainObject.Predmet.OstaliListFormated>
    <izvorni_sadrzaj>
      <item>Bogdan Rakić</item>
    </izvorni_sadrzaj>
    <derivirana_varijabla naziv="DomainObject.Predmet.OstaliListFormated_1">
      <item>Bogdan Rakić</item>
    </derivirana_varijabla>
  </DomainObject.Predmet.OstaliListFormated>
  <DomainObject.Predmet.OstaliListFormatedOIB>
    <izvorni_sadrzaj>
      <item>Bogdan Rakić, OIB 48403775063</item>
    </izvorni_sadrzaj>
    <derivirana_varijabla naziv="DomainObject.Predmet.OstaliListFormatedOIB_1">
      <item>Bogdan Rakić, OIB 48403775063</item>
    </derivirana_varijabla>
  </DomainObject.Predmet.OstaliListFormatedOIB>
  <DomainObject.Predmet.OstaliListFormatedWithAdress>
    <izvorni_sadrzaj>
      <item>Bogdan Rakić, Ul.kralja D. Zvonimira 44, 23420 Benkovac</item>
    </izvorni_sadrzaj>
    <derivirana_varijabla naziv="DomainObject.Predmet.OstaliListFormatedWithAdress_1">
      <item>Bogdan Rakić, Ul.kralja D. Zvonimira 44, 23420 Benkovac</item>
    </derivirana_varijabla>
  </DomainObject.Predmet.OstaliListFormatedWithAdress>
  <DomainObject.Predmet.OstaliListFormatedWithAdressOIB>
    <izvorni_sadrzaj>
      <item>Bogdan Rakić, OIB 48403775063, Ul.kralja D. Zvonimira 44, 23420 Benkovac</item>
    </izvorni_sadrzaj>
    <derivirana_varijabla naziv="DomainObject.Predmet.OstaliListFormatedWithAdressOIB_1">
      <item>Bogdan Rakić, OIB 48403775063, Ul.kralja D. Zvonimira 44, 23420 Benkovac</item>
    </derivirana_varijabla>
  </DomainObject.Predmet.OstaliListFormatedWithAdressOIB>
  <DomainObject.Predmet.OstaliListNazivFormated>
    <izvorni_sadrzaj>
      <item>Bogdan Rakić</item>
    </izvorni_sadrzaj>
    <derivirana_varijabla naziv="DomainObject.Predmet.OstaliListNazivFormated_1">
      <item>Bogdan Rakić</item>
    </derivirana_varijabla>
  </DomainObject.Predmet.OstaliListNazivFormated>
  <DomainObject.Predmet.OstaliListNazivFormatedOIB>
    <izvorni_sadrzaj>
      <item>Bogdan Rakić, OIB 48403775063</item>
    </izvorni_sadrzaj>
    <derivirana_varijabla naziv="DomainObject.Predmet.OstaliListNazivFormatedOIB_1">
      <item>Bogdan Rakić, OIB 48403775063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St-134/2018-7</izvorni_sadrzaj>
    <derivirana_varijabla naziv="DomainObject.PoslovniBrojDokumenta_1">St-134/2018-7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AUTO MEDITERAN j.d.o.o. za trgovinu</izvorni_sadrzaj>
    <derivirana_varijabla naziv="DomainObject.Predmet.ProtustrankaIDrugi_1">AUTO MEDITERAN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AUTO MEDITERAN j.d.o.o. za trgovinu, OIB 87148667454, Kralja Dmitra Zvonimira 44, 23420 Benkovac</izvorni_sadrzaj>
    <derivirana_varijabla naziv="DomainObject.Predmet.ProtustrankaIDrugiAdressOIB_1">AUTO MEDITERAN j.d.o.o. za trgovinu, OIB 87148667454, Kralja Dmitra Zvonimira 44,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AUTO MEDITERAN j.d.o.o. za trgovinu</item>
      <item>Bogdan Rakić</item>
    </izvorni_sadrzaj>
    <derivirana_varijabla naziv="DomainObject.Predmet.SudioniciListNaziv_1">
      <item>Financijska agencija, Podružnica Zadar</item>
      <item>AUTO MEDITERAN j.d.o.o. za trgovinu</item>
      <item>Bogdan Rakić</item>
    </derivirana_varijabla>
  </DomainObject.Predmet.SudioniciListNaziv>
  <DomainObject.Predmet.SudioniciListAdressOIB>
    <izvorni_sadrzaj>
      <item>Financijska agencija, Podružnica Zadar, OIB 85821130368</item>
      <item>AUTO MEDITERAN j.d.o.o. za trgovinu, OIB 87148667454, Kralja Dmitra Zvonimira 44,23420 Benkovac</item>
      <item>Bogdan Rakić, OIB 48403775063, Ul.kralja D. Zvonimira 44,23420 Benkovac</item>
    </izvorni_sadrzaj>
    <derivirana_varijabla naziv="DomainObject.Predmet.SudioniciListAdressOIB_1">
      <item>Financijska agencija, Podružnica Zadar, OIB 85821130368</item>
      <item>AUTO MEDITERAN j.d.o.o. za trgovinu, OIB 87148667454, Kralja Dmitra Zvonimira 44,23420 Benkovac</item>
      <item>Bogdan Rakić, OIB 48403775063, Ul.kralja D. Zvonimira 44,23420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87148667454</item>
      <item>, OIB 48403775063</item>
    </izvorni_sadrzaj>
    <derivirana_varijabla naziv="DomainObject.Predmet.SudioniciListNazivOIB_1">
      <item>, OIB 85821130368</item>
      <item>, OIB 87148667454</item>
      <item>, OIB 48403775063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1782</properties:Characters>
  <properties:Lines>80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2018-06-27T12:06:00Z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2018-07-04T12:19:00Z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St-134/2018-7 / Zapisnik - Ročište radi izjašnjenja o prijedlogu za otvaranje steč.post (1 St-134-2018-povodom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