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14e9" w14:paraId="df014e9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67044A">
        <w:rPr>
          <w:b/>
          <w:sz w:val="22"/>
          <w:szCs w:val="22"/>
        </w:rPr>
        <w:t>-1685</w:t>
      </w:r>
      <w:r w:rsidR="005F021E">
        <w:rPr>
          <w:b/>
          <w:sz w:val="22"/>
          <w:szCs w:val="22"/>
        </w:rPr>
        <w:t>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8E3AC3">
        <w:rPr>
          <w:sz w:val="22"/>
          <w:szCs w:val="22"/>
        </w:rPr>
        <w:t xml:space="preserve"> </w:t>
      </w:r>
      <w:r w:rsidR="00D746EC">
        <w:rPr>
          <w:sz w:val="22"/>
          <w:szCs w:val="22"/>
        </w:rPr>
        <w:t>MIMO d.o.o. Dubrovnik, Volantina 6, OIB: 68329907386</w:t>
      </w:r>
      <w:r w:rsidR="005D7D56">
        <w:rPr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D746EC">
        <w:rPr>
          <w:sz w:val="22"/>
          <w:szCs w:val="22"/>
        </w:rPr>
        <w:t>25. studenog</w:t>
      </w:r>
      <w:r w:rsidR="005D7D56">
        <w:rPr>
          <w:sz w:val="22"/>
          <w:szCs w:val="22"/>
        </w:rPr>
        <w:t xml:space="preserve">  2016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67044A">
        <w:rPr>
          <w:bCs/>
          <w:sz w:val="22"/>
          <w:szCs w:val="22"/>
        </w:rPr>
        <w:t>Milan Macura</w:t>
      </w:r>
      <w:r w:rsidR="00D746EC">
        <w:rPr>
          <w:bCs/>
          <w:sz w:val="22"/>
          <w:szCs w:val="22"/>
        </w:rPr>
        <w:t xml:space="preserve">, Šibenik,, S. Radića 24, OIB: 25991506239,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D746EC">
        <w:rPr>
          <w:sz w:val="22"/>
          <w:szCs w:val="22"/>
        </w:rPr>
        <w:t>MIMO d.o.o. Dubrovnik, Volantina 6, OIB: 68329907386.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67044A">
        <w:rPr>
          <w:bCs/>
          <w:sz w:val="22"/>
          <w:szCs w:val="22"/>
        </w:rPr>
        <w:t>Ankica Čenić</w:t>
      </w:r>
      <w:r w:rsidR="008E3AC3">
        <w:rPr>
          <w:bCs/>
          <w:sz w:val="22"/>
          <w:szCs w:val="22"/>
        </w:rPr>
        <w:t xml:space="preserve">, </w:t>
      </w:r>
      <w:r w:rsidR="0067044A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67044A">
        <w:rPr>
          <w:bCs/>
          <w:sz w:val="22"/>
          <w:szCs w:val="22"/>
        </w:rPr>
        <w:t>Pupačićeva 1.</w:t>
      </w:r>
      <w:r w:rsidR="008E3AC3">
        <w:rPr>
          <w:bCs/>
          <w:sz w:val="22"/>
          <w:szCs w:val="22"/>
        </w:rPr>
        <w:t xml:space="preserve">, OIB: </w:t>
      </w:r>
      <w:r w:rsidR="0067044A">
        <w:rPr>
          <w:bCs/>
          <w:sz w:val="22"/>
          <w:szCs w:val="22"/>
        </w:rPr>
        <w:t>67541309757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6704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044A">
        <w:rPr>
          <w:sz w:val="22"/>
          <w:szCs w:val="22"/>
        </w:rPr>
        <w:t>je zatražio brisanje sa liste za područje ovog suda.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67044A">
        <w:rPr>
          <w:sz w:val="22"/>
          <w:szCs w:val="22"/>
        </w:rPr>
        <w:t>Milan Macura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67044A">
        <w:rPr>
          <w:sz w:val="22"/>
          <w:szCs w:val="22"/>
        </w:rPr>
        <w:t>Milana Macure</w:t>
      </w:r>
      <w:r w:rsidR="004005EA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67044A">
        <w:rPr>
          <w:sz w:val="22"/>
          <w:szCs w:val="22"/>
        </w:rPr>
        <w:t>Ankice Čenić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746EC">
        <w:rPr>
          <w:sz w:val="22"/>
          <w:szCs w:val="22"/>
        </w:rPr>
        <w:t xml:space="preserve">25. studenog </w:t>
      </w:r>
      <w:r w:rsidR="005D7D56">
        <w:rPr>
          <w:sz w:val="22"/>
          <w:szCs w:val="22"/>
        </w:rPr>
        <w:t>2016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C7FD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8E3AC3">
      <w:rPr>
        <w:b/>
        <w:sz w:val="22"/>
        <w:szCs w:val="22"/>
      </w:rPr>
      <w:t>7-St-16</w:t>
    </w:r>
    <w:r w:rsidR="00D746EC">
      <w:rPr>
        <w:b/>
        <w:sz w:val="22"/>
        <w:szCs w:val="22"/>
      </w:rPr>
      <w:t>85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1A593D"/>
    <w:rsid w:val="0027199F"/>
    <w:rsid w:val="00396B81"/>
    <w:rsid w:val="003B3FD0"/>
    <w:rsid w:val="004005EA"/>
    <w:rsid w:val="00477870"/>
    <w:rsid w:val="00515EA3"/>
    <w:rsid w:val="005D7D56"/>
    <w:rsid w:val="005F021E"/>
    <w:rsid w:val="00660BDD"/>
    <w:rsid w:val="0066441A"/>
    <w:rsid w:val="0067044A"/>
    <w:rsid w:val="00693C5A"/>
    <w:rsid w:val="00756D2D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E5C75"/>
    <w:rsid w:val="00A44B17"/>
    <w:rsid w:val="00BC7FD1"/>
    <w:rsid w:val="00C171B6"/>
    <w:rsid w:val="00CE61FD"/>
    <w:rsid w:val="00D5367B"/>
    <w:rsid w:val="00D746EC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FD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D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D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D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FD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D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D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D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269</properties:Words>
  <properties:Characters>1468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2016-11-25T11:58:00Z</dcterms:created>
  <dc:creator>dbutigan</dc:creator>
  <cp:lastModifiedBy>Mara Marčinko</cp:lastModifiedBy>
  <cp:lastPrinted>2016-11-25T13:09:00Z</cp:lastPrinted>
  <dcterms:modified xmlns:xsi="http://www.w3.org/2001/XMLSchema-instance" xsi:type="dcterms:W3CDTF">2016-11-25T13:11:00Z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