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a5fe" w14:paraId="941a5fe" w:rsidRDefault="00523F6E" w:rsidP="00523F6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23F6E" w:rsidR="00AE649C" w:rsidRPr="00B76F3C">
      <w:pPr>
        <w:pStyle w:val="NormaleSPIS"/>
        <w:spacing w:after="0"/>
      </w:pPr>
    </w:p>
    <w:p w:rsidRDefault="00523F6E" w:rsidP="00523F6E" w:rsidR="00523F6E">
      <w:pPr>
        <w:spacing w:after="0"/>
      </w:pPr>
      <w:r>
        <w:tab/>
        <w:t>Republika Hrvatska</w:t>
      </w:r>
    </w:p>
    <w:p w:rsidRDefault="00523F6E" w:rsidP="00523F6E" w:rsidR="00523F6E">
      <w:pPr>
        <w:spacing w:after="0"/>
      </w:pPr>
      <w:r>
        <w:t xml:space="preserve">      Trgovački sud u Bjelovaru</w:t>
      </w:r>
    </w:p>
    <w:p w:rsidRDefault="00523F6E" w:rsidP="00523F6E" w:rsidR="00523F6E">
      <w:pPr>
        <w:spacing w:after="0"/>
      </w:pPr>
      <w:r>
        <w:t>Bjelovar, Šet. dr. Ivše Lebovića 42</w:t>
      </w:r>
    </w:p>
    <w:p w:rsidRDefault="00523F6E" w:rsidP="00523F6E" w:rsidR="00523F6E">
      <w:pPr>
        <w:spacing w:after="0"/>
        <w:jc w:val="right"/>
      </w:pPr>
      <w:r>
        <w:t>Poslovni broj: 2 St-682/2017-4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center"/>
      </w:pPr>
      <w:r>
        <w:t>U  I M E   R E P U B L I K E   H R V A T S K E</w:t>
      </w:r>
    </w:p>
    <w:p w:rsidRDefault="00523F6E" w:rsidP="00523F6E" w:rsidR="00523F6E">
      <w:pPr>
        <w:spacing w:after="0"/>
        <w:jc w:val="center"/>
      </w:pPr>
    </w:p>
    <w:p w:rsidRDefault="00523F6E" w:rsidP="00523F6E" w:rsidR="00523F6E">
      <w:pPr>
        <w:spacing w:after="0"/>
        <w:jc w:val="center"/>
      </w:pPr>
      <w:r>
        <w:t xml:space="preserve"> R J E Š E N J E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 xml:space="preserve">Trgovački sud u Bjelovaru, po sudskom savjetniku Miroslavu Lovrekoviću, u skraćenom stečajnom postupku nad dužnikom KUĆA PRODAJE društvo s ograničenom odgovornošću za izdavaštvo i usluge, Zagreb, Medveščak 23/1, MBS: 080655436, OIB: 50539738333, 16. studenoga 2017.  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center"/>
      </w:pPr>
      <w:r>
        <w:t>r i j e š i o   j e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  <w:rPr>
          <w:szCs w:val="20"/>
        </w:rPr>
      </w:pPr>
      <w:r>
        <w:tab/>
        <w:t>1. Otvara se stečajni postupak nad dužnikom KUĆA PRODAJE društvo s ograničenom odgovornošću za izdavaštvo i usluge, Zagreb, Medveščak 23/1, MBS: 080655436, OIB: 50539738333.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  <w:rPr>
          <w:szCs w:val="20"/>
        </w:rPr>
      </w:pPr>
      <w:r>
        <w:tab/>
        <w:t>3. Zaključuje se stečajni postupak nad dužnikom KUĆA PRODAJE društvo s ograničenom odgovornošću za izdavaštvo i usluge, Zagreb, Medveščak 23/1, MBS: 080655436, OIB: 50539738333.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ab/>
        <w:t>4. Stečajni postupak je otvoren i zaključen s danom 16. studenoga 2017. godine u 11,30 sati, kada je ovo rješenje objavljeno na e-oglasnoj ploči ovoga suda.</w:t>
      </w:r>
    </w:p>
    <w:p w:rsidRDefault="00523F6E" w:rsidP="00523F6E" w:rsidR="00523F6E">
      <w:pPr>
        <w:pStyle w:val="Bezproreda"/>
        <w:spacing w:after="0"/>
        <w:jc w:val="both"/>
      </w:pPr>
    </w:p>
    <w:p w:rsidRDefault="00523F6E" w:rsidP="00523F6E" w:rsidR="00523F6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23F6E" w:rsidP="00523F6E" w:rsidR="00523F6E">
      <w:pPr>
        <w:spacing w:after="0"/>
        <w:jc w:val="both"/>
        <w:rPr>
          <w:rFonts w:cs="Times New Roman"/>
        </w:rPr>
      </w:pPr>
    </w:p>
    <w:p w:rsidRDefault="00523F6E" w:rsidP="00523F6E" w:rsidR="00523F6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center"/>
      </w:pPr>
      <w:r>
        <w:t>Obrazloženje</w:t>
      </w:r>
    </w:p>
    <w:p w:rsidRDefault="00523F6E" w:rsidP="00523F6E" w:rsidR="00523F6E">
      <w:pPr>
        <w:spacing w:after="0"/>
        <w:jc w:val="center"/>
      </w:pPr>
    </w:p>
    <w:p w:rsidRDefault="00523F6E" w:rsidP="00523F6E" w:rsidR="00523F6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St-682/2017-2,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23F6E" w:rsidP="00523F6E" w:rsidR="00523F6E">
      <w:pPr>
        <w:pStyle w:val="Bezproreda"/>
        <w:spacing w:after="0"/>
        <w:jc w:val="both"/>
      </w:pPr>
    </w:p>
    <w:p w:rsidRDefault="00523F6E" w:rsidP="00523F6E" w:rsidR="00523F6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23F6E" w:rsidP="00523F6E" w:rsidR="00523F6E">
      <w:pPr>
        <w:spacing w:after="0"/>
        <w:ind w:firstLine="851"/>
        <w:jc w:val="both"/>
      </w:pPr>
    </w:p>
    <w:p w:rsidRDefault="00523F6E" w:rsidP="00523F6E" w:rsidR="00523F6E">
      <w:pPr>
        <w:spacing w:after="0"/>
        <w:jc w:val="center"/>
      </w:pPr>
      <w:r>
        <w:t>U Bjelovaru 16. studenoga 2017.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ind w:firstLine="720" w:left="4320"/>
      </w:pPr>
      <w:r>
        <w:t>SUDSKI SAVJETNIK</w:t>
      </w:r>
    </w:p>
    <w:p w:rsidRDefault="00523F6E" w:rsidP="00523F6E" w:rsidR="00523F6E">
      <w:pPr>
        <w:spacing w:after="0"/>
        <w:ind w:firstLine="4111"/>
      </w:pPr>
      <w:r>
        <w:tab/>
        <w:t xml:space="preserve">     MIROSLAV LOVREKOVIĆ, v.r.</w:t>
      </w:r>
    </w:p>
    <w:p w:rsidRDefault="00523F6E" w:rsidP="00523F6E" w:rsidR="00523F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23F6E" w:rsidP="00523F6E" w:rsidR="00523F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23F6E" w:rsidP="00523F6E" w:rsidR="00523F6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23F6E" w:rsidP="00523F6E" w:rsidR="00523F6E">
      <w:pPr>
        <w:spacing w:after="0"/>
        <w:jc w:val="both"/>
      </w:pPr>
    </w:p>
    <w:p w:rsidRDefault="00523F6E" w:rsidP="00523F6E" w:rsidR="00523F6E">
      <w:pPr>
        <w:spacing w:after="0"/>
        <w:jc w:val="both"/>
      </w:pPr>
    </w:p>
    <w:p w:rsidRDefault="00523F6E" w:rsidP="00523F6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23F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331321"/>
      <w:docPartObj>
        <w:docPartGallery w:val="Page Numbers (Top of Page)"/>
        <w:docPartUnique/>
      </w:docPartObj>
    </w:sdtPr>
    <w:sdtContent>
      <w:p w:rsidRDefault="00523F6E" w:rsidP="00523F6E" w:rsidR="00523F6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6EE">
          <w:t>2</w:t>
        </w:r>
        <w:r>
          <w:fldChar w:fldCharType="end"/>
        </w:r>
      </w:p>
    </w:sdtContent>
  </w:sdt>
  <w:p w:rsidRDefault="00523F6E" w:rsidP="00523F6E" w:rsidR="008333A9">
    <w:pPr>
      <w:spacing w:after="0"/>
      <w:jc w:val="right"/>
    </w:pPr>
    <w:r>
      <w:t>Poslovni broj: 2 St-682/2017-4</w:t>
    </w:r>
  </w:p>
  <w:p w:rsidRDefault="00523F6E" w:rsidP="00523F6E" w:rsidR="00523F6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F6E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6EE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616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St-682/2017-4</izvorni_sadrzaj>
    <derivirana_varijabla naziv="DomainObject.Oznaka_1">St-682/2017-4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PRODAJE društvo s ograničenom odgovornošću za izdavaštvo i usluge zastupanog po punomoćniku Jan Štedul</izvorni_sadrzaj>
    <derivirana_varijabla naziv="DomainObject.Predmet.ProtustrankaFormated_1">  KUĆA PRODAJE društvo s ograničenom odgovornošću za izdavaštvo i usluge zastupanog po punomoćniku Jan Štedul</derivirana_varijabla>
  </DomainObject.Predmet.ProtustrankaFormated>
  <DomainObject.Predmet.ProtustrankaFormatedOIB>
    <izvorni_sadrzaj>  KUĆA PRODAJE društvo s ograničenom odgovornošću za izdavaštvo i usluge, OIB 50539738333 zastupanog po punomoćniku Jan Štedul</izvorni_sadrzaj>
    <derivirana_varijabla naziv="DomainObject.Predmet.ProtustrankaFormatedOIB_1">  KUĆA PRODAJE društvo s ograničenom odgovornošću za izdavaštvo i usluge, OIB 50539738333 zastupanog po punomoćniku Jan Štedul</derivirana_varijabla>
  </DomainObject.Predmet.ProtustrankaFormatedOIB>
  <DomainObject.Predmet.ProtustrankaFormatedWithAdress>
    <izvorni_sadrzaj> KUĆA PRODAJE društvo s ograničenom odgovornošću za izdavaštvo i usluge, Medveščak 23/1, 10000 Zagreb zastupanog po punomoćniku Jan Štedul</izvorni_sadrzaj>
    <derivirana_varijabla naziv="DomainObject.Predmet.ProtustrankaFormatedWithAdress_1"> KUĆA PRODAJE društvo s ograničenom odgovornošću za izdavaštvo i usluge, Medveščak 23/1, 10000 Zagreb zastupanog po punomoćniku Jan Štedul</derivirana_varijabla>
  </DomainObject.Predmet.ProtustrankaFormatedWithAdress>
  <DomainObject.Predmet.ProtustrankaFormatedWithAdressOIB>
    <izvorni_sadrzaj> KUĆA PRODAJE društvo s ograničenom odgovornošću za izdavaštvo i usluge, OIB 50539738333, Medveščak 23/1, 10000 Zagreb zastupanog po punomoćniku Jan Štedul</izvorni_sadrzaj>
    <derivirana_varijabla naziv="DomainObject.Predmet.ProtustrankaFormatedWithAdressOIB_1"> KUĆA PRODAJE društvo s ograničenom odgovornošću za izdavaštvo i usluge, OIB 50539738333, Medveščak 23/1, 10000 Zagreb zastupanog po punomoćniku Jan Štedul</derivirana_varijabla>
  </DomainObject.Predmet.ProtustrankaFormatedWithAdressOIB>
  <DomainObject.Predmet.ProtustrankaWithAdress>
    <izvorni_sadrzaj>KUĆA PRODAJE društvo s ograničenom odgovornošću za izdavaštvo i usluge Medveščak 23/1, 10000 Zagreb</izvorni_sadrzaj>
    <derivirana_varijabla naziv="DomainObject.Predmet.ProtustrankaWithAdress_1">KUĆA PRODAJE društvo s ograničenom odgovornošću za izdavaštvo i usluge Medveščak 23/1, 10000 Zagreb</derivirana_varijabla>
  </DomainObject.Predmet.ProtustrankaWithAdress>
  <DomainObject.Predmet.ProtustrankaWithAdressOIB>
    <izvorni_sadrzaj>KUĆA PRODAJE društvo s ograničenom odgovornošću za izdavaštvo i usluge, OIB 50539738333, Medveščak 23/1, 10000 Zagreb</izvorni_sadrzaj>
    <derivirana_varijabla naziv="DomainObject.Predmet.ProtustrankaWithAdressOIB_1">KUĆA PRODAJE društvo s ograničenom odgovornošću za izdavaštvo i usluge, OIB 50539738333, Medveščak 23/1, 10000 Zagreb</derivirana_varijabla>
  </DomainObject.Predmet.ProtustrankaWithAdressOIB>
  <DomainObject.Predmet.ProtustrankaNazivFormated>
    <izvorni_sadrzaj>KUĆA PRODAJE društvo s ograničenom odgovornošću za izdavaštvo i usluge</izvorni_sadrzaj>
    <derivirana_varijabla naziv="DomainObject.Predmet.ProtustrankaNazivFormated_1">KUĆA PRODAJE društvo s ograničenom odgovornošću za izdavaštvo i usluge</derivirana_varijabla>
  </DomainObject.Predmet.ProtustrankaNazivFormated>
  <DomainObject.Predmet.ProtustrankaNazivFormatedOIB>
    <izvorni_sadrzaj>KUĆA PRODAJE društvo s ograničenom odgovornošću za izdavaštvo i usluge, OIB 50539738333</izvorni_sadrzaj>
    <derivirana_varijabla naziv="DomainObject.Predmet.ProtustrankaNazivFormatedOIB_1">KUĆA PRODAJE društvo s ograničenom odgovornošću za izdavaštvo i usluge, OIB 50539738333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PRODAJE društvo s ograničenom odgovornošću za izdavaštvo i usluge zastupanog po punomoćniku Jan Štedul</item>
    </izvorni_sadrzaj>
    <derivirana_varijabla naziv="DomainObject.Predmet.ProtuStrankaListFormated_1">
      <item>KUĆA PRODAJE društvo s ograničenom odgovornošću za izdavaštvo i usluge zastupanog po punomoćniku Jan Štedul</item>
    </derivirana_varijabla>
  </DomainObject.Predmet.ProtuStrankaListFormated>
  <DomainObject.Predmet.ProtuStrankaListFormatedOIB>
    <izvorni_sadrzaj>
      <item>KUĆA PRODAJE društvo s ograničenom odgovornošću za izdavaštvo i usluge, OIB 50539738333 zastupanog po punomoćniku Jan Štedul</item>
    </izvorni_sadrzaj>
    <derivirana_varijabla naziv="DomainObject.Predmet.ProtuStrankaListFormatedOIB_1">
      <item>KUĆA PRODAJE društvo s ograničenom odgovornošću za izdavaštvo i usluge, OIB 50539738333 zastupanog po punomoćniku Jan Štedul</item>
    </derivirana_varijabla>
  </DomainObject.Predmet.ProtuStrankaListFormatedOIB>
  <DomainObject.Predmet.ProtuStrankaListFormatedWithAdress>
    <izvorni_sadrzaj>
      <item>KUĆA PRODAJE društvo s ograničenom odgovornošću za izdavaštvo i usluge, Medveščak 23/1, 10000 Zagreb zastupanog po punomoćniku Jan Štedul</item>
    </izvorni_sadrzaj>
    <derivirana_varijabla naziv="DomainObject.Predmet.ProtuStrankaListFormatedWithAdress_1">
      <item>KUĆA PRODAJE društvo s ograničenom odgovornošću za izdavaštvo i usluge, Medveščak 23/1, 10000 Zagreb zastupanog po punomoćniku Jan Štedul</item>
    </derivirana_varijabla>
  </DomainObject.Predmet.ProtuStrankaListFormatedWithAdress>
  <DomainObject.Predmet.ProtuStrankaListFormatedWithAdressOIB>
    <izvorni_sadrzaj>
      <item>KUĆA PRODAJE društvo s ograničenom odgovornošću za izdavaštvo i usluge, OIB 50539738333, Medveščak 23/1, 10000 Zagreb zastupanog po punomoćniku Jan Štedul</item>
    </izvorni_sadrzaj>
    <derivirana_varijabla naziv="DomainObject.Predmet.ProtuStrankaListFormatedWithAdressOIB_1">
      <item>KUĆA PRODAJE društvo s ograničenom odgovornošću za izdavaštvo i usluge, OIB 50539738333, Medveščak 23/1, 10000 Zagreb zastupanog po punomoćniku Jan Štedul</item>
    </derivirana_varijabla>
  </DomainObject.Predmet.ProtuStrankaListFormatedWithAdressOIB>
  <DomainObject.Predmet.ProtuStrankaListNazivFormated>
    <izvorni_sadrzaj>
      <item>KUĆA PRODAJE društvo s ograničenom odgovornošću za izdavaštvo i usluge</item>
    </izvorni_sadrzaj>
    <derivirana_varijabla naziv="DomainObject.Predmet.ProtuStrankaListNazivFormated_1">
      <item>KUĆA PRODAJE društvo s ograničenom odgovornošću za izdavaštvo i usluge</item>
    </derivirana_varijabla>
  </DomainObject.Predmet.ProtuStrankaListNazivFormated>
  <DomainObject.Predmet.ProtuStrankaListNazivFormatedOIB>
    <izvorni_sadrzaj>
      <item>KUĆA PRODAJE društvo s ograničenom odgovornošću za izdavaštvo i usluge, OIB 50539738333</item>
    </izvorni_sadrzaj>
    <derivirana_varijabla naziv="DomainObject.Predmet.ProtuStrankaListNazivFormatedOIB_1">
      <item>KUĆA PRODAJE društvo s ograničenom odgovornošću za izdavaštvo i usluge, OIB 50539738333</item>
    </derivirana_varijabla>
  </DomainObject.Predmet.ProtuStrankaListNazivFormatedOIB>
  <DomainObject.Predmet.OstaliListFormated>
    <izvorni_sadrzaj>
      <item>Jan Štedul punomoćnik sudionika u postupku KUĆA PRODAJE društvo s ograničenom odgovornošću za izdavaštvo i usluge</item>
    </izvorni_sadrzaj>
    <derivirana_varijabla naziv="DomainObject.Predmet.OstaliListFormated_1">
      <item>Jan Štedul punomoćnik sudionika u postupku KUĆA PRODAJE društvo s ograničenom odgovornošću za izdavaštvo i usluge</item>
    </derivirana_varijabla>
  </DomainObject.Predmet.OstaliListFormated>
  <DomainObject.Predmet.OstaliListFormatedOIB>
    <izvorni_sadrzaj>
      <item>Jan Štedul, OIB 52904196561 punomoćnik sudionika u postupku KUĆA PRODAJE društvo s ograničenom odgovornošću za izdavaštvo i usluge</item>
    </izvorni_sadrzaj>
    <derivirana_varijabla naziv="DomainObject.Predmet.OstaliListFormatedOIB_1">
      <item>Jan Štedul, OIB 52904196561 punomoćnik sudionika u postupku KUĆA PRODAJE društvo s ograničenom odgovornošću za izdavaštvo i usluge</item>
    </derivirana_varijabla>
  </DomainObject.Predmet.OstaliListFormatedOIB>
  <DomainObject.Predmet.OstaliListFormatedWithAdress>
    <izvorni_sadrzaj>
      <item>Jan Štedul, Ribnjak 36, 10000 Zagreb punomoćnik sudionika u postupku KUĆA PRODAJE društvo s ograničenom odgovornošću za izdavaštvo i usluge</item>
    </izvorni_sadrzaj>
    <derivirana_varijabla naziv="DomainObject.Predmet.OstaliListFormatedWithAdress_1">
      <item>Jan Štedul, Ribnjak 36, 10000 Zagreb punomoćnik sudionika u postupku KUĆA PRODAJE društvo s ograničenom odgovornošću za izdavaštvo i usluge</item>
    </derivirana_varijabla>
  </DomainObject.Predmet.OstaliListFormatedWithAdress>
  <DomainObject.Predmet.OstaliListFormatedWithAdressOIB>
    <izvorni_sadrzaj>
      <item>Jan Štedul, OIB 52904196561, Ribnjak 36, 10000 Zagreb punomoćnik sudionika u postupku KUĆA PRODAJE društvo s ograničenom odgovornošću za izdavaštvo i usluge</item>
    </izvorni_sadrzaj>
    <derivirana_varijabla naziv="DomainObject.Predmet.OstaliListFormatedWithAdressOIB_1">
      <item>Jan Štedul, OIB 52904196561, Ribnjak 36, 10000 Zagreb punomoćnik sudionika u postupku KUĆA PRODAJE društvo s ograničenom odgovornošću za izdavaštvo i usluge</item>
    </derivirana_varijabla>
  </DomainObject.Predmet.OstaliListFormatedWithAdressOIB>
  <DomainObject.Predmet.OstaliListNazivFormated>
    <izvorni_sadrzaj>
      <item>Jan Štedul</item>
    </izvorni_sadrzaj>
    <derivirana_varijabla naziv="DomainObject.Predmet.OstaliListNazivFormated_1">
      <item>Jan Štedul</item>
    </derivirana_varijabla>
  </DomainObject.Predmet.OstaliListNazivFormated>
  <DomainObject.Predmet.OstaliListNazivFormatedOIB>
    <izvorni_sadrzaj>
      <item>Jan Štedul, OIB 52904196561</item>
    </izvorni_sadrzaj>
    <derivirana_varijabla naziv="DomainObject.Predmet.OstaliListNazivFormatedOIB_1">
      <item>Jan Štedul, OIB 52904196561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St-682/2017-4</izvorni_sadrzaj>
    <derivirana_varijabla naziv="DomainObject.PoslovniBrojDokumenta_1">St-682/2017-4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PRODAJE društvo s ograničenom odgovornošću za izdavaštvo i usluge</izvorni_sadrzaj>
    <derivirana_varijabla naziv="DomainObject.Predmet.ProtustrankaIDrugi_1">KUĆA PRODAJE društvo s ograničenom odgovornošću za izdavaštvo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PRODAJE društvo s ograničenom odgovornošću za izdavaštvo i usluge, OIB 50539738333, Medveščak 23/1, 10000 Zagreb</izvorni_sadrzaj>
    <derivirana_varijabla naziv="DomainObject.Predmet.ProtustrankaIDrugiAdressOIB_1">KUĆA PRODAJE društvo s ograničenom odgovornošću za izdavaštvo i usluge, OIB 50539738333, Medveščak 23/1,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PRODAJE društvo s ograničenom odgovornošću za izdavaštvo i usluge</item>
      <item>FINA Regionalni centar Zagreb</item>
      <item>Jan Štedul</item>
    </izvorni_sadrzaj>
    <derivirana_varijabla naziv="DomainObject.Predmet.SudioniciListNaziv_1">
      <item>KUĆA PRODAJE društvo s ograničenom odgovornošću za izdavaštvo i usluge</item>
      <item>FINA Regionalni centar Zagreb</item>
      <item>Jan Štedul</item>
    </derivirana_varijabla>
  </DomainObject.Predmet.SudioniciListNaziv>
  <DomainObject.Predmet.SudioniciListAdressOIB>
    <izvorni_sadrzaj>
      <item>KUĆA PRODAJE društvo s ograničenom odgovornošću za izdavaštvo i usluge, OIB 50539738333, Medveščak 23/1,10000 Zagreb</item>
      <item>FINA Regionalni centar Zagreb, OIB 85821130368, Trg svibanjskih žrtava 1995. br. 1,10000 Zagreb</item>
      <item>Jan Štedul, OIB 52904196561, Ribnjak 36,10000 Zagreb</item>
    </izvorni_sadrzaj>
    <derivirana_varijabla naziv="DomainObject.Predmet.SudioniciListAdressOIB_1">
      <item>KUĆA PRODAJE društvo s ograničenom odgovornošću za izdavaštvo i usluge, OIB 50539738333, Medveščak 23/1,10000 Zagreb</item>
      <item>FINA Regionalni centar Zagreb, OIB 85821130368, Trg svibanjskih žrtava 1995. br. 1,10000 Zagreb</item>
      <item>Jan Štedul, OIB 52904196561, Ribnjak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6CDDF-9371-489B-ACF5-66388BBEA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3562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2017-11-16T10:14:00Z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