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12fd" w14:paraId="da612fd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pPr>
        <w:rPr>
          <w:b/>
        </w:rPr>
      </w:pPr>
    </w:p>
    <w:p w:rsidRDefault="00B313AC" w:rsidP="00A954BF" w:rsidR="00A954BF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95E64" w:rsidRPr="00866431">
        <w:rPr>
          <w:b/>
        </w:rPr>
        <w:tab/>
      </w:r>
      <w:proofErr w:type="spellStart"/>
      <w:r w:rsidR="002D374D" w:rsidRPr="00482933">
        <w:t>40</w:t>
      </w:r>
      <w:proofErr w:type="spellEnd"/>
      <w:r w:rsidR="002D374D" w:rsidRPr="00482933">
        <w:t>.</w:t>
      </w:r>
      <w:r w:rsidR="002D374D">
        <w:rPr>
          <w:b/>
        </w:rPr>
        <w:t xml:space="preserve"> </w:t>
      </w:r>
      <w:r w:rsidR="002D374D" w:rsidRPr="00482933">
        <w:t>S</w:t>
      </w:r>
      <w:r w:rsidR="002D374D">
        <w:t>t-</w:t>
      </w:r>
      <w:proofErr w:type="spellStart"/>
      <w:r w:rsidR="002D374D">
        <w:t>737</w:t>
      </w:r>
      <w:proofErr w:type="spellEnd"/>
      <w:r w:rsidR="002D374D">
        <w:t>/</w:t>
      </w:r>
      <w:proofErr w:type="spellStart"/>
      <w:r w:rsidR="002D374D">
        <w:t>2016</w:t>
      </w:r>
      <w:proofErr w:type="spellEnd"/>
    </w:p>
    <w:p w:rsidRDefault="00F95E64" w:rsidP="00F95E64" w:rsidR="00F95E64" w:rsidRPr="00866431">
      <w:pPr>
        <w:jc w:val="right"/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</w:p>
    <w:p w:rsidRDefault="00F95E64" w:rsidP="00F95E64" w:rsidR="00F95E64">
      <w:pPr>
        <w:ind w:firstLine="720" w:left="2160"/>
      </w:pPr>
      <w:r>
        <w:t xml:space="preserve">      </w:t>
      </w:r>
      <w:r w:rsidRPr="009166FF">
        <w:t xml:space="preserve">Z A K </w:t>
      </w:r>
      <w:proofErr w:type="spellStart"/>
      <w:r w:rsidRPr="009166FF">
        <w:t>LJ</w:t>
      </w:r>
      <w:proofErr w:type="spellEnd"/>
      <w:r w:rsidRPr="009166FF">
        <w:t xml:space="preserve"> U Č A K</w:t>
      </w:r>
    </w:p>
    <w:p w:rsidRDefault="00F95E64" w:rsidP="00F95E64" w:rsidR="00F95E64">
      <w:pPr>
        <w:ind w:firstLine="720"/>
        <w:jc w:val="both"/>
      </w:pPr>
    </w:p>
    <w:p w:rsidRDefault="002D374D" w:rsidP="00E870DC" w:rsidR="00E870DC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u stečajnom postupku </w:t>
      </w:r>
      <w:r w:rsidRPr="008600EF">
        <w:t xml:space="preserve">nad dužnikom </w:t>
      </w:r>
      <w:proofErr w:type="spellStart"/>
      <w:r>
        <w:t>GOMI</w:t>
      </w:r>
      <w:proofErr w:type="spellEnd"/>
      <w:r>
        <w:t xml:space="preserve"> d.o.o., Zagreb, Samoborska cesta </w:t>
      </w:r>
      <w:proofErr w:type="spellStart"/>
      <w:r>
        <w:t>175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89932367050</w:t>
      </w:r>
      <w:proofErr w:type="spellEnd"/>
      <w:r>
        <w:t>,</w:t>
      </w:r>
      <w:r w:rsidRPr="008600EF">
        <w:t xml:space="preserve"> </w:t>
      </w:r>
      <w:r>
        <w:t>d</w:t>
      </w:r>
      <w:r w:rsidRPr="008600EF">
        <w:t xml:space="preserve">ana </w:t>
      </w:r>
      <w:proofErr w:type="spellStart"/>
      <w:r>
        <w:t>17</w:t>
      </w:r>
      <w:r w:rsidR="007D61E8">
        <w:t>.svibnja</w:t>
      </w:r>
      <w:proofErr w:type="spellEnd"/>
      <w:r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  <w:r w:rsidR="00A954BF">
        <w:t xml:space="preserve"> </w:t>
      </w:r>
    </w:p>
    <w:p w:rsidRDefault="00F95E64" w:rsidP="00F95E64" w:rsidR="00F95E64" w:rsidRPr="00A30F45">
      <w:pPr>
        <w:jc w:val="both"/>
        <w:rPr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  j e</w:t>
      </w:r>
    </w:p>
    <w:p w:rsidRDefault="00755136" w:rsidP="00755136" w:rsidR="00755136" w:rsidRPr="0007677D">
      <w:pPr>
        <w:jc w:val="both"/>
      </w:pPr>
    </w:p>
    <w:p w:rsidRDefault="008505D8" w:rsidP="005E268E" w:rsidR="00BE300C" w:rsidRPr="001E50FA">
      <w:pPr>
        <w:ind w:firstLine="708"/>
        <w:jc w:val="both"/>
      </w:pPr>
      <w:r>
        <w:t xml:space="preserve">Temeljem članka </w:t>
      </w:r>
      <w:proofErr w:type="spellStart"/>
      <w:r>
        <w:t>91</w:t>
      </w:r>
      <w:proofErr w:type="spellEnd"/>
      <w:r>
        <w:t>. stavak 3. Stečajnog zakona (N.N.br.71/</w:t>
      </w:r>
      <w:proofErr w:type="spellStart"/>
      <w:r>
        <w:t>15</w:t>
      </w:r>
      <w:proofErr w:type="spellEnd"/>
      <w:r w:rsidR="0078522A">
        <w:t xml:space="preserve"> i </w:t>
      </w:r>
      <w:proofErr w:type="spellStart"/>
      <w:r w:rsidR="0078522A">
        <w:t>104</w:t>
      </w:r>
      <w:proofErr w:type="spellEnd"/>
      <w:r w:rsidR="0078522A">
        <w:t>/</w:t>
      </w:r>
      <w:proofErr w:type="spellStart"/>
      <w:r w:rsidR="00FE5AD1">
        <w:t>17</w:t>
      </w:r>
      <w:proofErr w:type="spellEnd"/>
      <w:r w:rsidR="0062190C">
        <w:t xml:space="preserve">, dalje: </w:t>
      </w:r>
      <w:proofErr w:type="spellStart"/>
      <w:r w:rsidR="0062190C">
        <w:t>SZ</w:t>
      </w:r>
      <w:proofErr w:type="spellEnd"/>
      <w:r>
        <w:t>) p</w:t>
      </w:r>
      <w:r w:rsidR="00135FA9">
        <w:t>oziva se stečajni upravitelj</w:t>
      </w:r>
      <w:r w:rsidR="00E0252C">
        <w:t xml:space="preserve"> </w:t>
      </w:r>
      <w:r w:rsidR="007D61E8">
        <w:t xml:space="preserve">Nevenka Koroman, Zagreb, </w:t>
      </w:r>
      <w:proofErr w:type="spellStart"/>
      <w:r w:rsidR="007D61E8">
        <w:t>Gjure</w:t>
      </w:r>
      <w:proofErr w:type="spellEnd"/>
      <w:r w:rsidR="007D61E8">
        <w:t xml:space="preserve"> </w:t>
      </w:r>
      <w:proofErr w:type="spellStart"/>
      <w:r w:rsidR="007D61E8">
        <w:t>Szabe</w:t>
      </w:r>
      <w:proofErr w:type="spellEnd"/>
      <w:r w:rsidR="007D61E8">
        <w:t xml:space="preserve"> 4. </w:t>
      </w:r>
      <w:proofErr w:type="spellStart"/>
      <w:r w:rsidR="007D61E8">
        <w:t>OIB</w:t>
      </w:r>
      <w:proofErr w:type="spellEnd"/>
      <w:r w:rsidR="007D61E8">
        <w:t xml:space="preserve"> </w:t>
      </w:r>
      <w:proofErr w:type="spellStart"/>
      <w:r w:rsidR="007D61E8">
        <w:t>29918517997</w:t>
      </w:r>
      <w:proofErr w:type="spellEnd"/>
      <w:r w:rsidR="00B313AC">
        <w:t xml:space="preserve">, </w:t>
      </w:r>
      <w:r w:rsidR="00135FA9">
        <w:t xml:space="preserve">u roku od </w:t>
      </w:r>
      <w:r w:rsidR="00B37751">
        <w:t xml:space="preserve">osam </w:t>
      </w:r>
      <w:r w:rsidR="00135FA9">
        <w:t xml:space="preserve">dana, pisano se očitovati o </w:t>
      </w:r>
      <w:r w:rsidR="00A94E42">
        <w:t>razlozima</w:t>
      </w:r>
      <w:r w:rsidR="00B37751">
        <w:t xml:space="preserve"> </w:t>
      </w:r>
      <w:r w:rsidR="00146BDE">
        <w:t xml:space="preserve">radi kojih nije izradila i dostavila sudu izvješće određeno rješenjem od </w:t>
      </w:r>
      <w:proofErr w:type="spellStart"/>
      <w:r w:rsidR="00146BDE">
        <w:t>26.veljače</w:t>
      </w:r>
      <w:proofErr w:type="spellEnd"/>
      <w:r w:rsidR="00146BDE">
        <w:t xml:space="preserve"> </w:t>
      </w:r>
      <w:proofErr w:type="spellStart"/>
      <w:r w:rsidR="00146BDE">
        <w:t>2019</w:t>
      </w:r>
      <w:proofErr w:type="spellEnd"/>
      <w:r w:rsidR="00146BDE">
        <w:t xml:space="preserve">. </w:t>
      </w:r>
    </w:p>
    <w:p w:rsidRDefault="00A56398" w:rsidP="005C4C9B" w:rsidR="00A56398">
      <w:pPr>
        <w:ind w:firstLine="708"/>
        <w:jc w:val="both"/>
        <w:rPr>
          <w:iCs/>
        </w:rPr>
      </w:pPr>
    </w:p>
    <w:p w:rsidRDefault="00FC283A" w:rsidP="000C4ABF" w:rsidR="00FC283A">
      <w:pPr>
        <w:jc w:val="center"/>
        <w:rPr>
          <w:lang w:val="pl-PL"/>
        </w:rPr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proofErr w:type="spellStart"/>
      <w:r w:rsidR="00146BDE">
        <w:t>17.svibnja</w:t>
      </w:r>
      <w:proofErr w:type="spellEnd"/>
      <w:r w:rsidRPr="001D5467">
        <w:t xml:space="preserve"> </w:t>
      </w:r>
      <w:proofErr w:type="spellStart"/>
      <w:r w:rsidRPr="001D5467">
        <w:t>201</w:t>
      </w:r>
      <w:r w:rsidR="00E574D7">
        <w:t>9</w:t>
      </w:r>
      <w:proofErr w:type="spellEnd"/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FB3E43">
        <w:t>v.r.</w:t>
      </w:r>
    </w:p>
    <w:p w:rsidRDefault="00C10350" w:rsidP="002300E7" w:rsidR="00C10350">
      <w:pPr>
        <w:jc w:val="both"/>
      </w:pPr>
    </w:p>
    <w:p w:rsidRDefault="007108DB" w:rsidP="002300E7" w:rsidR="007108DB">
      <w:pPr>
        <w:jc w:val="both"/>
      </w:pP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7. </w:t>
      </w:r>
      <w:proofErr w:type="spellStart"/>
      <w:r>
        <w:t>SZ</w:t>
      </w:r>
      <w:proofErr w:type="spellEnd"/>
      <w:r>
        <w:t>-a)</w:t>
      </w:r>
    </w:p>
    <w:p w:rsidRDefault="007108DB" w:rsidP="007108DB" w:rsidR="007108DB"/>
    <w:p w:rsidRDefault="007108DB" w:rsidP="007108DB" w:rsidR="007108DB">
      <w:pPr>
        <w:jc w:val="both"/>
      </w:pPr>
    </w:p>
    <w:p w:rsidRDefault="00FB3E43" w:rsidP="00FB3E43" w:rsidR="00FB3E43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FB3E43" w:rsidP="0062083B" w:rsidR="00FB3E4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FB3E43" w:rsidP="0062083B" w:rsidR="00FB3E43" w:rsidRPr="0062083B">
      <w:pPr>
        <w:rPr>
          <w:sz w:val="22"/>
          <w:szCs w:val="22"/>
        </w:rPr>
      </w:pPr>
    </w:p>
    <w:p w:rsidRDefault="00FB3E43" w:rsidP="0062083B" w:rsidR="00FB3E43" w:rsidRPr="0062083B">
      <w:pPr>
        <w:rPr>
          <w:sz w:val="22"/>
          <w:szCs w:val="22"/>
        </w:rPr>
      </w:pPr>
    </w:p>
    <w:p w:rsidRDefault="00FB3E43" w:rsidP="0062083B" w:rsidR="00FB3E43">
      <w:pPr>
        <w:rPr>
          <w:sz w:val="22"/>
          <w:szCs w:val="22"/>
        </w:rPr>
      </w:pPr>
    </w:p>
    <w:p w:rsidRDefault="00FB3E43" w:rsidP="0062083B" w:rsidR="00FB3E43">
      <w:pPr>
        <w:rPr>
          <w:sz w:val="22"/>
          <w:szCs w:val="22"/>
        </w:rPr>
      </w:pPr>
    </w:p>
    <w:p w:rsidRDefault="00FB3E43" w:rsidP="004B6D6B" w:rsidR="00FB3E43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7108DB" w:rsidP="00FB3E43" w:rsidR="007108DB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B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proofErr w:type="spellStart"/>
    <w:r w:rsidR="000C4ABF">
      <w:t>40</w:t>
    </w:r>
    <w:proofErr w:type="spellEnd"/>
    <w:r w:rsidR="000C4ABF">
      <w:t>- St-</w:t>
    </w:r>
    <w:proofErr w:type="spellStart"/>
    <w:r w:rsidR="00344AB6">
      <w:t>4376</w:t>
    </w:r>
    <w:proofErr w:type="spellEnd"/>
    <w:r w:rsidR="00814AC6">
      <w:t>/</w:t>
    </w:r>
    <w:proofErr w:type="spellStart"/>
    <w:r w:rsidR="00814AC6">
      <w:t>1</w:t>
    </w:r>
    <w:r w:rsidR="00344AB6"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3D97A2B"/>
    <w:multiLevelType w:val="hybridMultilevel"/>
    <w:tmpl w:val="A2ECDF2A"/>
    <w:lvl w:tplc="D67608FA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4E46"/>
    <w:rsid w:val="000370B8"/>
    <w:rsid w:val="0004219E"/>
    <w:rsid w:val="00042C77"/>
    <w:rsid w:val="000460B4"/>
    <w:rsid w:val="00052561"/>
    <w:rsid w:val="00055347"/>
    <w:rsid w:val="00071CC5"/>
    <w:rsid w:val="000742F1"/>
    <w:rsid w:val="00076CEA"/>
    <w:rsid w:val="00086650"/>
    <w:rsid w:val="00087C90"/>
    <w:rsid w:val="0009090A"/>
    <w:rsid w:val="00091831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3492"/>
    <w:rsid w:val="000F6BA9"/>
    <w:rsid w:val="00113FB2"/>
    <w:rsid w:val="001154E0"/>
    <w:rsid w:val="00121C3F"/>
    <w:rsid w:val="001257A8"/>
    <w:rsid w:val="00131C65"/>
    <w:rsid w:val="00134799"/>
    <w:rsid w:val="001355BB"/>
    <w:rsid w:val="00135FA9"/>
    <w:rsid w:val="001360D7"/>
    <w:rsid w:val="001374E6"/>
    <w:rsid w:val="00140E3E"/>
    <w:rsid w:val="00140EE7"/>
    <w:rsid w:val="0014308F"/>
    <w:rsid w:val="001439EF"/>
    <w:rsid w:val="00145A72"/>
    <w:rsid w:val="00146BDE"/>
    <w:rsid w:val="00146CD6"/>
    <w:rsid w:val="0014722F"/>
    <w:rsid w:val="001577E4"/>
    <w:rsid w:val="00163340"/>
    <w:rsid w:val="00163528"/>
    <w:rsid w:val="0016680B"/>
    <w:rsid w:val="0016691C"/>
    <w:rsid w:val="00167027"/>
    <w:rsid w:val="001723FF"/>
    <w:rsid w:val="0017575A"/>
    <w:rsid w:val="00182740"/>
    <w:rsid w:val="00184B02"/>
    <w:rsid w:val="00197C22"/>
    <w:rsid w:val="001A616B"/>
    <w:rsid w:val="001A7795"/>
    <w:rsid w:val="001B108A"/>
    <w:rsid w:val="001B20B3"/>
    <w:rsid w:val="001B5FB6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0FA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45A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2A"/>
    <w:rsid w:val="00282033"/>
    <w:rsid w:val="002842E2"/>
    <w:rsid w:val="00285FE0"/>
    <w:rsid w:val="0029275C"/>
    <w:rsid w:val="002A098A"/>
    <w:rsid w:val="002A1F34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374D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44AB6"/>
    <w:rsid w:val="00347B74"/>
    <w:rsid w:val="00355DEB"/>
    <w:rsid w:val="00361491"/>
    <w:rsid w:val="003662D7"/>
    <w:rsid w:val="003674B4"/>
    <w:rsid w:val="00371EC9"/>
    <w:rsid w:val="00372586"/>
    <w:rsid w:val="00373E9A"/>
    <w:rsid w:val="00382AF2"/>
    <w:rsid w:val="00386FB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37BA"/>
    <w:rsid w:val="003C52FE"/>
    <w:rsid w:val="003C7C6A"/>
    <w:rsid w:val="003D2FE1"/>
    <w:rsid w:val="003D396F"/>
    <w:rsid w:val="003D504D"/>
    <w:rsid w:val="003D7B30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41420"/>
    <w:rsid w:val="004503D9"/>
    <w:rsid w:val="00455532"/>
    <w:rsid w:val="00456B99"/>
    <w:rsid w:val="00460B0B"/>
    <w:rsid w:val="00464979"/>
    <w:rsid w:val="0046505F"/>
    <w:rsid w:val="00473E07"/>
    <w:rsid w:val="00491AB1"/>
    <w:rsid w:val="004A0F64"/>
    <w:rsid w:val="004A29E5"/>
    <w:rsid w:val="004B1542"/>
    <w:rsid w:val="004B33CC"/>
    <w:rsid w:val="004B406D"/>
    <w:rsid w:val="004C2F1D"/>
    <w:rsid w:val="004D7324"/>
    <w:rsid w:val="004D75F8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42E28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34A7"/>
    <w:rsid w:val="0059603F"/>
    <w:rsid w:val="00596B42"/>
    <w:rsid w:val="005A2044"/>
    <w:rsid w:val="005A715E"/>
    <w:rsid w:val="005B4B8A"/>
    <w:rsid w:val="005C37C4"/>
    <w:rsid w:val="005C4768"/>
    <w:rsid w:val="005C4C9B"/>
    <w:rsid w:val="005D02F9"/>
    <w:rsid w:val="005D09B4"/>
    <w:rsid w:val="005D1E68"/>
    <w:rsid w:val="005D20A8"/>
    <w:rsid w:val="005D4A0E"/>
    <w:rsid w:val="005E00BD"/>
    <w:rsid w:val="005E268E"/>
    <w:rsid w:val="005E3DC8"/>
    <w:rsid w:val="005E5830"/>
    <w:rsid w:val="005E6C5D"/>
    <w:rsid w:val="005E7F15"/>
    <w:rsid w:val="005F170A"/>
    <w:rsid w:val="005F2A4A"/>
    <w:rsid w:val="005F3E59"/>
    <w:rsid w:val="005F4336"/>
    <w:rsid w:val="005F49FA"/>
    <w:rsid w:val="005F5711"/>
    <w:rsid w:val="005F57D0"/>
    <w:rsid w:val="00600394"/>
    <w:rsid w:val="0060143F"/>
    <w:rsid w:val="00607973"/>
    <w:rsid w:val="00610CB5"/>
    <w:rsid w:val="00614292"/>
    <w:rsid w:val="0062190C"/>
    <w:rsid w:val="006303C2"/>
    <w:rsid w:val="006359DB"/>
    <w:rsid w:val="006367EE"/>
    <w:rsid w:val="00636B3C"/>
    <w:rsid w:val="00637E70"/>
    <w:rsid w:val="00642B1C"/>
    <w:rsid w:val="006437F2"/>
    <w:rsid w:val="0064433E"/>
    <w:rsid w:val="006472B7"/>
    <w:rsid w:val="00651199"/>
    <w:rsid w:val="006776F8"/>
    <w:rsid w:val="00681104"/>
    <w:rsid w:val="00682EEA"/>
    <w:rsid w:val="00683FB9"/>
    <w:rsid w:val="00687ABB"/>
    <w:rsid w:val="00687E75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6E7F89"/>
    <w:rsid w:val="006F2C11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235F"/>
    <w:rsid w:val="00783B71"/>
    <w:rsid w:val="007844CF"/>
    <w:rsid w:val="007851A9"/>
    <w:rsid w:val="0078522A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1E8"/>
    <w:rsid w:val="007D63FA"/>
    <w:rsid w:val="007E2111"/>
    <w:rsid w:val="007E3131"/>
    <w:rsid w:val="007E7F13"/>
    <w:rsid w:val="007F4465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0913"/>
    <w:rsid w:val="00881D1D"/>
    <w:rsid w:val="00890522"/>
    <w:rsid w:val="008917E8"/>
    <w:rsid w:val="008A2F8D"/>
    <w:rsid w:val="008A3064"/>
    <w:rsid w:val="008B0731"/>
    <w:rsid w:val="008B4638"/>
    <w:rsid w:val="008B5821"/>
    <w:rsid w:val="008B678C"/>
    <w:rsid w:val="008C1326"/>
    <w:rsid w:val="008C1764"/>
    <w:rsid w:val="008C1BDC"/>
    <w:rsid w:val="008C3020"/>
    <w:rsid w:val="008C47FB"/>
    <w:rsid w:val="008C5D07"/>
    <w:rsid w:val="008C64DD"/>
    <w:rsid w:val="008C7414"/>
    <w:rsid w:val="008C7AAC"/>
    <w:rsid w:val="008D12FD"/>
    <w:rsid w:val="008D1969"/>
    <w:rsid w:val="008D5DD7"/>
    <w:rsid w:val="008D6682"/>
    <w:rsid w:val="008F4C66"/>
    <w:rsid w:val="008F788B"/>
    <w:rsid w:val="00901900"/>
    <w:rsid w:val="00901B73"/>
    <w:rsid w:val="00902842"/>
    <w:rsid w:val="00905C79"/>
    <w:rsid w:val="00906A6C"/>
    <w:rsid w:val="00906E5A"/>
    <w:rsid w:val="009072CE"/>
    <w:rsid w:val="00907896"/>
    <w:rsid w:val="00912182"/>
    <w:rsid w:val="00913D85"/>
    <w:rsid w:val="00913E5F"/>
    <w:rsid w:val="00914740"/>
    <w:rsid w:val="009228FC"/>
    <w:rsid w:val="00923126"/>
    <w:rsid w:val="00923604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925F4"/>
    <w:rsid w:val="009A0759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D5E3F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36062"/>
    <w:rsid w:val="00A4106F"/>
    <w:rsid w:val="00A44E9E"/>
    <w:rsid w:val="00A50763"/>
    <w:rsid w:val="00A51771"/>
    <w:rsid w:val="00A56398"/>
    <w:rsid w:val="00A577B2"/>
    <w:rsid w:val="00A6476C"/>
    <w:rsid w:val="00A65131"/>
    <w:rsid w:val="00A652A7"/>
    <w:rsid w:val="00A71764"/>
    <w:rsid w:val="00A7433B"/>
    <w:rsid w:val="00A808D7"/>
    <w:rsid w:val="00A9007C"/>
    <w:rsid w:val="00A9013A"/>
    <w:rsid w:val="00A94E42"/>
    <w:rsid w:val="00A954BF"/>
    <w:rsid w:val="00A95E6E"/>
    <w:rsid w:val="00AA0DC9"/>
    <w:rsid w:val="00AB17BC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37751"/>
    <w:rsid w:val="00B402F7"/>
    <w:rsid w:val="00B415CA"/>
    <w:rsid w:val="00B4270B"/>
    <w:rsid w:val="00B42F73"/>
    <w:rsid w:val="00B445EC"/>
    <w:rsid w:val="00B465E2"/>
    <w:rsid w:val="00B5356F"/>
    <w:rsid w:val="00B53E58"/>
    <w:rsid w:val="00B544FE"/>
    <w:rsid w:val="00B55D77"/>
    <w:rsid w:val="00B57771"/>
    <w:rsid w:val="00B57FBD"/>
    <w:rsid w:val="00B607CE"/>
    <w:rsid w:val="00B61842"/>
    <w:rsid w:val="00B652F1"/>
    <w:rsid w:val="00B65BD3"/>
    <w:rsid w:val="00B71555"/>
    <w:rsid w:val="00B71EB6"/>
    <w:rsid w:val="00B76A42"/>
    <w:rsid w:val="00B902ED"/>
    <w:rsid w:val="00BA54D5"/>
    <w:rsid w:val="00BB0C0B"/>
    <w:rsid w:val="00BB1A4B"/>
    <w:rsid w:val="00BB21F1"/>
    <w:rsid w:val="00BB31D0"/>
    <w:rsid w:val="00BB520F"/>
    <w:rsid w:val="00BB7304"/>
    <w:rsid w:val="00BC0361"/>
    <w:rsid w:val="00BC03E2"/>
    <w:rsid w:val="00BC35B6"/>
    <w:rsid w:val="00BC5F03"/>
    <w:rsid w:val="00BC6EF1"/>
    <w:rsid w:val="00BD0A38"/>
    <w:rsid w:val="00BD55B6"/>
    <w:rsid w:val="00BE2C7A"/>
    <w:rsid w:val="00BE300C"/>
    <w:rsid w:val="00BF1811"/>
    <w:rsid w:val="00BF2FD0"/>
    <w:rsid w:val="00BF7ABA"/>
    <w:rsid w:val="00C058C9"/>
    <w:rsid w:val="00C05A72"/>
    <w:rsid w:val="00C06CBF"/>
    <w:rsid w:val="00C10350"/>
    <w:rsid w:val="00C104AD"/>
    <w:rsid w:val="00C11355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1559"/>
    <w:rsid w:val="00D8300C"/>
    <w:rsid w:val="00D85343"/>
    <w:rsid w:val="00D8547B"/>
    <w:rsid w:val="00D85727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B62B3"/>
    <w:rsid w:val="00DB6437"/>
    <w:rsid w:val="00DC1669"/>
    <w:rsid w:val="00DC459B"/>
    <w:rsid w:val="00DC5B77"/>
    <w:rsid w:val="00DD5D5D"/>
    <w:rsid w:val="00DD7BB0"/>
    <w:rsid w:val="00DE0762"/>
    <w:rsid w:val="00DE709F"/>
    <w:rsid w:val="00DE719C"/>
    <w:rsid w:val="00DF0333"/>
    <w:rsid w:val="00DF0DD6"/>
    <w:rsid w:val="00E00585"/>
    <w:rsid w:val="00E0252C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574D7"/>
    <w:rsid w:val="00E61329"/>
    <w:rsid w:val="00E63731"/>
    <w:rsid w:val="00E65690"/>
    <w:rsid w:val="00E672F6"/>
    <w:rsid w:val="00E749A5"/>
    <w:rsid w:val="00E860F0"/>
    <w:rsid w:val="00E86A79"/>
    <w:rsid w:val="00E870DC"/>
    <w:rsid w:val="00E87751"/>
    <w:rsid w:val="00E878CD"/>
    <w:rsid w:val="00E907BB"/>
    <w:rsid w:val="00EA1A2B"/>
    <w:rsid w:val="00EA433E"/>
    <w:rsid w:val="00EA6846"/>
    <w:rsid w:val="00EB6107"/>
    <w:rsid w:val="00EC173A"/>
    <w:rsid w:val="00EC4799"/>
    <w:rsid w:val="00ED0DD7"/>
    <w:rsid w:val="00ED33B4"/>
    <w:rsid w:val="00ED5921"/>
    <w:rsid w:val="00ED6B92"/>
    <w:rsid w:val="00ED742A"/>
    <w:rsid w:val="00EE149A"/>
    <w:rsid w:val="00EE2046"/>
    <w:rsid w:val="00EE3BE3"/>
    <w:rsid w:val="00EE5B40"/>
    <w:rsid w:val="00EE64D7"/>
    <w:rsid w:val="00EF17E6"/>
    <w:rsid w:val="00EF18B9"/>
    <w:rsid w:val="00F0077B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6961"/>
    <w:rsid w:val="00F47207"/>
    <w:rsid w:val="00F52BA3"/>
    <w:rsid w:val="00F53960"/>
    <w:rsid w:val="00F54865"/>
    <w:rsid w:val="00F565F6"/>
    <w:rsid w:val="00F60392"/>
    <w:rsid w:val="00F65830"/>
    <w:rsid w:val="00F66D82"/>
    <w:rsid w:val="00F75D82"/>
    <w:rsid w:val="00F76E39"/>
    <w:rsid w:val="00F772D5"/>
    <w:rsid w:val="00F870E7"/>
    <w:rsid w:val="00F923D3"/>
    <w:rsid w:val="00F92794"/>
    <w:rsid w:val="00F9469E"/>
    <w:rsid w:val="00F95541"/>
    <w:rsid w:val="00F95E64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3E43"/>
    <w:rsid w:val="00FB78B4"/>
    <w:rsid w:val="00FC210F"/>
    <w:rsid w:val="00FC283A"/>
    <w:rsid w:val="00FC4001"/>
    <w:rsid w:val="00FC5521"/>
    <w:rsid w:val="00FC780F"/>
    <w:rsid w:val="00FD0A46"/>
    <w:rsid w:val="00FD2D3B"/>
    <w:rsid w:val="00FD4318"/>
    <w:rsid w:val="00FD457F"/>
    <w:rsid w:val="00FE0212"/>
    <w:rsid w:val="00FE09A5"/>
    <w:rsid w:val="00FE19D9"/>
    <w:rsid w:val="00FE5AD1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723F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723F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723F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723F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St-737/2016-13</izvorni_sadrzaj>
    <derivirana_varijabla naziv="DomainObject.Oznaka_1">St-737/2016-13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GOMI d.o.o.</izvorni_sadrzaj>
    <derivirana_varijabla naziv="DomainObject.Predmet.ProtustrankaFormated_1">  GOMI d.o.o.</derivirana_varijabla>
  </DomainObject.Predmet.ProtustrankaFormated>
  <DomainObject.Predmet.ProtustrankaFormatedOIB>
    <izvorni_sadrzaj>  GOMI d.o.o., OIB 89932367050</izvorni_sadrzaj>
    <derivirana_varijabla naziv="DomainObject.Predmet.ProtustrankaFormatedOIB_1">  GOMI d.o.o., OIB 89932367050</derivirana_varijabla>
  </DomainObject.Predmet.ProtustrankaFormatedOIB>
  <DomainObject.Predmet.ProtustrankaFormatedWithAdress>
    <izvorni_sadrzaj> GOMI d.o.o., Samoborska cesta 175, 10000 Zagreb</izvorni_sadrzaj>
    <derivirana_varijabla naziv="DomainObject.Predmet.ProtustrankaFormatedWithAdress_1"> GOMI d.o.o., Samoborska cesta 175, 10000 Zagreb</derivirana_varijabla>
  </DomainObject.Predmet.ProtustrankaFormatedWithAdress>
  <DomainObject.Predmet.ProtustrankaFormatedWithAdressOIB>
    <izvorni_sadrzaj> GOMI d.o.o., OIB 89932367050, Samoborska cesta 175, 10000 Zagreb</izvorni_sadrzaj>
    <derivirana_varijabla naziv="DomainObject.Predmet.ProtustrankaFormatedWithAdressOIB_1"> GOMI d.o.o., OIB 89932367050, Samoborska cesta 175, 10000 Zagreb</derivirana_varijabla>
  </DomainObject.Predmet.ProtustrankaFormatedWithAdressOIB>
  <DomainObject.Predmet.ProtustrankaWithAdress>
    <izvorni_sadrzaj>GOMI d.o.o. Samoborska cesta 175, 10000 Zagreb</izvorni_sadrzaj>
    <derivirana_varijabla naziv="DomainObject.Predmet.ProtustrankaWithAdress_1">GOMI d.o.o. Samoborska cesta 175, 10000 Zagreb</derivirana_varijabla>
  </DomainObject.Predmet.ProtustrankaWithAdress>
  <DomainObject.Predmet.ProtustrankaWithAdressOIB>
    <izvorni_sadrzaj>GOMI d.o.o., OIB 89932367050, Samoborska cesta 175, 10000 Zagreb</izvorni_sadrzaj>
    <derivirana_varijabla naziv="DomainObject.Predmet.ProtustrankaWithAdressOIB_1">GOMI d.o.o., OIB 89932367050, Samoborska cesta 175, 10000 Zagreb</derivirana_varijabla>
  </DomainObject.Predmet.ProtustrankaWithAdressOIB>
  <DomainObject.Predmet.ProtustrankaNazivFormated>
    <izvorni_sadrzaj>GOMI d.o.o.</izvorni_sadrzaj>
    <derivirana_varijabla naziv="DomainObject.Predmet.ProtustrankaNazivFormated_1">GOMI d.o.o.</derivirana_varijabla>
  </DomainObject.Predmet.ProtustrankaNazivFormated>
  <DomainObject.Predmet.ProtustrankaNazivFormatedOIB>
    <izvorni_sadrzaj>GOMI d.o.o., OIB 89932367050</izvorni_sadrzaj>
    <derivirana_varijabla naziv="DomainObject.Predmet.ProtustrankaNazivFormatedOIB_1">GOMI d.o.o., OIB 89932367050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GOMI d.o.o.</item>
    </izvorni_sadrzaj>
    <derivirana_varijabla naziv="DomainObject.Predmet.ProtuStrankaListFormated_1">
      <item>GOMI d.o.o.</item>
    </derivirana_varijabla>
  </DomainObject.Predmet.ProtuStrankaListFormated>
  <DomainObject.Predmet.ProtuStrankaListFormatedOIB>
    <izvorni_sadrzaj>
      <item>GOMI d.o.o., OIB 89932367050</item>
    </izvorni_sadrzaj>
    <derivirana_varijabla naziv="DomainObject.Predmet.ProtuStrankaListFormatedOIB_1">
      <item>GOMI d.o.o., OIB 89932367050</item>
    </derivirana_varijabla>
  </DomainObject.Predmet.ProtuStrankaListFormatedOIB>
  <DomainObject.Predmet.ProtuStrankaListFormatedWithAdress>
    <izvorni_sadrzaj>
      <item>GOMI d.o.o., Samoborska cesta 175, 10000 Zagreb</item>
    </izvorni_sadrzaj>
    <derivirana_varijabla naziv="DomainObject.Predmet.ProtuStrankaListFormatedWithAdress_1">
      <item>GOMI d.o.o., Samoborska cesta 175, 10000 Zagreb</item>
    </derivirana_varijabla>
  </DomainObject.Predmet.ProtuStrankaListFormatedWithAdress>
  <DomainObject.Predmet.ProtuStrankaListFormatedWithAdressOIB>
    <izvorni_sadrzaj>
      <item>GOMI d.o.o., OIB 89932367050, Samoborska cesta 175, 10000 Zagreb</item>
    </izvorni_sadrzaj>
    <derivirana_varijabla naziv="DomainObject.Predmet.ProtuStrankaListFormatedWithAdressOIB_1">
      <item>GOMI d.o.o., OIB 89932367050, Samoborska cesta 175, 10000 Zagreb</item>
    </derivirana_varijabla>
  </DomainObject.Predmet.ProtuStrankaListFormatedWithAdressOIB>
  <DomainObject.Predmet.ProtuStrankaListNazivFormated>
    <izvorni_sadrzaj>
      <item>GOMI d.o.o.</item>
    </izvorni_sadrzaj>
    <derivirana_varijabla naziv="DomainObject.Predmet.ProtuStrankaListNazivFormated_1">
      <item>GOMI d.o.o.</item>
    </derivirana_varijabla>
  </DomainObject.Predmet.ProtuStrankaListNazivFormated>
  <DomainObject.Predmet.ProtuStrankaListNazivFormatedOIB>
    <izvorni_sadrzaj>
      <item>GOMI d.o.o., OIB 89932367050</item>
    </izvorni_sadrzaj>
    <derivirana_varijabla naziv="DomainObject.Predmet.ProtuStrankaListNazivFormatedOIB_1">
      <item>GOMI d.o.o., OIB 89932367050</item>
    </derivirana_varijabla>
  </DomainObject.Predmet.ProtuStrankaListNazivFormatedOIB>
  <DomainObject.Predmet.OstaliListFormated>
    <izvorni_sadrzaj>
      <item>Mario Bednjanec</item>
    </izvorni_sadrzaj>
    <derivirana_varijabla naziv="DomainObject.Predmet.OstaliListFormated_1">
      <item>Mario Bednjanec</item>
    </derivirana_varijabla>
  </DomainObject.Predmet.OstaliListFormated>
  <DomainObject.Predmet.OstaliListFormatedOIB>
    <izvorni_sadrzaj>
      <item>Mario Bednjanec, OIB 89139090704</item>
    </izvorni_sadrzaj>
    <derivirana_varijabla naziv="DomainObject.Predmet.OstaliListFormatedOIB_1">
      <item>Mario Bednjanec, OIB 89139090704</item>
    </derivirana_varijabla>
  </DomainObject.Predmet.OstaliListFormatedOIB>
  <DomainObject.Predmet.OstaliListFormatedWithAdress>
    <izvorni_sadrzaj>
      <item>Mario Bednjanec, Črešnjevec 46, 49215 Črešnjevec</item>
    </izvorni_sadrzaj>
    <derivirana_varijabla naziv="DomainObject.Predmet.OstaliListFormatedWithAdress_1">
      <item>Mario Bednjanec, Črešnjevec 46, 49215 Črešnjevec</item>
    </derivirana_varijabla>
  </DomainObject.Predmet.OstaliListFormatedWithAdress>
  <DomainObject.Predmet.OstaliListFormatedWithAdressOIB>
    <izvorni_sadrzaj>
      <item>Mario Bednjanec, OIB 89139090704, Črešnjevec 46, 49215 Črešnjevec</item>
    </izvorni_sadrzaj>
    <derivirana_varijabla naziv="DomainObject.Predmet.OstaliListFormatedWithAdressOIB_1">
      <item>Mario Bednjanec, OIB 89139090704, Črešnjevec 46, 49215 Črešnjevec</item>
    </derivirana_varijabla>
  </DomainObject.Predmet.OstaliListFormatedWithAdressOIB>
  <DomainObject.Predmet.OstaliListNazivFormated>
    <izvorni_sadrzaj>
      <item>Mario Bednjanec</item>
    </izvorni_sadrzaj>
    <derivirana_varijabla naziv="DomainObject.Predmet.OstaliListNazivFormated_1">
      <item>Mario Bednjanec</item>
    </derivirana_varijabla>
  </DomainObject.Predmet.OstaliListNazivFormated>
  <DomainObject.Predmet.OstaliListNazivFormatedOIB>
    <izvorni_sadrzaj>
      <item>Mario Bednjanec, OIB 89139090704</item>
    </izvorni_sadrzaj>
    <derivirana_varijabla naziv="DomainObject.Predmet.OstaliListNazivFormatedOIB_1">
      <item>Mario Bednjanec, OIB 89139090704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St-737/2016-13</izvorni_sadrzaj>
    <derivirana_varijabla naziv="DomainObject.PoslovniBrojDokumenta_1">St-737/2016-13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GOMI d.o.o.</izvorni_sadrzaj>
    <derivirana_varijabla naziv="DomainObject.Predmet.ProtustrankaIDrugi_1">GOMI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GOMI d.o.o., OIB 89932367050, Samoborska cesta 175, 10000 Zagreb</izvorni_sadrzaj>
    <derivirana_varijabla naziv="DomainObject.Predmet.ProtustrankaIDrugiAdressOIB_1">GOMI d.o.o., OIB 89932367050, Samoborska cesta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GOMI d.o.o.</item>
      <item>Mario Bednjanec</item>
    </izvorni_sadrzaj>
    <derivirana_varijabla naziv="DomainObject.Predmet.SudioniciListNaziv_1">
      <item>FINA Regionalni centar Zagreb</item>
      <item>GOMI d.o.o.</item>
      <item>Mario Bednjanec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GOMI d.o.o., OIB 89932367050, Samoborska cesta 175,10000 Zagreb</item>
      <item>Mario Bednjanec, OIB 89139090704, Črešnjevec 46,49215 Črešnjevec</item>
    </izvorni_sadrzaj>
    <derivirana_varijabla naziv="DomainObject.Predmet.SudioniciListAdressOIB_1">
      <item>FINA Regionalni centar Zagreb, OIB 85821130368, Trg svibanjskih žrtava 1995. br 1,10000 Zagreb</item>
      <item>GOMI d.o.o., OIB 89932367050, Samoborska cesta 175,10000 Zagreb</item>
      <item>Mario Bednjanec, OIB 89139090704, Črešnjevec 46,49215 Črešnjevec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89932367050</item>
      <item>, OIB 89139090704</item>
    </izvorni_sadrzaj>
    <derivirana_varijabla naziv="DomainObject.Predmet.SudioniciListNazivOIB_1">
      <item>, OIB 85821130368</item>
      <item>, OIB 89932367050</item>
      <item>, OIB 89139090704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St-737/2016-9</izvorni_sadrzaj>
    <derivirana_varijabla naziv="DomainObject.PredzadnjaOdlukaIzPredmeta.Oznaka_1">St-737/2016-9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66F79-C21D-4EF7-834C-91B98902B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705</properties:Characters>
  <properties:Lines>41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2019-05-17T09:09:00Z</dcterms:created>
  <dc:creator>Korisnik</dc:creator>
  <cp:lastModifiedBy>Valentina Delač</cp:lastModifiedBy>
  <cp:lastPrinted>2019-05-17T09:18:00Z</cp:lastPrinted>
  <dcterms:modified xmlns:xsi="http://www.w3.org/2001/XMLSchema-instance" xsi:type="dcterms:W3CDTF">2019-05-17T09:18:00Z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St-737/2016-13 / Odluka - Zaključak (gomi___očitovanje_stečajnog_upravitelja_91.docx)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