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a0bc" w14:paraId="453a0bc" w:rsidRDefault="00AE649C" w:rsidP="00FA5B5E" w:rsidR="00AE649C" w:rsidRPr="00B76F3C">
      <w:pPr>
        <w:pStyle w:val="Naslov3"/>
        <w15:collapsed w:val="false"/>
      </w:pPr>
    </w:p>
    <w:p w:rsidRDefault="007333E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333ED" w:rsidP="007333ED" w:rsidR="007333ED">
      <w:pPr>
        <w:jc w:val="right"/>
        <w:rPr>
          <w:b/>
        </w:rPr>
      </w:pPr>
      <w:r>
        <w:rPr>
          <w:b/>
        </w:rPr>
        <w:t>3 St-134/2016-9</w:t>
      </w:r>
    </w:p>
    <w:p w:rsidRDefault="007333ED" w:rsidP="007333ED" w:rsidR="007333E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333ED" w:rsidP="007333ED" w:rsidR="007333ED" w:rsidRPr="007333ED">
      <w:pPr>
        <w:jc w:val="center"/>
        <w:rPr>
          <w:b/>
        </w:rPr>
      </w:pPr>
      <w:r>
        <w:rPr>
          <w:b/>
        </w:rPr>
        <w:t>R J E Š E N J E</w:t>
      </w:r>
    </w:p>
    <w:p w:rsidRDefault="007333ED" w:rsidP="007333ED" w:rsidR="007333ED" w:rsidRPr="007333ED">
      <w:pPr>
        <w:ind w:firstLine="708"/>
        <w:jc w:val="both"/>
      </w:pPr>
      <w:r>
        <w:t xml:space="preserve">TRGOVAČKI SUD U BJELOVARU, OIB 07942269267, po stečajnom sucu Sanjani Zorinc odlučujući po prijedlogu Republike Hrvatske, Ministarstva financija, Porezne uprave, Područnog ureda Sjeverna Hrvatska, koju zastupa Županijsko državno odvjetništvo u Bjelovaru, za otvaranje stečajnog postupka nad dužnikom DABAR d.o.o. iz Bjelovara, </w:t>
      </w:r>
      <w:proofErr w:type="spellStart"/>
      <w:r>
        <w:t>Mlinovac</w:t>
      </w:r>
      <w:proofErr w:type="spellEnd"/>
      <w:r>
        <w:t xml:space="preserve"> 63,  OIB 86734826676, MBS 010012627,  dana 10. svibnja 2016. godine </w:t>
      </w:r>
    </w:p>
    <w:p w:rsidRDefault="007333ED" w:rsidP="007333ED" w:rsidR="007333ED">
      <w:pPr>
        <w:jc w:val="center"/>
        <w:rPr>
          <w:b/>
        </w:rPr>
      </w:pPr>
      <w:r>
        <w:rPr>
          <w:b/>
        </w:rPr>
        <w:t>r i j e š i o  j e</w:t>
      </w:r>
    </w:p>
    <w:p w:rsidRDefault="007333ED" w:rsidP="007333ED" w:rsidR="007333ED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53.780,00 kn. </w:t>
      </w:r>
    </w:p>
    <w:p w:rsidRDefault="007333ED" w:rsidP="007333ED" w:rsidR="007333ED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7333ED" w:rsidP="007333ED" w:rsidR="007333ED">
      <w:pPr>
        <w:jc w:val="center"/>
      </w:pPr>
      <w:r>
        <w:rPr>
          <w:b/>
        </w:rPr>
        <w:t>Obrazloženje</w:t>
      </w:r>
    </w:p>
    <w:p w:rsidRDefault="007333ED" w:rsidP="007333ED" w:rsidR="007333ED">
      <w:pPr>
        <w:jc w:val="both"/>
      </w:pPr>
      <w:r>
        <w:tab/>
        <w:t>Budući da iz izvješća privremenog stečajnog upravitelja prije otvar</w:t>
      </w:r>
      <w:r>
        <w:t>anja stečajnog postupka, od 22</w:t>
      </w:r>
      <w:r>
        <w:t xml:space="preserve">. travnja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7333ED" w:rsidP="007333ED" w:rsidR="007333ED" w:rsidRPr="007333ED">
      <w:pPr>
        <w:jc w:val="center"/>
      </w:pPr>
      <w:r>
        <w:t xml:space="preserve">U Bjelovaru, 10. svibnja 2016. godine </w:t>
      </w:r>
    </w:p>
    <w:p w:rsidRDefault="007333ED" w:rsidP="007333ED" w:rsidR="007333E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7333ED" w:rsidP="007333ED" w:rsidR="007333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7333ED" w:rsidP="007333ED" w:rsidR="007333ED">
      <w:pPr>
        <w:jc w:val="both"/>
      </w:pPr>
    </w:p>
    <w:p w:rsidRDefault="007333ED" w:rsidP="007333ED" w:rsidR="007333ED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7333ED" w:rsidP="007333ED" w:rsidR="007333ED">
      <w:pPr>
        <w:jc w:val="both"/>
      </w:pPr>
    </w:p>
    <w:p w:rsidRDefault="007333ED" w:rsidP="007333ED" w:rsidR="007333ED">
      <w:pPr>
        <w:jc w:val="both"/>
      </w:pPr>
      <w:proofErr w:type="spellStart"/>
      <w:r>
        <w:t>Rj</w:t>
      </w:r>
      <w:proofErr w:type="spellEnd"/>
      <w:r>
        <w:t>.</w:t>
      </w:r>
    </w:p>
    <w:p w:rsidRDefault="007333ED" w:rsidP="007333ED" w:rsidR="007333ED">
      <w:pPr>
        <w:jc w:val="both"/>
      </w:pPr>
      <w:r>
        <w:t>Dna: e-oglasna ploča</w:t>
      </w:r>
    </w:p>
    <w:p w:rsidRDefault="007333ED" w:rsidP="007333ED" w:rsidR="00DA0242">
      <w:pPr>
        <w:jc w:val="both"/>
      </w:pPr>
      <w:proofErr w:type="spellStart"/>
      <w:r>
        <w:t>Bj</w:t>
      </w:r>
      <w:proofErr w:type="spellEnd"/>
      <w:r>
        <w:t>. 10.5.2016.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3ED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St-134/2016-9</izvorni_sadrzaj>
    <derivirana_varijabla naziv="DomainObject.Oznaka_1">St-134/2016-9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društvo s ograničenom odgovornošću za trgovinu i usluge, Bjelovar zastupanog po punomoćniku ŽELJKO MARTINOVIĆ</izvorni_sadrzaj>
    <derivirana_varijabla naziv="DomainObject.Predmet.ProtustrankaFormated_1">  DABAR društvo s ograničenom odgovornošću za trgovinu i usluge, Bjelovar zastupanog po punomoćniku ŽELJKO MARTINOVIĆ</derivirana_varijabla>
  </DomainObject.Predmet.ProtustrankaFormated>
  <DomainObject.Predmet.ProtustrankaFormatedOIB>
    <izvorni_sadrzaj>  DABAR društvo s ograničenom odgovornošću za trgovinu i usluge, Bjelovar, OIB 86734826676 zastupanog po punomoćniku ŽELJKO MARTINOVIĆ</izvorni_sadrzaj>
    <derivirana_varijabla naziv="DomainObject.Predmet.ProtustrankaFormatedOIB_1">  DABAR društvo s ograničenom odgovornošću za trgovinu i usluge, Bjelovar, OIB 86734826676 zastupanog po punomoćniku ŽELJKO MARTINOVIĆ</derivirana_varijabla>
  </DomainObject.Predmet.ProtustrankaFormatedOIB>
  <DomainObject.Predmet.ProtustrankaFormatedWithAdress>
    <izvorni_sadrzaj> DABAR društvo s ograničenom odgovornošću za trgovinu i usluge, Bjelovar, Mlinovac 63, 43000 Bjelovar zastupanog po punomoćniku ŽELJKO MARTINOVIĆ</izvorni_sadrzaj>
    <derivirana_varijabla naziv="DomainObject.Predmet.ProtustrankaFormatedWithAdress_1"> DABAR društvo s ograničenom odgovornošću za trgovinu i usluge, Bjelovar, Mlinovac 63, 43000 Bjelovar zastupanog po punomoćniku ŽELJKO MARTINOVIĆ</derivirana_varijabla>
  </DomainObject.Predmet.ProtustrankaFormatedWithAdress>
  <DomainObject.Predmet.ProtustrankaFormatedWithAdressOIB>
    <izvorni_sadrzaj> DABAR društvo s ograničenom odgovornošću za trgovinu i usluge, Bjelovar, OIB 86734826676, Mlinovac 63, 43000 Bjelovar zastupanog po punomoćniku ŽELJKO MARTINOVIĆ</izvorni_sadrzaj>
    <derivirana_varijabla naziv="DomainObject.Predmet.ProtustrankaFormatedWithAdressOIB_1"> DABAR društvo s ograničenom odgovornošću za trgovinu i usluge, Bjelovar, OIB 86734826676, Mlinovac 63, 43000 Bjelovar zastupanog po punomoćniku ŽELJKO MARTINOVIĆ</derivirana_varijabla>
  </DomainObject.Predmet.ProtustrankaFormatedWithAdressOIB>
  <DomainObject.Predmet.ProtustrankaWithAdress>
    <izvorni_sadrzaj>DABAR društvo s ograničenom odgovornošću za trgovinu i usluge, Bjelovar Mlinovac 63, 43000 Bjelovar</izvorni_sadrzaj>
    <derivirana_varijabla naziv="DomainObject.Predmet.ProtustrankaWithAdress_1">DABAR društvo s ograničenom odgovornošću za trgovinu i usluge, Bjelovar Mlinovac 63, 43000 Bjelovar</derivirana_varijabla>
  </DomainObject.Predmet.ProtustrankaWithAdress>
  <DomainObject.Predmet.ProtustrankaWithAdressOIB>
    <izvorni_sadrzaj>DABAR društvo s ograničenom odgovornošću za trgovinu i usluge, Bjelovar, OIB 86734826676, Mlinovac 63, 43000 Bjelovar</izvorni_sadrzaj>
    <derivirana_varijabla naziv="DomainObject.Predmet.ProtustrankaWithAdressOIB_1">DABAR društvo s ograničenom odgovornošću za trgovinu i usluge, Bjelovar, OIB 86734826676, Mlinovac 63, 43000 Bjelovar</derivirana_varijabla>
  </DomainObject.Predmet.ProtustrankaWithAdressOIB>
  <DomainObject.Predmet.ProtustrankaNazivFormated>
    <izvorni_sadrzaj>DABAR društvo s ograničenom odgovornošću za trgovinu i usluge, Bjelovar</izvorni_sadrzaj>
    <derivirana_varijabla naziv="DomainObject.Predmet.ProtustrankaNazivFormated_1">DABAR društvo s ograničenom odgovornošću za trgovinu i usluge, Bjelovar</derivirana_varijabla>
  </DomainObject.Predmet.ProtustrankaNazivFormated>
  <DomainObject.Predmet.ProtustrankaNazivFormatedOIB>
    <izvorni_sadrzaj>DABAR društvo s ograničenom odgovornošću za trgovinu i usluge, Bjelovar, OIB 86734826676</izvorni_sadrzaj>
    <derivirana_varijabla naziv="DomainObject.Predmet.ProtustrankaNazivFormatedOIB_1">DABAR društvo s ograničenom odgovornošću za trgovinu i usluge, Bjelovar, OIB 86734826676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DABAR društvo s ograničenom odgovornošću za trgovinu i usluge, Bjelovar zastupanog po punomoćniku ŽELJKO MARTINOVIĆ</item>
    </izvorni_sadrzaj>
    <derivirana_varijabla naziv="DomainObject.Predmet.ProtuStrankaListFormated_1">
      <item>DABAR društvo s ograničenom odgovornošću za trgovinu i usluge, Bjelovar zastupanog po punomoćniku ŽELJKO MARTINOVIĆ</item>
    </derivirana_varijabla>
  </DomainObject.Predmet.ProtuStrankaListFormated>
  <DomainObject.Predmet.ProtuStrankaListFormatedOIB>
    <izvorni_sadrzaj>
      <item>DABAR društvo s ograničenom odgovornošću za trgovinu i usluge, Bjelovar, OIB 86734826676 zastupanog po punomoćniku ŽELJKO MARTINOVIĆ</item>
    </izvorni_sadrzaj>
    <derivirana_varijabla naziv="DomainObject.Predmet.ProtuStrankaListFormatedOIB_1">
      <item>DABAR društvo s ograničenom odgovornošću za trgovinu i usluge, Bjelovar, OIB 86734826676 zastupanog po punomoćniku ŽELJKO MARTINOVIĆ</item>
    </derivirana_varijabla>
  </DomainObject.Predmet.ProtuStrankaListFormatedOIB>
  <DomainObject.Predmet.ProtuStrankaListFormatedWithAdress>
    <izvorni_sadrzaj>
      <item>DABAR društvo s ograničenom odgovornošću za trgovinu i usluge, Bjelovar, Mlinovac 63, 43000 Bjelovar zastupanog po punomoćniku ŽELJKO MARTINOVIĆ</item>
    </izvorni_sadrzaj>
    <derivirana_varijabla naziv="DomainObject.Predmet.ProtuStrankaListFormatedWithAdress_1">
      <item>DABAR društvo s ograničenom odgovornošću za trgovinu i usluge, Bjelovar, Mlinovac 63, 43000 Bjelovar zastupanog po punomoćniku ŽELJKO MARTINOVIĆ</item>
    </derivirana_varijabla>
  </DomainObject.Predmet.ProtuStrankaListFormatedWithAdress>
  <DomainObject.Predmet.ProtuStrankaListFormatedWithAdressOIB>
    <izvorni_sadrzaj>
      <item>DABAR društvo s ograničenom odgovornošću za trgovinu i usluge, Bjelovar, OIB 86734826676, Mlinovac 63, 43000 Bjelovar zastupanog po punomoćniku ŽELJKO MARTINOVIĆ</item>
    </izvorni_sadrzaj>
    <derivirana_varijabla naziv="DomainObject.Predmet.ProtuStrankaListFormatedWithAdressOIB_1">
      <item>DABAR društvo s ograničenom odgovornošću za trgovinu i usluge, Bjelovar, OIB 86734826676, Mlinovac 63, 43000 Bjelovar zastupanog po punomoćniku ŽELJKO MARTINOVIĆ</item>
    </derivirana_varijabla>
  </DomainObject.Predmet.ProtuStrankaListFormatedWithAdressOIB>
  <DomainObject.Predmet.ProtuStrankaListNazivFormated>
    <izvorni_sadrzaj>
      <item>DABAR društvo s ograničenom odgovornošću za trgovinu i usluge, Bjelovar</item>
    </izvorni_sadrzaj>
    <derivirana_varijabla naziv="DomainObject.Predmet.ProtuStrankaListNazivFormated_1">
      <item>DABAR društvo s ograničenom odgovornošću za trgovinu i usluge, Bjelovar</item>
    </derivirana_varijabla>
  </DomainObject.Predmet.ProtuStrankaListNazivFormated>
  <DomainObject.Predmet.ProtuStrankaListNazivFormatedOIB>
    <izvorni_sadrzaj>
      <item>DABAR društvo s ograničenom odgovornošću za trgovinu i usluge, Bjelovar, OIB 86734826676</item>
    </izvorni_sadrzaj>
    <derivirana_varijabla naziv="DomainObject.Predmet.ProtuStrankaListNazivFormatedOIB_1">
      <item>DABAR društvo s ograničenom odgovornošću za trgovinu i usluge, Bjelovar, OIB 86734826676</item>
    </derivirana_varijabla>
  </DomainObject.Predmet.ProtuStrankaListNazivFormatedOIB>
  <DomainObject.Predmet.OstaliListFormated>
    <izvorni_sadrzaj>
      <item>ŽELJKO MARTINOVIĆ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ŽELJKO MARTINOVIĆ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ŽELJKO MARTINOVIĆ, OIB 37070855001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ŽELJKO MARTINOVIĆ, OIB 37070855001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ŽELJKO MARTINOVIĆ,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ŽELJKO MARTINOVIĆ,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ŽELJKO MARTINOVIĆ, OIB 37070855001,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ŽELJKO MARTINOVIĆ, OIB 37070855001, Mlinovac 63, 43000 Bjelovar punomoćnik sudionika u postupku DABAR društvo s ograničenom odgovornošću za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ŽELJKO MARTINOVIĆ</item>
      <item>ŽUPANIJSKO DRŽAVNO ODVJETNIŠTVO U BJELOVARU</item>
    </izvorni_sadrzaj>
    <derivirana_varijabla naziv="DomainObject.Predmet.OstaliListNazivFormated_1">
      <item>ŽELJKO MARTINOVIĆ</item>
      <item>ŽUPANIJSKO DRŽAVNO ODVJETNIŠTVO U BJELOVARU</item>
    </derivirana_varijabla>
  </DomainObject.Predmet.OstaliListNazivFormated>
  <DomainObject.Predmet.OstaliListNazivFormatedOIB>
    <izvorni_sadrzaj>
      <item>ŽELJKO MARTINOVIĆ, OIB 37070855001</item>
      <item>ŽUPANIJSKO DRŽAVNO ODVJETNIŠTVO U BJELOVARU</item>
    </izvorni_sadrzaj>
    <derivirana_varijabla naziv="DomainObject.Predmet.OstaliListNazivFormatedOIB_1">
      <item>ŽELJKO MARTINOVIĆ, OIB 37070855001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St-134/2016-9</izvorni_sadrzaj>
    <derivirana_varijabla naziv="DomainObject.PoslovniBrojDokumenta_1">St-134/2016-9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DABAR društvo s ograničenom odgovornošću za trgovinu i usluge, Bjelovar</izvorni_sadrzaj>
    <derivirana_varijabla naziv="DomainObject.Predmet.ProtustrankaIDrugi_1">DABAR društvo s ograničenom odgovornošću za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DABAR društvo s ograničenom odgovornošću za trgovinu i usluge, Bjelovar, OIB 86734826676, Mlinovac 63, 43000 Bjelovar</izvorni_sadrzaj>
    <derivirana_varijabla naziv="DomainObject.Predmet.ProtustrankaIDrugiAdressOIB_1">DABAR društvo s ograničenom odgovornošću za trgovinu i usluge, Bjelovar, OIB 86734826676, Mlinovac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C43EE-D961-4FAD-8994-78FFAC2E5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1136</properties:Characters>
  <properties:Lines>30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2016-05-10T07:41:00Z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