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7ed2" w14:paraId="39a7ed2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A6372F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  <w:t xml:space="preserve">     </w:t>
      </w:r>
      <w:r w:rsidR="000664C3">
        <w:rPr>
          <w:rFonts w:cs="Times New Roman" w:eastAsia="Times New Roman"/>
          <w:lang w:eastAsia="hr-HR"/>
        </w:rPr>
        <w:t xml:space="preserve">           </w:t>
      </w:r>
      <w:r>
        <w:rPr>
          <w:rFonts w:cs="Times New Roman" w:eastAsia="Times New Roman"/>
          <w:lang w:eastAsia="hr-HR"/>
        </w:rPr>
        <w:t xml:space="preserve"> </w:t>
      </w:r>
      <w:r w:rsidR="00EA5432">
        <w:rPr>
          <w:rFonts w:cs="Times New Roman" w:eastAsia="Times New Roman"/>
          <w:lang w:eastAsia="hr-HR"/>
        </w:rPr>
        <w:t>48. St-3065</w:t>
      </w:r>
      <w:r w:rsidR="00B0043B">
        <w:rPr>
          <w:rFonts w:cs="Times New Roman" w:eastAsia="Times New Roman"/>
          <w:lang w:eastAsia="hr-HR"/>
        </w:rPr>
        <w:t>/</w:t>
      </w:r>
      <w:r w:rsidR="00B615BA">
        <w:rPr>
          <w:rFonts w:cs="Times New Roman" w:eastAsia="Times New Roman"/>
          <w:lang w:eastAsia="hr-HR"/>
        </w:rPr>
        <w:t>15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B615BA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B615BA" w:rsidP="00B615BA" w:rsidR="00B615BA">
      <w:pPr>
        <w:jc w:val="center"/>
      </w:pPr>
      <w:r>
        <w:t>R J E Š E N J E</w:t>
      </w:r>
    </w:p>
    <w:p w:rsidRDefault="00B615BA" w:rsidP="00B615BA" w:rsidR="00B615BA">
      <w:pPr>
        <w:jc w:val="both"/>
      </w:pPr>
      <w:r>
        <w:tab/>
        <w:t>Trgovački sud u Zagrebu po sucu</w:t>
      </w:r>
      <w:r w:rsidR="00EA5432">
        <w:t xml:space="preserve"> toga suda Vesni Sremac Šoštar </w:t>
      </w:r>
      <w:r>
        <w:t>u skraćenom stečajnom postupku pokrenutim nad dužnikom</w:t>
      </w:r>
      <w:r w:rsidR="006C2762">
        <w:t xml:space="preserve"> </w:t>
      </w:r>
      <w:r w:rsidR="00EA5432" w:rsidRPr="00EA5432">
        <w:t>UDRUGA NASELJENIKA OPĆINE SUNJA, Sunja, Matije Gupca 3, OIB: 95856619056</w:t>
      </w:r>
      <w:r w:rsidR="006C2762">
        <w:t xml:space="preserve">, </w:t>
      </w:r>
      <w:r>
        <w:t xml:space="preserve">dana </w:t>
      </w:r>
      <w:r w:rsidR="00EA5432">
        <w:t>12. listopada</w:t>
      </w:r>
      <w:r w:rsidR="00BF1E83">
        <w:t xml:space="preserve"> </w:t>
      </w:r>
      <w:r>
        <w:t>2016.</w:t>
      </w:r>
      <w:r w:rsidR="000664C3">
        <w:t xml:space="preserve"> godine</w:t>
      </w:r>
      <w:r>
        <w:t xml:space="preserve"> 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AC5027" w:rsidR="00B615BA" w:rsidRPr="00CE6C58">
      <w:pPr>
        <w:ind w:left="708"/>
        <w:jc w:val="both"/>
      </w:pPr>
      <w:r>
        <w:t>Ispravlja se rješenje ovo</w:t>
      </w:r>
      <w:r w:rsidR="00B526E0">
        <w:t>g su</w:t>
      </w:r>
      <w:r w:rsidR="00EA5432">
        <w:t>da, poslovni broj St-3065/15 od 30. ožujka</w:t>
      </w:r>
      <w:r w:rsidR="006C2762">
        <w:t xml:space="preserve"> </w:t>
      </w:r>
      <w:r>
        <w:t>2016. na način da u izreci rj</w:t>
      </w:r>
      <w:r w:rsidR="00CE6C58">
        <w:t>ešenja pod točkom I</w:t>
      </w:r>
      <w:r w:rsidR="00EA5432">
        <w:t>V</w:t>
      </w:r>
      <w:r w:rsidR="00CE6C58">
        <w:t xml:space="preserve">., </w:t>
      </w:r>
      <w:r>
        <w:t>umjesto riječi: „</w:t>
      </w:r>
      <w:r w:rsidR="00EA5432">
        <w:t>iz sudskog registra</w:t>
      </w:r>
      <w:r w:rsidR="00CE6C58">
        <w:t>,</w:t>
      </w:r>
      <w:r>
        <w:t>“ ima pravilno pisati: „</w:t>
      </w:r>
      <w:r w:rsidR="00EA5432">
        <w:t>iz Registra udruga Republike Hrvatske</w:t>
      </w:r>
      <w:r w:rsidR="00CE6C58">
        <w:t>".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B526E0">
        <w:t xml:space="preserve">ovog suda, poslovni broj </w:t>
      </w:r>
      <w:r w:rsidR="00EA5432">
        <w:t xml:space="preserve">gornji, od 30. ožujka 2016., </w:t>
      </w:r>
      <w:r>
        <w:t>u točki</w:t>
      </w:r>
      <w:r w:rsidR="00EA5432">
        <w:t xml:space="preserve"> IV</w:t>
      </w:r>
      <w:r w:rsidR="00CE6C58">
        <w:t>.</w:t>
      </w:r>
      <w:r>
        <w:t xml:space="preserve"> </w:t>
      </w:r>
      <w:r w:rsidR="00EA5432">
        <w:t>I</w:t>
      </w:r>
      <w:r>
        <w:t>zreke</w:t>
      </w:r>
      <w:r w:rsidR="00EA5432">
        <w:t>,</w:t>
      </w:r>
      <w:r>
        <w:t xml:space="preserve"> došlo je do</w:t>
      </w:r>
      <w:r w:rsidR="00EA5432">
        <w:t xml:space="preserve"> očite pogreške u pisanju, </w:t>
      </w:r>
      <w:r>
        <w:t>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EA5432" w:rsidP="00B615BA" w:rsidR="00B615BA">
      <w:pPr>
        <w:jc w:val="center"/>
      </w:pPr>
      <w:r>
        <w:t>U Zagrebu, 12. listopada</w:t>
      </w:r>
      <w:r w:rsidR="00BF1E83">
        <w:t xml:space="preserve"> </w:t>
      </w:r>
      <w:r w:rsidR="00B615BA">
        <w:t>2016.</w:t>
      </w:r>
      <w:r>
        <w:t xml:space="preserve"> g</w:t>
      </w:r>
      <w:r w:rsidR="000664C3">
        <w:t xml:space="preserve">. </w:t>
      </w:r>
    </w:p>
    <w:p w:rsidRDefault="00B526E0" w:rsidP="00AC5027" w:rsidR="00B526E0">
      <w:pPr>
        <w:pStyle w:val="Bezproreda"/>
        <w:jc w:val="right"/>
      </w:pPr>
    </w:p>
    <w:p w:rsidRDefault="00AC5027" w:rsidP="00AC5027" w:rsidR="00B526E0">
      <w:pPr>
        <w:pStyle w:val="Bezproreda"/>
        <w:jc w:val="right"/>
      </w:pPr>
      <w:r>
        <w:t>SUDAC:</w:t>
      </w:r>
    </w:p>
    <w:p w:rsidRDefault="00B039AB" w:rsidP="00AC5027" w:rsidR="00AC5027">
      <w:pPr>
        <w:pStyle w:val="Bezproreda"/>
        <w:jc w:val="right"/>
      </w:pPr>
      <w:r>
        <w:t>Vesna Sremac Šoštar</w:t>
      </w:r>
      <w:r w:rsidR="00586891">
        <w:t xml:space="preserve">, v.r. </w:t>
      </w:r>
    </w:p>
    <w:p w:rsidRDefault="00B526E0" w:rsidP="00AC5027" w:rsidR="00B526E0">
      <w:pPr>
        <w:pStyle w:val="Bezproreda"/>
        <w:jc w:val="right"/>
      </w:pPr>
    </w:p>
    <w:p w:rsidRDefault="00AC5027" w:rsidP="00235880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235880" w:rsidR="00AC5027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1A67D2" w:rsidP="00B039AB" w:rsidR="001A67D2">
      <w:pPr>
        <w:pStyle w:val="Bezproreda"/>
      </w:pPr>
    </w:p>
    <w:p w:rsidRDefault="00B039AB" w:rsidP="00B039AB" w:rsidR="00B039AB" w:rsidRPr="001A5714">
      <w:pPr>
        <w:pStyle w:val="Bezproreda"/>
      </w:pPr>
    </w:p>
    <w:p w:rsidRDefault="00586891" w:rsidP="001A5714" w:rsidR="001A5714">
      <w:pPr>
        <w:pStyle w:val="Bezproreda"/>
        <w:ind w:left="720"/>
        <w:jc w:val="right"/>
      </w:pPr>
      <w:r>
        <w:t>Za točnost otpravka-ovlašteni službenik:</w:t>
      </w:r>
    </w:p>
    <w:p w:rsidRDefault="00586891" w:rsidP="001A5714" w:rsidR="00586891" w:rsidRPr="001A5714">
      <w:pPr>
        <w:pStyle w:val="Bezproreda"/>
        <w:ind w:left="720"/>
        <w:jc w:val="right"/>
      </w:pPr>
      <w:r>
        <w:t>Zlatka Plivelić</w:t>
      </w:r>
    </w:p>
    <w:sectPr w:rsidR="00586891" w:rsidRPr="001A57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664C3"/>
    <w:rsid w:val="001250F5"/>
    <w:rsid w:val="00151FB7"/>
    <w:rsid w:val="00196583"/>
    <w:rsid w:val="001A5714"/>
    <w:rsid w:val="001A67D2"/>
    <w:rsid w:val="00215752"/>
    <w:rsid w:val="00235880"/>
    <w:rsid w:val="002815AA"/>
    <w:rsid w:val="002D1A23"/>
    <w:rsid w:val="00315447"/>
    <w:rsid w:val="00336352"/>
    <w:rsid w:val="0043166D"/>
    <w:rsid w:val="00432F88"/>
    <w:rsid w:val="00477107"/>
    <w:rsid w:val="00586891"/>
    <w:rsid w:val="005F3835"/>
    <w:rsid w:val="0068538F"/>
    <w:rsid w:val="006C2762"/>
    <w:rsid w:val="00966570"/>
    <w:rsid w:val="00A14196"/>
    <w:rsid w:val="00A6372F"/>
    <w:rsid w:val="00A821CA"/>
    <w:rsid w:val="00AB20F9"/>
    <w:rsid w:val="00AC5027"/>
    <w:rsid w:val="00B0043B"/>
    <w:rsid w:val="00B039AB"/>
    <w:rsid w:val="00B37003"/>
    <w:rsid w:val="00B526E0"/>
    <w:rsid w:val="00B615BA"/>
    <w:rsid w:val="00BF1E83"/>
    <w:rsid w:val="00BF3216"/>
    <w:rsid w:val="00C10B09"/>
    <w:rsid w:val="00CC2854"/>
    <w:rsid w:val="00CE6C58"/>
    <w:rsid w:val="00D70D17"/>
    <w:rsid w:val="00EA5432"/>
    <w:rsid w:val="00ED2644"/>
    <w:rsid w:val="00F879FD"/>
    <w:rsid w:val="00FC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AB2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0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0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0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0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AB2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0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0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0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0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St-3065/2015-12</izvorni_sadrzaj>
    <derivirana_varijabla naziv="DomainObject.Oznaka_1">St-3065/2015-12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3065</izvorni_sadrzaj>
    <derivirana_varijabla naziv="DomainObject.Predmet.Broj_1">3065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rujna 2016.</izvorni_sadrzaj>
    <derivirana_varijabla naziv="DomainObject.Predmet.DatumZatvaranja_1">5.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St-3065/2015</izvorni_sadrzaj>
    <derivirana_varijabla naziv="DomainObject.Predmet.OznakaBroj_1">St-3065/2015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naseljenika općine Sunja</izvorni_sadrzaj>
    <derivirana_varijabla naziv="DomainObject.Predmet.ProtustrankaFormated_1">  Udruga naseljenika općine Sunja</derivirana_varijabla>
  </DomainObject.Predmet.ProtustrankaFormated>
  <DomainObject.Predmet.ProtustrankaFormatedOIB>
    <izvorni_sadrzaj>  Udruga naseljenika općine Sunja, OIB 95856619056</izvorni_sadrzaj>
    <derivirana_varijabla naziv="DomainObject.Predmet.ProtustrankaFormatedOIB_1">  Udruga naseljenika općine Sunja, OIB 95856619056</derivirana_varijabla>
  </DomainObject.Predmet.ProtustrankaFormatedOIB>
  <DomainObject.Predmet.ProtustrankaFormatedWithAdress>
    <izvorni_sadrzaj> Udruga naseljenika općine Sunja, Matije Gupca 3, 44210 Sunja</izvorni_sadrzaj>
    <derivirana_varijabla naziv="DomainObject.Predmet.ProtustrankaFormatedWithAdress_1"> Udruga naseljenika općine Sunja, Matije Gupca 3, 44210 Sunja</derivirana_varijabla>
  </DomainObject.Predmet.ProtustrankaFormatedWithAdress>
  <DomainObject.Predmet.ProtustrankaFormatedWithAdressOIB>
    <izvorni_sadrzaj> Udruga naseljenika općine Sunja, OIB 95856619056, Matije Gupca 3, 44210 Sunja</izvorni_sadrzaj>
    <derivirana_varijabla naziv="DomainObject.Predmet.ProtustrankaFormatedWithAdressOIB_1"> Udruga naseljenika općine Sunja, OIB 95856619056, Matije Gupca 3, 44210 Sunja</derivirana_varijabla>
  </DomainObject.Predmet.ProtustrankaFormatedWithAdressOIB>
  <DomainObject.Predmet.ProtustrankaWithAdress>
    <izvorni_sadrzaj>Udruga naseljenika općine Sunja Matije Gupca 3, 44210 Sunja</izvorni_sadrzaj>
    <derivirana_varijabla naziv="DomainObject.Predmet.ProtustrankaWithAdress_1">Udruga naseljenika općine Sunja Matije Gupca 3, 44210 Sunja</derivirana_varijabla>
  </DomainObject.Predmet.ProtustrankaWithAdress>
  <DomainObject.Predmet.ProtustrankaWithAdressOIB>
    <izvorni_sadrzaj>Udruga naseljenika općine Sunja, OIB 95856619056, Matije Gupca 3, 44210 Sunja</izvorni_sadrzaj>
    <derivirana_varijabla naziv="DomainObject.Predmet.ProtustrankaWithAdressOIB_1">Udruga naseljenika općine Sunja, OIB 95856619056, Matije Gupca 3, 44210 Sunja</derivirana_varijabla>
  </DomainObject.Predmet.ProtustrankaWithAdressOIB>
  <DomainObject.Predmet.ProtustrankaNazivFormated>
    <izvorni_sadrzaj>Udruga naseljenika općine Sunja</izvorni_sadrzaj>
    <derivirana_varijabla naziv="DomainObject.Predmet.ProtustrankaNazivFormated_1">Udruga naseljenika općine Sunja</derivirana_varijabla>
  </DomainObject.Predmet.ProtustrankaNazivFormated>
  <DomainObject.Predmet.ProtustrankaNazivFormatedOIB>
    <izvorni_sadrzaj>Udruga naseljenika općine Sunja, OIB 95856619056</izvorni_sadrzaj>
    <derivirana_varijabla naziv="DomainObject.Predmet.ProtustrankaNazivFormatedOIB_1">Udruga naseljenika općine Sunja, OIB 95856619056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naseljenika općine Sunja</item>
    </izvorni_sadrzaj>
    <derivirana_varijabla naziv="DomainObject.Predmet.ProtuStrankaListFormated_1">
      <item>Udruga naseljenika općine Sunja</item>
    </derivirana_varijabla>
  </DomainObject.Predmet.ProtuStrankaListFormated>
  <DomainObject.Predmet.ProtuStrankaListFormatedOIB>
    <izvorni_sadrzaj>
      <item>Udruga naseljenika općine Sunja, OIB 95856619056</item>
    </izvorni_sadrzaj>
    <derivirana_varijabla naziv="DomainObject.Predmet.ProtuStrankaListFormatedOIB_1">
      <item>Udruga naseljenika općine Sunja, OIB 95856619056</item>
    </derivirana_varijabla>
  </DomainObject.Predmet.ProtuStrankaListFormatedOIB>
  <DomainObject.Predmet.ProtuStrankaListFormatedWithAdress>
    <izvorni_sadrzaj>
      <item>Udruga naseljenika općine Sunja, Matije Gupca 3, 44210 Sunja</item>
    </izvorni_sadrzaj>
    <derivirana_varijabla naziv="DomainObject.Predmet.ProtuStrankaListFormatedWithAdress_1">
      <item>Udruga naseljenika općine Sunja, Matije Gupca 3, 44210 Sunja</item>
    </derivirana_varijabla>
  </DomainObject.Predmet.ProtuStrankaListFormatedWithAdress>
  <DomainObject.Predmet.ProtuStrankaListFormatedWithAdressOIB>
    <izvorni_sadrzaj>
      <item>Udruga naseljenika općine Sunja, OIB 95856619056, Matije Gupca 3, 44210 Sunja</item>
    </izvorni_sadrzaj>
    <derivirana_varijabla naziv="DomainObject.Predmet.ProtuStrankaListFormatedWithAdressOIB_1">
      <item>Udruga naseljenika općine Sunja, OIB 95856619056, Matije Gupca 3, 44210 Sunja</item>
    </derivirana_varijabla>
  </DomainObject.Predmet.ProtuStrankaListFormatedWithAdressOIB>
  <DomainObject.Predmet.ProtuStrankaListNazivFormated>
    <izvorni_sadrzaj>
      <item>Udruga naseljenika općine Sunja</item>
    </izvorni_sadrzaj>
    <derivirana_varijabla naziv="DomainObject.Predmet.ProtuStrankaListNazivFormated_1">
      <item>Udruga naseljenika općine Sunja</item>
    </derivirana_varijabla>
  </DomainObject.Predmet.ProtuStrankaListNazivFormated>
  <DomainObject.Predmet.ProtuStrankaListNazivFormatedOIB>
    <izvorni_sadrzaj>
      <item>Udruga naseljenika općine Sunja, OIB 95856619056</item>
    </izvorni_sadrzaj>
    <derivirana_varijabla naziv="DomainObject.Predmet.ProtuStrankaListNazivFormatedOIB_1">
      <item>Udruga naseljenika općine Sunja, OIB 95856619056</item>
    </derivirana_varijabla>
  </DomainObject.Predmet.ProtuStrankaListNazivFormatedOIB>
  <DomainObject.Predmet.OstaliListFormated>
    <izvorni_sadrzaj>
      <item>IGOR RADELIĆ</item>
    </izvorni_sadrzaj>
    <derivirana_varijabla naziv="DomainObject.Predmet.OstaliListFormated_1">
      <item>IGOR RADELIĆ</item>
    </derivirana_varijabla>
  </DomainObject.Predmet.OstaliListFormated>
  <DomainObject.Predmet.OstaliListFormatedOIB>
    <izvorni_sadrzaj>
      <item>IGOR RADELIĆ, OIB 94192738867</item>
    </izvorni_sadrzaj>
    <derivirana_varijabla naziv="DomainObject.Predmet.OstaliListFormatedOIB_1">
      <item>IGOR RADELIĆ, OIB 94192738867</item>
    </derivirana_varijabla>
  </DomainObject.Predmet.OstaliListFormatedOIB>
  <DomainObject.Predmet.OstaliListFormatedWithAdress>
    <izvorni_sadrzaj>
      <item>IGOR RADELIĆ, Kornatska 1, 10000 Zagreb</item>
    </izvorni_sadrzaj>
    <derivirana_varijabla naziv="DomainObject.Predmet.OstaliListFormatedWithAdress_1">
      <item>IGOR RADELIĆ, Kornatska 1, 10000 Zagreb</item>
    </derivirana_varijabla>
  </DomainObject.Predmet.OstaliListFormatedWithAdress>
  <DomainObject.Predmet.OstaliListFormatedWithAdressOIB>
    <izvorni_sadrzaj>
      <item>IGOR RADELIĆ, OIB 94192738867, Kornatska 1, 10000 Zagreb</item>
    </izvorni_sadrzaj>
    <derivirana_varijabla naziv="DomainObject.Predmet.OstaliListFormatedWithAdressOIB_1">
      <item>IGOR RADELIĆ, OIB 94192738867, Kornatska 1, 10000 Zagreb</item>
    </derivirana_varijabla>
  </DomainObject.Predmet.OstaliListFormatedWithAdressOIB>
  <DomainObject.Predmet.OstaliListNazivFormated>
    <izvorni_sadrzaj>
      <item>IGOR RADELIĆ</item>
    </izvorni_sadrzaj>
    <derivirana_varijabla naziv="DomainObject.Predmet.OstaliListNazivFormated_1">
      <item>IGOR RADELIĆ</item>
    </derivirana_varijabla>
  </DomainObject.Predmet.OstaliListNazivFormated>
  <DomainObject.Predmet.OstaliListNazivFormatedOIB>
    <izvorni_sadrzaj>
      <item>IGOR RADELIĆ, OIB 94192738867</item>
    </izvorni_sadrzaj>
    <derivirana_varijabla naziv="DomainObject.Predmet.OstaliListNazivFormatedOIB_1"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St-3065/2015-12</izvorni_sadrzaj>
    <derivirana_varijabla naziv="DomainObject.PoslovniBrojDokumenta_1">St-3065/2015-12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naseljenika općine Sunja</izvorni_sadrzaj>
    <derivirana_varijabla naziv="DomainObject.Predmet.ProtustrankaIDrugi_1">Udruga naseljenika općine Sunja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naseljenika općine Sunja, OIB 95856619056, Matije Gupca 3, 44210 Sunja</izvorni_sadrzaj>
    <derivirana_varijabla naziv="DomainObject.Predmet.ProtustrankaIDrugiAdressOIB_1">Udruga naseljenika općine Sunja, OIB 95856619056, Matije Gupca 3,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>1. srpnja 2016.</izvorni_sadrzaj>
    <derivirana_varijabla naziv="DomainObject.Predmet.OdlukaRjesenje.DatumPravomocnosti_1">1. srpnja 2016.</derivirana_varijabla>
  </DomainObject.Predmet.OdlukaRjesenje.DatumPravomocnosti>
  <DomainObject.Predmet.OdlukaRjesenje.Oznaka>
    <izvorni_sadrzaj>St-3065/2015-7</izvorni_sadrzaj>
    <derivirana_varijabla naziv="DomainObject.Predmet.OdlukaRjesenje.Oznaka_1">St-3065/2015-7</derivirana_varijabla>
  </DomainObject.Predmet.OdlukaRjesenje.Oznaka>
  <DomainObject.Predmet.SudioniciListNaziv>
    <izvorni_sadrzaj>
      <item>FINA Regionalni centar Zagreb</item>
      <item>Udruga naseljenika općine Sunja</item>
      <item>IGOR RADELIĆ</item>
    </izvorni_sadrzaj>
    <derivirana_varijabla naziv="DomainObject.Predmet.SudioniciListNaziv_1">
      <item>FINA Regionalni centar Zagreb</item>
      <item>Udruga naseljenika općine Sunja</item>
      <item>IGOR RADELIĆ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naseljenika općine Sunja, OIB 95856619056, Matije Gupca 3,44210 Sunja</item>
      <item>IGOR RADELIĆ, OIB 94192738867, Kornatska 1,10000 Zagreb</item>
    </izvorni_sadrzaj>
    <derivirana_varijabla naziv="DomainObject.Predmet.SudioniciListAdressOIB_1">
      <item>FINA Regionalni centar Zagreb, OIB 85821130368, Trg svibanjskih žrtava 1995. 1,10000 Zagreb</item>
      <item>Udruga naseljenika općine Sunja, OIB 95856619056, Matije Gupca 3,44210 Sunja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95856619056</item>
      <item>, OIB 94192738867</item>
    </izvorni_sadrzaj>
    <derivirana_varijabla naziv="DomainObject.Predmet.SudioniciListNazivOIB_1">
      <item>, OIB 85821130368</item>
      <item>, OIB 95856619056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1079</properties:Characters>
  <properties:Lines>32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2016-10-12T09:54:00Z</dcterms:created>
  <dc:creator>Zlatka Plivelić</dc:creator>
  <cp:lastModifiedBy>Zlatka Plivelić</cp:lastModifiedBy>
  <cp:lastPrinted>2016-10-12T11:15:00Z</cp:lastPrinted>
  <dcterms:modified xmlns:xsi="http://www.w3.org/2001/XMLSchema-instance" xsi:type="dcterms:W3CDTF">2016-10-12T11:52:00Z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St-3065/2015-12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