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a413" w14:paraId="4d9a413" w:rsidRDefault="002E7BD1" w:rsidP="002E7BD1" w:rsidR="002E7BD1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2E7BD1" w:rsidP="002E7BD1" w:rsidR="002E7BD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2E7BD1" w:rsidP="002E7BD1" w:rsidR="002E7BD1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2E7BD1" w:rsidP="002E7BD1" w:rsidR="002E7BD1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/II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E7BD1" w:rsidP="002E7BD1" w:rsidR="002E7BD1">
      <w:pPr>
        <w:spacing w:after="0"/>
        <w:rPr>
          <w:lang w:eastAsia="hr-HR"/>
        </w:rPr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center"/>
      </w:pPr>
      <w:r>
        <w:t>U  I M E  R E P U B L I K E  H R V A T S K E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center"/>
      </w:pPr>
      <w:r>
        <w:t>R J E Š E NJ E</w:t>
      </w:r>
    </w:p>
    <w:p w:rsidRDefault="002E7BD1" w:rsidP="002E7BD1" w:rsidR="002E7BD1">
      <w:pPr>
        <w:spacing w:after="0"/>
        <w:jc w:val="center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EXTREME CLEAN d.o.o., OIB: 54118127260 sa sjedištem u Voćarska 33, 48000 Glogovac, dana 20. lipnja 2017. godine,</w:t>
      </w:r>
    </w:p>
    <w:p w:rsidRDefault="002E7BD1" w:rsidP="002E7BD1" w:rsidR="002E7BD1">
      <w:pPr>
        <w:spacing w:after="0"/>
        <w:jc w:val="both"/>
      </w:pPr>
    </w:p>
    <w:p w:rsidRDefault="002E7BD1" w:rsidP="002E7BD1" w:rsidR="002E7BD1">
      <w:pPr>
        <w:spacing w:after="0"/>
        <w:jc w:val="center"/>
      </w:pPr>
      <w:r>
        <w:t>r i j e š i o  j e</w:t>
      </w:r>
    </w:p>
    <w:p w:rsidRDefault="002E7BD1" w:rsidP="002E7BD1" w:rsidR="002E7BD1">
      <w:pPr>
        <w:spacing w:after="0"/>
        <w:jc w:val="center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both"/>
      </w:pPr>
      <w:r>
        <w:tab/>
        <w:t>I/ Otvara se stečajni postupak nad stečajnim dužnikom EXTREME CLEAN d.o.o., OIB: 54118127260 sa sjedištem u Voćarska 33, 48000 Glogovac, s danom 20. lipnja 2017. u 14,30 sati.</w:t>
      </w:r>
    </w:p>
    <w:p w:rsidRDefault="002E7BD1" w:rsidP="002E7BD1" w:rsidR="002E7BD1">
      <w:pPr>
        <w:spacing w:after="0"/>
        <w:jc w:val="both"/>
      </w:pPr>
    </w:p>
    <w:p w:rsidRDefault="002E7BD1" w:rsidP="002E7BD1" w:rsidR="002E7BD1">
      <w:pPr>
        <w:spacing w:after="0"/>
        <w:jc w:val="both"/>
        <w:rPr>
          <w:szCs w:val="20"/>
        </w:rPr>
      </w:pPr>
      <w:r>
        <w:tab/>
        <w:t>II/ Zaključuje se stečajni postupak nad stečajnim dužnikom EXTREME CLEAN d.o.o., OIB: 54118127260 sa sjedištem u Voćarska 33, 48000 Glogovac.</w:t>
      </w:r>
    </w:p>
    <w:p w:rsidRDefault="002E7BD1" w:rsidP="002E7BD1" w:rsidR="002E7BD1">
      <w:pPr>
        <w:spacing w:after="0"/>
        <w:jc w:val="both"/>
      </w:pPr>
    </w:p>
    <w:p w:rsidRDefault="002E7BD1" w:rsidP="002E7BD1" w:rsidR="002E7BD1">
      <w:pPr>
        <w:spacing w:after="0"/>
        <w:jc w:val="both"/>
      </w:pPr>
      <w:r>
        <w:tab/>
        <w:t>III/ Za stečajnog upravitelja imenuje se Krešimir Fučkar, Braće Radića 63, Sladojevci, Slatina, OIB: 01195634741.</w:t>
      </w:r>
    </w:p>
    <w:p w:rsidRDefault="002E7BD1" w:rsidP="002E7BD1" w:rsidR="002E7BD1">
      <w:pPr>
        <w:spacing w:after="0"/>
        <w:jc w:val="both"/>
        <w:rPr>
          <w:color w:val="FF0000"/>
        </w:rPr>
      </w:pPr>
    </w:p>
    <w:p w:rsidRDefault="002E7BD1" w:rsidP="002E7BD1" w:rsidR="002E7BD1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2E7BD1" w:rsidP="002E7BD1" w:rsidR="002E7BD1">
      <w:pPr>
        <w:spacing w:after="0"/>
        <w:jc w:val="both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center"/>
      </w:pPr>
      <w:r>
        <w:t>Obrazloženje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both"/>
      </w:pPr>
      <w:r>
        <w:tab/>
        <w:t>Predlagatelj je dana 24. travnja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center"/>
      </w:pPr>
      <w:r>
        <w:t>U Varaždinu, 20. lipnja 2017.</w:t>
      </w:r>
    </w:p>
    <w:p w:rsidRDefault="002E7BD1" w:rsidP="002E7BD1" w:rsidR="002E7BD1">
      <w:pPr>
        <w:spacing w:after="0"/>
      </w:pPr>
      <w:r>
        <w:t xml:space="preserve">                                                                                                  </w:t>
      </w:r>
    </w:p>
    <w:p w:rsidRDefault="002E7BD1" w:rsidP="002E7BD1" w:rsidR="002E7BD1">
      <w:pPr>
        <w:spacing w:after="0"/>
      </w:pPr>
      <w:r>
        <w:t xml:space="preserve">     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</w:pPr>
      <w:r>
        <w:t xml:space="preserve">        </w:t>
      </w:r>
      <w:r w:rsidR="00463646">
        <w:t xml:space="preserve">    </w:t>
      </w:r>
      <w:r w:rsidR="00463646">
        <w:tab/>
      </w:r>
      <w:r w:rsidR="00463646">
        <w:tab/>
      </w:r>
      <w:r w:rsidR="00463646">
        <w:tab/>
      </w:r>
      <w:r w:rsidR="00463646">
        <w:tab/>
      </w:r>
      <w:r w:rsidR="00463646">
        <w:tab/>
      </w:r>
      <w:r w:rsidR="00463646">
        <w:tab/>
        <w:t xml:space="preserve">                     </w:t>
      </w:r>
      <w:r>
        <w:t xml:space="preserve"> Jasna Lekić</w:t>
      </w:r>
      <w:r w:rsidR="00463646">
        <w:t>, v.r.</w:t>
      </w:r>
    </w:p>
    <w:p w:rsidRDefault="002E7BD1" w:rsidP="002E7BD1" w:rsidR="002E7BD1">
      <w:pPr>
        <w:spacing w:after="0"/>
      </w:pPr>
      <w:r>
        <w:t xml:space="preserve">  </w:t>
      </w:r>
    </w:p>
    <w:p w:rsidRDefault="00FF4B0A" w:rsidP="002E7BD1" w:rsidR="002E7BD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7BD1" w:rsidP="002E7BD1" w:rsidR="002E7BD1">
      <w:pPr>
        <w:spacing w:after="0"/>
      </w:pPr>
    </w:p>
    <w:p w:rsidRDefault="002E7BD1" w:rsidP="002E7BD1" w:rsidR="00FF4B0A">
      <w:pPr>
        <w:spacing w:after="0"/>
      </w:pPr>
      <w:r>
        <w:t xml:space="preserve">                    </w:t>
      </w:r>
    </w:p>
    <w:p w:rsidRDefault="00FF4B0A" w:rsidP="002E7BD1" w:rsidR="00FF4B0A">
      <w:pPr>
        <w:spacing w:after="0"/>
      </w:pPr>
    </w:p>
    <w:p w:rsidRDefault="002E7BD1" w:rsidP="002E7BD1" w:rsidR="002E7BD1">
      <w:pPr>
        <w:spacing w:after="0"/>
      </w:pPr>
      <w:r>
        <w:t xml:space="preserve">          </w:t>
      </w:r>
    </w:p>
    <w:p w:rsidRDefault="002E7BD1" w:rsidP="002E7BD1" w:rsidR="002E7BD1">
      <w:pPr>
        <w:spacing w:after="0"/>
      </w:pPr>
      <w:r>
        <w:tab/>
        <w:t>UPUTA O PRAVNOM LIJEKU:</w:t>
      </w: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E7BD1" w:rsidP="002E7BD1" w:rsidR="002E7BD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E7BD1" w:rsidP="002E7BD1" w:rsidR="002E7BD1">
      <w:pPr>
        <w:spacing w:after="0"/>
        <w:jc w:val="both"/>
      </w:pPr>
    </w:p>
    <w:p w:rsidRDefault="002E7BD1" w:rsidP="002E7BD1" w:rsidR="002E7BD1">
      <w:pPr>
        <w:spacing w:after="0"/>
      </w:pPr>
    </w:p>
    <w:p w:rsidRDefault="002E7BD1" w:rsidP="002E7BD1" w:rsidR="002E7BD1">
      <w:pPr>
        <w:spacing w:after="0"/>
      </w:pPr>
      <w:r>
        <w:t>DNA:</w:t>
      </w:r>
    </w:p>
    <w:p w:rsidRDefault="002E7BD1" w:rsidP="002E7BD1" w:rsidR="002E7BD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E7BD1" w:rsidP="002E7BD1" w:rsidR="002E7BD1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2E7BD1" w:rsidP="002E7BD1" w:rsidR="002E7BD1">
      <w:pPr>
        <w:numPr>
          <w:ilvl w:val="0"/>
          <w:numId w:val="47"/>
        </w:numPr>
        <w:spacing w:after="0"/>
      </w:pPr>
      <w:r>
        <w:t>Dužnik EXTREME CLEAN d.o.o., Voćarska 33, 48000 Glogovac</w:t>
      </w:r>
    </w:p>
    <w:p w:rsidRDefault="002E7BD1" w:rsidP="002E7BD1" w:rsidR="002E7BD1">
      <w:pPr>
        <w:numPr>
          <w:ilvl w:val="0"/>
          <w:numId w:val="47"/>
        </w:numPr>
        <w:spacing w:after="0"/>
      </w:pPr>
      <w:r>
        <w:t>Direktor dužnika Omer Numanagić, Voćarska 33, Glogovac</w:t>
      </w:r>
    </w:p>
    <w:p w:rsidRDefault="002E7BD1" w:rsidP="002E7BD1" w:rsidR="002E7BD1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2E7BD1" w:rsidP="002E7BD1" w:rsidR="002E7BD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2E7BD1" w:rsidP="002E7BD1" w:rsidR="002E7BD1">
      <w:pPr>
        <w:spacing w:after="0"/>
        <w:ind w:left="720"/>
      </w:pPr>
      <w:r>
        <w:t>Koprivnica, Hrvatske državnosti 7</w:t>
      </w:r>
    </w:p>
    <w:p w:rsidRDefault="002E7BD1" w:rsidP="002E7BD1" w:rsidR="002E7BD1">
      <w:pPr>
        <w:numPr>
          <w:ilvl w:val="0"/>
          <w:numId w:val="47"/>
        </w:numPr>
        <w:spacing w:after="0"/>
        <w:rPr>
          <w:color w:val="FF0000"/>
        </w:rPr>
      </w:pPr>
      <w:r>
        <w:t>Stečajni upravitelj Krešimir Fučkar, Braće Radića 63, Sladojevci, Slatina</w:t>
      </w:r>
    </w:p>
    <w:p w:rsidRDefault="002E7BD1" w:rsidP="002E7BD1" w:rsidR="002E7BD1">
      <w:pPr>
        <w:numPr>
          <w:ilvl w:val="0"/>
          <w:numId w:val="47"/>
        </w:numPr>
        <w:spacing w:after="0"/>
      </w:pPr>
      <w:r>
        <w:t>e-Oglasna ploča suda</w:t>
      </w:r>
    </w:p>
    <w:p w:rsidRDefault="002E7BD1" w:rsidP="002E7BD1" w:rsidR="002E7BD1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723" w:rsidP="00537B78" w:rsidR="00AA4723">
      <w:r>
        <w:separator/>
      </w:r>
    </w:p>
  </w:endnote>
  <w:endnote w:id="0" w:type="continuationSeparator">
    <w:p w:rsidRDefault="00AA4723" w:rsidP="00537B78" w:rsidR="00AA4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723" w:rsidP="00537B78" w:rsidR="00AA4723">
      <w:r>
        <w:separator/>
      </w:r>
    </w:p>
  </w:footnote>
  <w:footnote w:id="0" w:type="continuationSeparator">
    <w:p w:rsidRDefault="00AA4723" w:rsidP="00537B78" w:rsidR="00AA4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BD1" w:rsidR="008333A9">
    <w:pPr>
      <w:pStyle w:val="Zaglavlje"/>
    </w:pPr>
    <w:r>
      <w:rPr>
        <w:rStyle w:val="PozadinaSvijetloCrvena"/>
        <w:shd w:fill="auto" w:color="auto" w:val="clear"/>
      </w:rPr>
      <w:t>Poslovni broj: 3 St-223/17-4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BD1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64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A4F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638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519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723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0A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St-223/2017-4</izvorni_sadrzaj>
    <derivirana_varijabla naziv="DomainObject.Oznaka_1">St-223/2017-4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EXTREME CLEAN društvo s ograničenom odgovornošću  za čišćenje, trgovinu i usluge</izvorni_sadrzaj>
    <derivirana_varijabla naziv="DomainObject.Predmet.ProtustrankaFormated_1">  EXTREME CLEAN društvo s ograničenom odgovornošću  za čišćenje, trgovinu i usluge</derivirana_varijabla>
  </DomainObject.Predmet.ProtustrankaFormated>
  <DomainObject.Predmet.ProtustrankaFormatedOIB>
    <izvorni_sadrzaj>  EXTREME CLEAN društvo s ograničenom odgovornošću  za čišćenje, trgovinu i usluge, OIB 54118127260</izvorni_sadrzaj>
    <derivirana_varijabla naziv="DomainObject.Predmet.ProtustrankaFormatedOIB_1">  EXTREME CLEAN društvo s ograničenom odgovornošću  za čišćenje, trgovinu i usluge, OIB 54118127260</derivirana_varijabla>
  </DomainObject.Predmet.ProtustrankaFormatedOIB>
  <DomainObject.Predmet.ProtustrankaFormatedWithAdress>
    <izvorni_sadrzaj> EXTREME CLEAN društvo s ograničenom odgovornošću  za čišćenje, trgovinu i usluge, Voćarska 33, 48000 Glogovac</izvorni_sadrzaj>
    <derivirana_varijabla naziv="DomainObject.Predmet.ProtustrankaFormatedWithAdress_1"> EXTREME CLEAN društvo s ograničenom odgovornošću  za čišćenje, trgovinu i usluge, Voćarska 33, 48000 Glogovac</derivirana_varijabla>
  </DomainObject.Predmet.ProtustrankaFormatedWithAdress>
  <DomainObject.Predmet.ProtustrankaFormatedWithAdressOIB>
    <izvorni_sadrzaj> EXTREME CLEAN društvo s ograničenom odgovornošću  za čišćenje, trgovinu i usluge, OIB 54118127260, Voćarska 33, 48000 Glogovac</izvorni_sadrzaj>
    <derivirana_varijabla naziv="DomainObject.Predmet.ProtustrankaFormatedWithAdressOIB_1"> EXTREME CLEAN društvo s ograničenom odgovornošću  za čišćenje, trgovinu i usluge, OIB 54118127260, Voćarska 33, 48000 Glogovac</derivirana_varijabla>
  </DomainObject.Predmet.ProtustrankaFormatedWithAdressOIB>
  <DomainObject.Predmet.ProtustrankaWithAdress>
    <izvorni_sadrzaj>EXTREME CLEAN društvo s ograničenom odgovornošću  za čišćenje, trgovinu i usluge Voćarska 33, 48000 Glogovac</izvorni_sadrzaj>
    <derivirana_varijabla naziv="DomainObject.Predmet.ProtustrankaWithAdress_1">EXTREME CLEAN društvo s ograničenom odgovornošću  za čišćenje, trgovinu i usluge Voćarska 33, 48000 Glogovac</derivirana_varijabla>
  </DomainObject.Predmet.ProtustrankaWithAdress>
  <DomainObject.Predmet.ProtustrankaWithAdressOIB>
    <izvorni_sadrzaj>EXTREME CLEAN društvo s ograničenom odgovornošću  za čišćenje, trgovinu i usluge, OIB 54118127260, Voćarska 33, 48000 Glogovac</izvorni_sadrzaj>
    <derivirana_varijabla naziv="DomainObject.Predmet.ProtustrankaWithAdressOIB_1">EXTREME CLEAN društvo s ograničenom odgovornošću  za čišćenje, trgovinu i usluge, OIB 54118127260, Voćarska 33, 48000 Glogovac</derivirana_varijabla>
  </DomainObject.Predmet.ProtustrankaWithAdressOIB>
  <DomainObject.Predmet.ProtustrankaNazivFormated>
    <izvorni_sadrzaj>EXTREME CLEAN društvo s ograničenom odgovornošću  za čišćenje, trgovinu i usluge</izvorni_sadrzaj>
    <derivirana_varijabla naziv="DomainObject.Predmet.ProtustrankaNazivFormated_1">EXTREME CLEAN društvo s ograničenom odgovornošću  za čišćenje, trgovinu i usluge</derivirana_varijabla>
  </DomainObject.Predmet.ProtustrankaNazivFormated>
  <DomainObject.Predmet.ProtustrankaNazivFormatedOIB>
    <izvorni_sadrzaj>EXTREME CLEAN društvo s ograničenom odgovornošću  za čišćenje, trgovinu i usluge, OIB 54118127260</izvorni_sadrzaj>
    <derivirana_varijabla naziv="DomainObject.Predmet.ProtustrankaNazivFormatedOIB_1">EXTREME CLEAN društvo s ograničenom odgovornošću  za čišćenje, trgovinu i usluge, OIB 54118127260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20361.52</izvorni_sadrzaj>
    <derivirana_varijabla naziv="DomainObject.Predmet.TrenutnaVrijednost_1">20361.52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EXTREME CLEAN društvo s ograničenom odgovornošću  za čišćenje, trgovinu i usluge</item>
    </izvorni_sadrzaj>
    <derivirana_varijabla naziv="DomainObject.Predmet.ProtuStrankaListFormated_1">
      <item>EXTREME CLEAN društvo s ograničenom odgovornošću  za čišćenje, trgovinu i usluge</item>
    </derivirana_varijabla>
  </DomainObject.Predmet.ProtuStrankaListFormated>
  <DomainObject.Predmet.ProtuStrankaListFormatedOIB>
    <izvorni_sadrzaj>
      <item>EXTREME CLEAN društvo s ograničenom odgovornošću  za čišćenje, trgovinu i usluge, OIB 54118127260</item>
    </izvorni_sadrzaj>
    <derivirana_varijabla naziv="DomainObject.Predmet.ProtuStrankaListFormatedOIB_1">
      <item>EXTREME CLEAN društvo s ograničenom odgovornošću  za čišćenje, trgovinu i usluge, OIB 54118127260</item>
    </derivirana_varijabla>
  </DomainObject.Predmet.ProtuStrankaListFormatedOIB>
  <DomainObject.Predmet.ProtuStrankaListFormatedWithAdress>
    <izvorni_sadrzaj>
      <item>EXTREME CLEAN društvo s ograničenom odgovornošću  za čišćenje, trgovinu i usluge, Voćarska 33, 48000 Glogovac</item>
    </izvorni_sadrzaj>
    <derivirana_varijabla naziv="DomainObject.Predmet.ProtuStrankaListFormatedWithAdress_1">
      <item>EXTREME CLEAN društvo s ograničenom odgovornošću  za čišćenje, trgovinu i usluge, Voćarska 33, 48000 Glogovac</item>
    </derivirana_varijabla>
  </DomainObject.Predmet.ProtuStrankaListFormatedWithAdress>
  <DomainObject.Predmet.ProtuStrankaListFormatedWithAdressOIB>
    <izvorni_sadrzaj>
      <item>EXTREME CLEAN društvo s ograničenom odgovornošću  za čišćenje, trgovinu i usluge, OIB 54118127260, Voćarska 33, 48000 Glogovac</item>
    </izvorni_sadrzaj>
    <derivirana_varijabla naziv="DomainObject.Predmet.ProtuStrankaListFormatedWithAdressOIB_1">
      <item>EXTREME CLEAN društvo s ograničenom odgovornošću  za čišćenje, trgovinu i usluge, OIB 54118127260, Voćarska 33, 48000 Glogovac</item>
    </derivirana_varijabla>
  </DomainObject.Predmet.ProtuStrankaListFormatedWithAdressOIB>
  <DomainObject.Predmet.ProtuStrankaListNazivFormated>
    <izvorni_sadrzaj>
      <item>EXTREME CLEAN društvo s ograničenom odgovornošću  za čišćenje, trgovinu i usluge</item>
    </izvorni_sadrzaj>
    <derivirana_varijabla naziv="DomainObject.Predmet.ProtuStrankaListNazivFormated_1">
      <item>EXTREME CLEAN društvo s ograničenom odgovornošću  za čišćenje, trgovinu i usluge</item>
    </derivirana_varijabla>
  </DomainObject.Predmet.ProtuStrankaListNazivFormated>
  <DomainObject.Predmet.ProtuStrankaListNazivFormatedOIB>
    <izvorni_sadrzaj>
      <item>EXTREME CLEAN društvo s ograničenom odgovornošću  za čišćenje, trgovinu i usluge, OIB 54118127260</item>
    </izvorni_sadrzaj>
    <derivirana_varijabla naziv="DomainObject.Predmet.ProtuStrankaListNazivFormatedOIB_1">
      <item>EXTREME CLEAN društvo s ograničenom odgovornošću  za čišćenje, trgovinu i usluge, OIB 54118127260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St-223/2017-4</izvorni_sadrzaj>
    <derivirana_varijabla naziv="DomainObject.PoslovniBrojDokumenta_1">St-223/2017-4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EXTREME CLEAN društvo s ograničenom odgovornošću  za čišćenje, trgovinu i usluge</izvorni_sadrzaj>
    <derivirana_varijabla naziv="DomainObject.Predmet.ProtustrankaIDrugi_1">EXTREME CLEAN društvo s ograničenom odgovornošću  za čišćenje,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EXTREME CLEAN društvo s ograničenom odgovornošću  za čišćenje, trgovinu i usluge, OIB 54118127260, Voćarska 33, 48000 Glogovac</izvorni_sadrzaj>
    <derivirana_varijabla naziv="DomainObject.Predmet.ProtustrankaIDrugiAdressOIB_1">EXTREME CLEAN društvo s ograničenom odgovornošću  za čišćenje, trgovinu i usluge, OIB 54118127260, Voćarska 33, 48000 Glogovac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St-223/2017-4</izvorni_sadrzaj>
    <derivirana_varijabla naziv="DomainObject.Predmet.OdlukaRjesenje.Oznaka_1">St-223/2017-4</derivirana_varijabla>
  </DomainObject.Predmet.OdlukaRjesenje.Oznaka>
  <DomainObject.Predmet.SudioniciListNaziv>
    <izvorni_sadrzaj>
      <item>Financijska agencija</item>
      <item>EXTREME CLEAN društvo s ograničenom odgovornošću  za čišćenje, trgovinu i usluge</item>
      <item>Sudski registar</item>
      <item>e-oglasna ploča</item>
    </izvorni_sadrzaj>
    <derivirana_varijabla naziv="DomainObject.Predmet.SudioniciListNaziv_1">
      <item>Financijska agencija</item>
      <item>EXTREME CLEAN društvo s ograničenom odgovornošću  za čišćenje,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EXTREME CLEAN društvo s ograničenom odgovornošću  za čišćenje, trgovinu i usluge, OIB 54118127260, Voćarska 33,48000 Glogovac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EXTREME CLEAN društvo s ograničenom odgovornošću  za čišćenje, trgovinu i usluge, OIB 54118127260, Voćarska 33,48000 Glogovac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1DF4A-3751-4BA9-B22A-A71912CD4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2796</properties:Characters>
  <properties:Lines>92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2017-06-20T11:17:00Z</cp:lastPrinted>
  <dcterms:modified xmlns:xsi="http://www.w3.org/2001/XMLSchema-instance" xsi:type="dcterms:W3CDTF">2017-06-20T11:17:00Z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